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38" w:rsidRPr="00D014E6" w:rsidRDefault="00812F38" w:rsidP="00FF1FE3">
      <w:pPr>
        <w:jc w:val="center"/>
        <w:rPr>
          <w:b/>
          <w:bCs/>
          <w:sz w:val="24"/>
          <w:szCs w:val="24"/>
        </w:rPr>
      </w:pPr>
      <w:r w:rsidRPr="00D014E6">
        <w:rPr>
          <w:b/>
          <w:bCs/>
          <w:sz w:val="24"/>
          <w:szCs w:val="24"/>
        </w:rPr>
        <w:t>SIFAT (ÖN AD)</w:t>
      </w:r>
      <w:r>
        <w:rPr>
          <w:b/>
          <w:bCs/>
          <w:sz w:val="24"/>
          <w:szCs w:val="24"/>
        </w:rPr>
        <w:t xml:space="preserve"> </w:t>
      </w:r>
      <w:hyperlink r:id="rId5" w:history="1">
        <w:r>
          <w:rPr>
            <w:rStyle w:val="Hyperlink"/>
            <w:rFonts w:ascii="ALFABET98" w:hAnsi="ALFABET98" w:cs="ALFABET98"/>
            <w:sz w:val="28"/>
            <w:szCs w:val="28"/>
          </w:rPr>
          <w:t>www.sorubak.com</w:t>
        </w:r>
      </w:hyperlink>
    </w:p>
    <w:p w:rsidR="00812F38" w:rsidRPr="008E1722" w:rsidRDefault="00812F38" w:rsidP="00FF1FE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E1722">
        <w:rPr>
          <w:sz w:val="24"/>
          <w:szCs w:val="24"/>
        </w:rPr>
        <w:t>“Temiz çamaşır giymiş.” Cümlesinde hangi kelime ismin durumunu belirtmiştir?</w:t>
      </w:r>
    </w:p>
    <w:p w:rsidR="00812F38" w:rsidRPr="008E1722" w:rsidRDefault="00812F38" w:rsidP="00FF1FE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E1722">
        <w:rPr>
          <w:sz w:val="24"/>
          <w:szCs w:val="24"/>
        </w:rPr>
        <w:t>Çamaşır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B)    giymiş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C) temiz</w:t>
      </w:r>
    </w:p>
    <w:p w:rsidR="00812F38" w:rsidRPr="008E1722" w:rsidRDefault="00812F38" w:rsidP="00FF1FE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E1722">
        <w:rPr>
          <w:sz w:val="24"/>
          <w:szCs w:val="24"/>
        </w:rPr>
        <w:t>“Yeşil” kelimesini hangi kelimenin önüne getiremeyiz?</w:t>
      </w:r>
    </w:p>
    <w:p w:rsidR="00812F38" w:rsidRPr="008E1722" w:rsidRDefault="00812F38" w:rsidP="00FF1FE3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 w:rsidRPr="008E1722">
        <w:rPr>
          <w:sz w:val="24"/>
          <w:szCs w:val="24"/>
        </w:rPr>
        <w:t>Adam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B)   Ağaç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C)  Elbise</w:t>
      </w:r>
    </w:p>
    <w:p w:rsidR="00812F38" w:rsidRPr="008E1722" w:rsidRDefault="00812F38" w:rsidP="00FF1FE3">
      <w:pPr>
        <w:spacing w:after="0"/>
        <w:ind w:left="360"/>
        <w:rPr>
          <w:sz w:val="24"/>
          <w:szCs w:val="24"/>
        </w:rPr>
      </w:pPr>
    </w:p>
    <w:p w:rsidR="00812F38" w:rsidRPr="008E1722" w:rsidRDefault="00812F38" w:rsidP="00FF1FE3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group id="Grup 6" o:spid="_x0000_s1026" style="position:absolute;left:0;text-align:left;margin-left:31.15pt;margin-top:3.35pt;width:250.5pt;height:381.75pt;z-index:251655680" coordsize="31813,48482"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Gülen Yüz 1" o:spid="_x0000_s1027" type="#_x0000_t96" style="position:absolute;width:3048;height:2762;visibility:visible;v-text-anchor:middle" strokecolor="#f79646" strokeweight="2pt"/>
            <v:rect id="Dikdörtgen 2" o:spid="_x0000_s1028" style="position:absolute;left:29718;top:35623;width:2095;height:2191;visibility:visible;v-text-anchor:middle" strokecolor="#f79646" strokeweight="2pt"/>
            <v:rect id="Dikdörtgen 3" o:spid="_x0000_s1029" style="position:absolute;left:29718;top:42767;width:2095;height:2191;visibility:visible;v-text-anchor:middle" strokecolor="#f79646" strokeweight="2pt"/>
            <v:rect id="Dikdörtgen 4" o:spid="_x0000_s1030" style="position:absolute;left:29718;top:39052;width:2095;height:2191;visibility:visible;v-text-anchor:middle" strokecolor="#f79646" strokeweight="2pt"/>
            <v:rect id="Dikdörtgen 5" o:spid="_x0000_s1031" style="position:absolute;left:29718;top:46291;width:2095;height:2191;visibility:visible;v-text-anchor:middle" strokecolor="#f79646" strokeweight="2pt"/>
          </v:group>
        </w:pict>
      </w:r>
      <w:r w:rsidRPr="008E1722">
        <w:rPr>
          <w:sz w:val="24"/>
          <w:szCs w:val="24"/>
        </w:rPr>
        <w:t xml:space="preserve">          İfadesini anlatan durum ön adı hangi seçenekte verilmiştir?</w:t>
      </w:r>
    </w:p>
    <w:p w:rsidR="00812F38" w:rsidRPr="008E1722" w:rsidRDefault="00812F38" w:rsidP="00FF1FE3">
      <w:pPr>
        <w:rPr>
          <w:sz w:val="24"/>
          <w:szCs w:val="24"/>
        </w:rPr>
      </w:pPr>
    </w:p>
    <w:p w:rsidR="00812F38" w:rsidRPr="008E1722" w:rsidRDefault="00812F38" w:rsidP="00FF1FE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8E1722">
        <w:rPr>
          <w:sz w:val="24"/>
          <w:szCs w:val="24"/>
        </w:rPr>
        <w:t>Şaşkın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B)     Mutlu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C)   Üzgün</w:t>
      </w:r>
    </w:p>
    <w:p w:rsidR="00812F38" w:rsidRPr="008E1722" w:rsidRDefault="00812F38" w:rsidP="00FF1FE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E1722">
        <w:rPr>
          <w:sz w:val="24"/>
          <w:szCs w:val="24"/>
        </w:rPr>
        <w:t>Hangi şıkta varlığın şekli belirtilmektedir?</w:t>
      </w:r>
    </w:p>
    <w:p w:rsidR="00812F38" w:rsidRPr="008E1722" w:rsidRDefault="00812F38" w:rsidP="00FF1FE3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8E1722">
        <w:rPr>
          <w:sz w:val="24"/>
          <w:szCs w:val="24"/>
        </w:rPr>
        <w:t>Kısa yol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B)   Mor çanta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C)   Yaşlı kadın</w:t>
      </w:r>
    </w:p>
    <w:p w:rsidR="00812F38" w:rsidRPr="008E1722" w:rsidRDefault="00812F38" w:rsidP="008E172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E1722">
        <w:rPr>
          <w:sz w:val="24"/>
          <w:szCs w:val="24"/>
        </w:rPr>
        <w:t xml:space="preserve">“Taze” kelimesi hangi seçenekte varlığın özelliğini </w:t>
      </w:r>
      <w:r w:rsidRPr="008E1722">
        <w:rPr>
          <w:b/>
          <w:bCs/>
          <w:sz w:val="24"/>
          <w:szCs w:val="24"/>
          <w:u w:val="single"/>
        </w:rPr>
        <w:t xml:space="preserve">olamaz? </w:t>
      </w:r>
    </w:p>
    <w:p w:rsidR="00812F38" w:rsidRPr="008E1722" w:rsidRDefault="00812F38" w:rsidP="008E1722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8E1722">
        <w:rPr>
          <w:sz w:val="24"/>
          <w:szCs w:val="24"/>
        </w:rPr>
        <w:t>Tebeşir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B) Ekmek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C)  Yemek</w:t>
      </w:r>
    </w:p>
    <w:p w:rsidR="00812F38" w:rsidRPr="008E1722" w:rsidRDefault="00812F38" w:rsidP="008E172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E1722">
        <w:rPr>
          <w:sz w:val="24"/>
          <w:szCs w:val="24"/>
        </w:rPr>
        <w:t>“Kırık camı abim tamir etti.” Cümlesinde varlığın özelliğini belirten kelime hangi seçenekte verilmiştir?</w:t>
      </w:r>
    </w:p>
    <w:p w:rsidR="00812F38" w:rsidRPr="008E1722" w:rsidRDefault="00812F38" w:rsidP="008E1722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8E1722">
        <w:rPr>
          <w:sz w:val="24"/>
          <w:szCs w:val="24"/>
        </w:rPr>
        <w:t>Kırık Kol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B) Tamir Atölyesi</w:t>
      </w:r>
      <w:r w:rsidRPr="008E1722">
        <w:rPr>
          <w:sz w:val="24"/>
          <w:szCs w:val="24"/>
        </w:rPr>
        <w:tab/>
      </w:r>
      <w:r w:rsidRPr="008E1722">
        <w:rPr>
          <w:sz w:val="24"/>
          <w:szCs w:val="24"/>
        </w:rPr>
        <w:tab/>
        <w:t>C) Cam Ustası</w:t>
      </w:r>
    </w:p>
    <w:p w:rsidR="00812F38" w:rsidRDefault="00812F38" w:rsidP="008E172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“Ekşi” kelimesi hangi seçenekle birlikte kullanılabilir?</w:t>
      </w:r>
    </w:p>
    <w:p w:rsidR="00812F38" w:rsidRDefault="00812F38" w:rsidP="008E1722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Çocuk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Sokak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Nar</w:t>
      </w:r>
    </w:p>
    <w:p w:rsidR="00812F38" w:rsidRDefault="00812F38" w:rsidP="008E172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“………….. pantolonumu annem yıkamış.” Noktalı yere hangi kelime gelirse varlığın rengini belirtmiş olur?</w:t>
      </w:r>
    </w:p>
    <w:p w:rsidR="00812F38" w:rsidRDefault="00812F38" w:rsidP="008E1722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Dar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Bol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Yeşil</w:t>
      </w:r>
    </w:p>
    <w:p w:rsidR="00812F38" w:rsidRDefault="00812F38" w:rsidP="002F7AF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Doğru olanlara ”D” yanlış olanlara “Y” yazınız.</w:t>
      </w:r>
    </w:p>
    <w:p w:rsidR="00812F38" w:rsidRDefault="00812F38" w:rsidP="002F7AF5">
      <w:pPr>
        <w:rPr>
          <w:sz w:val="24"/>
          <w:szCs w:val="24"/>
        </w:rPr>
      </w:pPr>
      <w:r>
        <w:rPr>
          <w:sz w:val="24"/>
          <w:szCs w:val="24"/>
        </w:rPr>
        <w:t>Annem kırmızı elma almış. Varlığın rengini belirtmiş.</w:t>
      </w:r>
    </w:p>
    <w:p w:rsidR="00812F38" w:rsidRDefault="00812F38" w:rsidP="002F7AF5">
      <w:pPr>
        <w:rPr>
          <w:sz w:val="24"/>
          <w:szCs w:val="24"/>
        </w:rPr>
      </w:pPr>
      <w:r>
        <w:rPr>
          <w:sz w:val="24"/>
          <w:szCs w:val="24"/>
        </w:rPr>
        <w:t>Babam üç çanta almış. Varlığın durumunu belirtmiş.</w:t>
      </w:r>
    </w:p>
    <w:p w:rsidR="00812F38" w:rsidRDefault="00812F38" w:rsidP="002F7AF5">
      <w:pPr>
        <w:rPr>
          <w:sz w:val="24"/>
          <w:szCs w:val="24"/>
        </w:rPr>
      </w:pPr>
      <w:r>
        <w:rPr>
          <w:sz w:val="24"/>
          <w:szCs w:val="24"/>
        </w:rPr>
        <w:t>Kırık kolu iyileşmiş. Varlığın sayısını belirtmiş.</w:t>
      </w:r>
    </w:p>
    <w:p w:rsidR="00812F38" w:rsidRDefault="00812F38" w:rsidP="002F7AF5">
      <w:pPr>
        <w:rPr>
          <w:sz w:val="24"/>
          <w:szCs w:val="24"/>
        </w:rPr>
      </w:pPr>
      <w:r>
        <w:rPr>
          <w:sz w:val="24"/>
          <w:szCs w:val="24"/>
        </w:rPr>
        <w:t>Yirmi iki bilyem var. Varlığın sayısını belirtmiş.</w:t>
      </w:r>
    </w:p>
    <w:p w:rsidR="00812F38" w:rsidRDefault="00812F38" w:rsidP="002F7AF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left:0;text-align:left;margin-left:179.65pt;margin-top:20.4pt;width:47.25pt;height:23.25pt;z-index:251659776;visibility:visible">
            <v:textbox>
              <w:txbxContent>
                <w:p w:rsidR="00812F38" w:rsidRDefault="00812F38" w:rsidP="002F7AF5">
                  <w:r>
                    <w:t>şişman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left:0;text-align:left;margin-left:133.9pt;margin-top:20.4pt;width:38.25pt;height:23.25pt;z-index:251658752;visibility:visible">
            <v:textbox>
              <w:txbxContent>
                <w:p w:rsidR="00812F38" w:rsidRDefault="00812F38" w:rsidP="002F7AF5">
                  <w:r>
                    <w:t>yıkık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left:0;text-align:left;margin-left:80.65pt;margin-top:20.4pt;width:40.5pt;height:24pt;z-index:251657728;visibility:visible">
            <v:textbox>
              <w:txbxContent>
                <w:p w:rsidR="00812F38" w:rsidRDefault="00812F38" w:rsidP="002F7AF5">
                  <w:r>
                    <w:t>uzun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left:0;text-align:left;margin-left:18.4pt;margin-top:21.15pt;width:45pt;height:23.25pt;z-index:251656704;visibility:visible">
            <v:textbox>
              <w:txbxContent>
                <w:p w:rsidR="00812F38" w:rsidRDefault="00812F38" w:rsidP="002F7AF5">
                  <w:r>
                    <w:t>kırmızı</w:t>
                  </w:r>
                </w:p>
              </w:txbxContent>
            </v:textbox>
          </v:shape>
        </w:pict>
      </w:r>
      <w:r>
        <w:rPr>
          <w:sz w:val="24"/>
          <w:szCs w:val="24"/>
        </w:rPr>
        <w:t>Varlıkların özelliklerini doğru ön adlarla (sıfat) belirtiniz.</w:t>
      </w:r>
    </w:p>
    <w:p w:rsidR="00812F38" w:rsidRDefault="00812F38" w:rsidP="002F7AF5">
      <w:pPr>
        <w:ind w:firstLine="708"/>
        <w:rPr>
          <w:sz w:val="24"/>
          <w:szCs w:val="24"/>
        </w:rPr>
      </w:pPr>
    </w:p>
    <w:p w:rsidR="00812F38" w:rsidRDefault="00812F38" w:rsidP="002F7AF5">
      <w:pPr>
        <w:ind w:firstLine="708"/>
        <w:rPr>
          <w:sz w:val="24"/>
          <w:szCs w:val="24"/>
        </w:rPr>
      </w:pPr>
      <w:r>
        <w:rPr>
          <w:sz w:val="24"/>
          <w:szCs w:val="24"/>
        </w:rPr>
        <w:t>Ali …………………boylu arkadaşını getirmiş.</w:t>
      </w:r>
    </w:p>
    <w:p w:rsidR="00812F38" w:rsidRDefault="00812F38" w:rsidP="002F7AF5">
      <w:pPr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………………….arkadaşım çok yemek yedi.</w:t>
      </w:r>
    </w:p>
    <w:p w:rsidR="00812F38" w:rsidRDefault="00812F38" w:rsidP="002F7AF5">
      <w:pPr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…………………..araba çok hızlıydı.</w:t>
      </w:r>
    </w:p>
    <w:p w:rsidR="00812F38" w:rsidRDefault="00812F38" w:rsidP="002F7AF5">
      <w:pPr>
        <w:rPr>
          <w:sz w:val="24"/>
          <w:szCs w:val="24"/>
        </w:rPr>
      </w:pPr>
      <w:r>
        <w:rPr>
          <w:sz w:val="24"/>
          <w:szCs w:val="24"/>
        </w:rPr>
        <w:tab/>
        <w:t>Evin ………………….duvarı tamir edildi.</w:t>
      </w:r>
    </w:p>
    <w:p w:rsidR="00812F38" w:rsidRDefault="00812F38" w:rsidP="00D014E6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Varlıkların özelliklerini belirten kelimelerin zıt anlamlıları ile eşleştiriniz.</w:t>
      </w:r>
    </w:p>
    <w:p w:rsidR="00812F38" w:rsidRDefault="00812F38" w:rsidP="00D014E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Siyah kurdele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temiz</w:t>
      </w:r>
    </w:p>
    <w:p w:rsidR="00812F38" w:rsidRDefault="00812F38" w:rsidP="00D014E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Uzun ağaç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düz</w:t>
      </w:r>
    </w:p>
    <w:p w:rsidR="00812F38" w:rsidRDefault="00812F38" w:rsidP="00D014E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Bozuk radyo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beyaz</w:t>
      </w:r>
    </w:p>
    <w:p w:rsidR="00812F38" w:rsidRDefault="00812F38" w:rsidP="00D014E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Eğri boru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sağlam</w:t>
      </w:r>
    </w:p>
    <w:p w:rsidR="00812F38" w:rsidRPr="00D014E6" w:rsidRDefault="00812F38" w:rsidP="00D014E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Kirli eller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kısa</w:t>
      </w:r>
      <w:bookmarkStart w:id="0" w:name="_GoBack"/>
      <w:bookmarkEnd w:id="0"/>
    </w:p>
    <w:sectPr w:rsidR="00812F38" w:rsidRPr="00D014E6" w:rsidSect="00D014E6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6040"/>
    <w:multiLevelType w:val="hybridMultilevel"/>
    <w:tmpl w:val="77766260"/>
    <w:lvl w:ilvl="0" w:tplc="2C2E44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71D6D"/>
    <w:multiLevelType w:val="hybridMultilevel"/>
    <w:tmpl w:val="A614C29E"/>
    <w:lvl w:ilvl="0" w:tplc="413A98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F3636"/>
    <w:multiLevelType w:val="hybridMultilevel"/>
    <w:tmpl w:val="453A4594"/>
    <w:lvl w:ilvl="0" w:tplc="AB94C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478E3"/>
    <w:multiLevelType w:val="hybridMultilevel"/>
    <w:tmpl w:val="0F604872"/>
    <w:lvl w:ilvl="0" w:tplc="ECA28F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F77571"/>
    <w:multiLevelType w:val="hybridMultilevel"/>
    <w:tmpl w:val="9B686DB2"/>
    <w:lvl w:ilvl="0" w:tplc="432C7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20FA2"/>
    <w:multiLevelType w:val="hybridMultilevel"/>
    <w:tmpl w:val="97EE2084"/>
    <w:lvl w:ilvl="0" w:tplc="D52A4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61035"/>
    <w:multiLevelType w:val="hybridMultilevel"/>
    <w:tmpl w:val="5CA8F902"/>
    <w:lvl w:ilvl="0" w:tplc="4BF0CD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FA0FE3"/>
    <w:multiLevelType w:val="hybridMultilevel"/>
    <w:tmpl w:val="17580E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BE5A98"/>
    <w:multiLevelType w:val="hybridMultilevel"/>
    <w:tmpl w:val="3D1480F0"/>
    <w:lvl w:ilvl="0" w:tplc="C2AE2C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1FE3"/>
    <w:rsid w:val="002F7AF5"/>
    <w:rsid w:val="00452CE3"/>
    <w:rsid w:val="00812F38"/>
    <w:rsid w:val="008E1722"/>
    <w:rsid w:val="009B1B3B"/>
    <w:rsid w:val="00D014E6"/>
    <w:rsid w:val="00DE6753"/>
    <w:rsid w:val="00F1252D"/>
    <w:rsid w:val="00FF1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52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F1FE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F7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7AF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B1B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231</Words>
  <Characters>1323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salikis@hotmail.com</dc:creator>
  <cp:keywords>http:/www.sorubak.com</cp:keywords>
  <dc:description>http://www.sorubak.com</dc:description>
  <cp:lastModifiedBy>EDANUR</cp:lastModifiedBy>
  <cp:revision>2</cp:revision>
  <dcterms:created xsi:type="dcterms:W3CDTF">2013-04-15T10:57:00Z</dcterms:created>
  <dcterms:modified xsi:type="dcterms:W3CDTF">2013-04-24T18:46:00Z</dcterms:modified>
</cp:coreProperties>
</file>