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Adı:</w:t>
      </w:r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Soyadı: </w:t>
      </w:r>
      <w:hyperlink r:id="rId5" w:history="1">
        <w:r>
          <w:rPr>
            <w:rStyle w:val="Hyperlink"/>
            <w:rFonts w:ascii="ALFABET98" w:hAnsi="ALFABET98" w:cs="ALFABET98"/>
            <w:sz w:val="28"/>
            <w:szCs w:val="28"/>
          </w:rPr>
          <w:t>www.sorubak.com</w:t>
        </w:r>
      </w:hyperlink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2.SINIF   MATEMATİK  DEĞERLENDİRME SORULARI</w:t>
      </w:r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1.Aşağıdaki sayılar en yakın onluğa yuvarlanırken hangisinde yanlışlık yapılmıştır?</w:t>
      </w:r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margin-left:381.95pt;margin-top:3.55pt;width:41.6pt;height:8.25pt;z-index:251649024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 id="_x0000_s1027" type="#_x0000_t13" style="position:absolute;margin-left:212.8pt;margin-top:3.55pt;width:41.6pt;height:8.25pt;z-index:251648000" strokeweight="5pt">
            <v:stroke linestyle="thickThin"/>
            <v:shadow color="#868686"/>
          </v:shape>
        </w:pict>
      </w:r>
      <w:r>
        <w:rPr>
          <w:noProof/>
          <w:lang w:eastAsia="tr-TR"/>
        </w:rPr>
        <w:pict>
          <v:shape id="_x0000_s1028" type="#_x0000_t13" style="position:absolute;margin-left:34.25pt;margin-top:3.55pt;width:41.6pt;height:8.25pt;z-index:251646976" strokeweight="5pt">
            <v:stroke linestyle="thickThin"/>
            <v:shadow color="#868686"/>
          </v:shape>
        </w:pict>
      </w:r>
      <w:r>
        <w:rPr>
          <w:rFonts w:ascii="Comic Sans MS" w:hAnsi="Comic Sans MS" w:cs="Comic Sans MS"/>
          <w:sz w:val="24"/>
          <w:szCs w:val="24"/>
        </w:rPr>
        <w:t>A) 53             50                         B ) 47              40                   C) 68              70</w:t>
      </w:r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9" type="#_x0000_t5" style="position:absolute;margin-left:96.7pt;margin-top:3.4pt;width:52.05pt;height:22.1pt;z-index:251651072" strokeweight="2.5pt">
            <v:shadow color="#868686"/>
          </v:shape>
        </w:pict>
      </w:r>
      <w:r>
        <w:rPr>
          <w:noProof/>
          <w:lang w:eastAsia="tr-TR"/>
        </w:rPr>
        <w:pict>
          <v:rect id="_x0000_s1030" style="position:absolute;margin-left:13.4pt;margin-top:7.3pt;width:32.95pt;height:18.2pt;z-index:251650048" strokecolor="#c0504d" strokeweight="2.5pt">
            <v:shadow color="#868686"/>
          </v:rect>
        </w:pict>
      </w:r>
      <w:r>
        <w:rPr>
          <w:rFonts w:ascii="Comic Sans MS" w:hAnsi="Comic Sans MS" w:cs="Comic Sans MS"/>
          <w:sz w:val="24"/>
          <w:szCs w:val="24"/>
        </w:rPr>
        <w:t xml:space="preserve">2.            </w:t>
      </w:r>
      <w:r w:rsidRPr="00F13457">
        <w:rPr>
          <w:rFonts w:ascii="Comic Sans MS" w:hAnsi="Comic Sans MS" w:cs="Comic Sans MS"/>
          <w:sz w:val="40"/>
          <w:szCs w:val="40"/>
        </w:rPr>
        <w:t>&gt;</w:t>
      </w:r>
      <w:r>
        <w:rPr>
          <w:rFonts w:ascii="Comic Sans MS" w:hAnsi="Comic Sans MS" w:cs="Comic Sans MS"/>
          <w:sz w:val="40"/>
          <w:szCs w:val="40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78 </w:t>
      </w:r>
      <w:r>
        <w:rPr>
          <w:rFonts w:ascii="Comic Sans MS" w:hAnsi="Comic Sans MS" w:cs="Comic Sans MS"/>
          <w:sz w:val="44"/>
          <w:szCs w:val="44"/>
        </w:rPr>
        <w:t xml:space="preserve">&gt;          </w:t>
      </w:r>
    </w:p>
    <w:p w:rsidR="00C80E0D" w:rsidRDefault="00C80E0D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Dikdörtgen kutuya aşağıdaki sayılardan hangisini yazabiliriz?</w:t>
      </w:r>
    </w:p>
    <w:p w:rsidR="00C80E0D" w:rsidRDefault="00C80E0D" w:rsidP="00F13457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 w:rsidRPr="00F13457">
        <w:rPr>
          <w:rFonts w:ascii="Comic Sans MS" w:hAnsi="Comic Sans MS" w:cs="Comic Sans MS"/>
          <w:sz w:val="24"/>
          <w:szCs w:val="24"/>
        </w:rPr>
        <w:t>36                                 B) 80                           C) 77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3.Berat,75 sayfalık hikaye kitabının 1.gün 18, 2.gün 21 sayfasını okumuştur.Geriye okunacak kaç sayfası kalmıştır?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A) 57                                 B) 54                                  C) 36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34.25pt;margin-top:1.9pt;width:25.1pt;height:13.55pt;z-index:251652096" strokecolor="#9bbb59" strokeweight="5pt">
            <v:stroke linestyle="thickThin"/>
            <v:shadow color="#868686"/>
          </v:rect>
        </w:pict>
      </w:r>
      <w:r>
        <w:rPr>
          <w:rFonts w:ascii="Comic Sans MS" w:hAnsi="Comic Sans MS" w:cs="Comic Sans MS"/>
          <w:sz w:val="24"/>
          <w:szCs w:val="24"/>
        </w:rPr>
        <w:t>4.32+         =59    işleminde verilmeyen toplanan kaçtır?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A) 27                                  B)  21                                  C) 17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5.  38+ 44    işlemini  sayıları en yakın onluğa yuvarlayarak yaptığımızda toplam kaç olur?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A) 82                                  B) 80                                  C)60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6.  9X3=    işleminin  sonucu aşağidakilerden hangisine eşittir?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A) 7 onluk+ 2 birlik               B)1 onluk+ 6 birlik             C) 2 onluk + 7 birlik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7. 2 yarım  ,8 çeyrek kaç bütün eder?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32" type="#_x0000_t9" style="position:absolute;margin-left:19.45pt;margin-top:15.5pt;width:83.25pt;height:45.55pt;z-index:251653120" strokecolor="#4bacc6" strokeweight="2.5pt">
            <v:shadow color="#868686"/>
            <v:textbox>
              <w:txbxContent>
                <w:p w:rsidR="00C80E0D" w:rsidRPr="0002014C" w:rsidRDefault="00C80E0D">
                  <w:pPr>
                    <w:rPr>
                      <w:sz w:val="40"/>
                      <w:szCs w:val="40"/>
                    </w:rPr>
                  </w:pPr>
                  <w:r w:rsidRPr="0002014C">
                    <w:rPr>
                      <w:sz w:val="40"/>
                      <w:szCs w:val="40"/>
                    </w:rPr>
                    <w:t>5X6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   A) 3                                      B) 4                                   C) 5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8.                            Yandaki  çarpma işleminin  toplama işlemi şeklinde yazılışı hangisidir?</w:t>
      </w:r>
    </w:p>
    <w:p w:rsidR="00C80E0D" w:rsidRDefault="00C80E0D" w:rsidP="00F13457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</w:t>
      </w:r>
    </w:p>
    <w:p w:rsidR="00C80E0D" w:rsidRDefault="00C80E0D" w:rsidP="005C0D5B">
      <w:pPr>
        <w:pStyle w:val="ListParagraph"/>
        <w:numPr>
          <w:ilvl w:val="0"/>
          <w:numId w:val="2"/>
        </w:numPr>
        <w:rPr>
          <w:rFonts w:ascii="Comic Sans MS" w:hAnsi="Comic Sans MS" w:cs="Comic Sans MS"/>
          <w:sz w:val="24"/>
          <w:szCs w:val="24"/>
        </w:rPr>
      </w:pPr>
      <w:r w:rsidRPr="005C0D5B">
        <w:rPr>
          <w:rFonts w:ascii="Comic Sans MS" w:hAnsi="Comic Sans MS" w:cs="Comic Sans MS"/>
          <w:sz w:val="24"/>
          <w:szCs w:val="24"/>
        </w:rPr>
        <w:t>6+6+6+6+6</w:t>
      </w:r>
      <w:r>
        <w:rPr>
          <w:rFonts w:ascii="Comic Sans MS" w:hAnsi="Comic Sans MS" w:cs="Comic Sans MS"/>
          <w:sz w:val="24"/>
          <w:szCs w:val="24"/>
        </w:rPr>
        <w:t xml:space="preserve">                   B) 5+5+5+5+5                        C) 6+5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9.Aşağıdaki bilgilerden hangisi doğrudur?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33" type="#_x0000_t96" style="position:absolute;margin-left:19.45pt;margin-top:64.55pt;width:34.7pt;height:23.45pt;z-index:251654144"/>
        </w:pict>
      </w:r>
      <w:r>
        <w:rPr>
          <w:rFonts w:ascii="Comic Sans MS" w:hAnsi="Comic Sans MS" w:cs="Comic Sans MS"/>
          <w:sz w:val="24"/>
          <w:szCs w:val="24"/>
        </w:rPr>
        <w:t>A)10 ile 0(sıfır)’ın çarpımı sıfırdır.   B)8 ile 1’in çarpımı 1’dir.   C)12 tane 1,24 eder.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34" type="#_x0000_t5" style="position:absolute;margin-left:134.85pt;margin-top:-3.15pt;width:57.3pt;height:45.55pt;z-index:25165721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C80E0D" w:rsidRPr="00CF2086" w:rsidRDefault="00C80E0D">
                  <w:pPr>
                    <w:rPr>
                      <w:sz w:val="28"/>
                      <w:szCs w:val="28"/>
                    </w:rPr>
                  </w:pPr>
                  <w:r w:rsidRPr="00CF2086">
                    <w:rPr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5" type="#_x0000_t74" style="position:absolute;margin-left:72.35pt;margin-top:17.7pt;width:40.8pt;height:31.2pt;z-index:251655168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C80E0D" w:rsidRPr="00CF2086" w:rsidRDefault="00C80E0D">
                  <w:pPr>
                    <w:rPr>
                      <w:sz w:val="20"/>
                      <w:szCs w:val="20"/>
                    </w:rPr>
                  </w:pPr>
                  <w:r w:rsidRPr="00CF2086">
                    <w:rPr>
                      <w:sz w:val="24"/>
                      <w:szCs w:val="24"/>
                    </w:rPr>
                    <w:t>25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6" type="#_x0000_t120" style="position:absolute;margin-left:18.6pt;margin-top:12.9pt;width:36pt;height:36pt;z-index:251656192" strokecolor="#b2a1c7" strokeweight="1pt">
            <v:fill color2="#ccc0d9" focusposition="1" focussize="" focus="100%" type="gradient"/>
            <v:shadow on="t" type="perspective" color="#3f3151" opacity=".5" offset="1pt" offset2="-3pt"/>
            <v:textbox>
              <w:txbxContent>
                <w:p w:rsidR="00C80E0D" w:rsidRPr="00CF2086" w:rsidRDefault="00C80E0D">
                  <w:pPr>
                    <w:rPr>
                      <w:sz w:val="40"/>
                      <w:szCs w:val="40"/>
                    </w:rPr>
                  </w:pPr>
                  <w:r w:rsidRPr="00CF2086">
                    <w:rPr>
                      <w:sz w:val="40"/>
                      <w:szCs w:val="40"/>
                    </w:rPr>
                    <w:t>?</w:t>
                  </w:r>
                </w:p>
              </w:txbxContent>
            </v:textbox>
          </v:shape>
        </w:pic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37" type="#_x0000_t5" style="position:absolute;margin-left:341.1pt;margin-top:41.8pt;width:44pt;height:29.2pt;z-index:251662336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8" type="#_x0000_t5" style="position:absolute;margin-left:236.25pt;margin-top:41.8pt;width:44pt;height:29.2pt;z-index:251661312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9" type="#_x0000_t74" style="position:absolute;margin-left:180.6pt;margin-top:41.8pt;width:40.8pt;height:31.2pt;z-index:251660288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0" type="#_x0000_t5" style="position:absolute;margin-left:18.6pt;margin-top:43.8pt;width:44pt;height:29.2pt;z-index:251658240" strokecolor="#95b3d7" strokeweight="1pt">
            <v:fill color2="#b8cce4" focusposition="1" focussize="" focus="100%" type="gradient"/>
            <v:shadow on="t" type="perspective" color="#243f60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>10.              _              =                    Yandaki çıkarma işleminde dairenin üzerindeki sayıyı bulmak için aşağıdaki işlemlerden hangisini yapmalıyız?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1" type="#_x0000_t74" style="position:absolute;margin-left:410.45pt;margin-top:-.3pt;width:40.8pt;height:31.2pt;z-index:251663360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42" type="#_x0000_t74" style="position:absolute;margin-left:77.45pt;margin-top:-.3pt;width:40.8pt;height:31.2pt;z-index:251659264" fillcolor="#d99594" strokecolor="#d99594" strokeweight="1pt">
            <v:fill color2="#f2dbdb" angle="-45" focus="-50%" type="gradient"/>
            <v:shadow on="t" type="perspective" color="#622423" opacity=".5" offset="1pt" offset2="-3pt"/>
            <v:textbox>
              <w:txbxContent>
                <w:p w:rsidR="00C80E0D" w:rsidRPr="00CF2086" w:rsidRDefault="00C80E0D" w:rsidP="00F104D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>
        <w:rPr>
          <w:rFonts w:ascii="Comic Sans MS" w:hAnsi="Comic Sans MS" w:cs="Comic Sans MS"/>
          <w:sz w:val="24"/>
          <w:szCs w:val="24"/>
        </w:rPr>
        <w:t xml:space="preserve">A)              _                          B)              </w:t>
      </w:r>
      <w:r w:rsidRPr="00F104D2">
        <w:rPr>
          <w:rFonts w:ascii="Comic Sans MS" w:hAnsi="Comic Sans MS" w:cs="Comic Sans MS"/>
          <w:sz w:val="32"/>
          <w:szCs w:val="32"/>
        </w:rPr>
        <w:t>+</w:t>
      </w:r>
      <w:r>
        <w:rPr>
          <w:rFonts w:ascii="Comic Sans MS" w:hAnsi="Comic Sans MS" w:cs="Comic Sans MS"/>
          <w:sz w:val="32"/>
          <w:szCs w:val="32"/>
        </w:rPr>
        <w:t xml:space="preserve">                   </w:t>
      </w:r>
      <w:r w:rsidRPr="00F104D2">
        <w:rPr>
          <w:rFonts w:ascii="Comic Sans MS" w:hAnsi="Comic Sans MS" w:cs="Comic Sans MS"/>
          <w:sz w:val="24"/>
          <w:szCs w:val="24"/>
        </w:rPr>
        <w:t>C)</w:t>
      </w:r>
      <w:r>
        <w:rPr>
          <w:rFonts w:ascii="Comic Sans MS" w:hAnsi="Comic Sans MS" w:cs="Comic Sans MS"/>
          <w:sz w:val="24"/>
          <w:szCs w:val="24"/>
        </w:rPr>
        <w:t xml:space="preserve">                X                     </w:t>
      </w:r>
    </w:p>
    <w:p w:rsidR="00C80E0D" w:rsidRPr="00F104D2" w:rsidRDefault="00C80E0D" w:rsidP="005C0D5B">
      <w:pPr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24"/>
          <w:szCs w:val="24"/>
        </w:rPr>
        <w:t>11.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8"/>
        <w:gridCol w:w="1245"/>
      </w:tblGrid>
      <w:tr w:rsidR="00C80E0D" w:rsidRPr="00652170">
        <w:trPr>
          <w:trHeight w:val="287"/>
        </w:trPr>
        <w:tc>
          <w:tcPr>
            <w:tcW w:w="1160" w:type="dxa"/>
          </w:tcPr>
          <w:p w:rsidR="00C80E0D" w:rsidRPr="00652170" w:rsidRDefault="00C80E0D" w:rsidP="00652170">
            <w:pPr>
              <w:spacing w:after="0" w:line="240" w:lineRule="auto"/>
              <w:rPr>
                <w:rFonts w:ascii="Comic Sans MS" w:hAnsi="Comic Sans MS" w:cs="Comic Sans MS"/>
                <w:sz w:val="32"/>
                <w:szCs w:val="32"/>
              </w:rPr>
            </w:pPr>
            <w:r w:rsidRPr="00652170">
              <w:rPr>
                <w:rFonts w:ascii="Comic Sans MS" w:hAnsi="Comic Sans MS" w:cs="Comic Sans MS"/>
                <w:sz w:val="32"/>
                <w:szCs w:val="32"/>
              </w:rPr>
              <w:t xml:space="preserve">Bisküvi      </w:t>
            </w:r>
          </w:p>
        </w:tc>
        <w:tc>
          <w:tcPr>
            <w:tcW w:w="1158" w:type="dxa"/>
          </w:tcPr>
          <w:p w:rsidR="00C80E0D" w:rsidRPr="00652170" w:rsidRDefault="00C80E0D" w:rsidP="00652170">
            <w:pPr>
              <w:spacing w:after="0" w:line="240" w:lineRule="auto"/>
              <w:rPr>
                <w:rFonts w:ascii="Comic Sans MS" w:hAnsi="Comic Sans MS" w:cs="Comic Sans MS"/>
                <w:sz w:val="32"/>
                <w:szCs w:val="32"/>
              </w:rPr>
            </w:pPr>
            <w:r w:rsidRPr="00652170">
              <w:rPr>
                <w:rFonts w:ascii="Comic Sans MS" w:hAnsi="Comic Sans MS" w:cs="Comic Sans MS"/>
                <w:sz w:val="32"/>
                <w:szCs w:val="32"/>
              </w:rPr>
              <w:t>Gofret</w:t>
            </w:r>
          </w:p>
        </w:tc>
      </w:tr>
      <w:tr w:rsidR="00C80E0D" w:rsidRPr="00652170">
        <w:trPr>
          <w:trHeight w:val="298"/>
        </w:trPr>
        <w:tc>
          <w:tcPr>
            <w:tcW w:w="1160" w:type="dxa"/>
          </w:tcPr>
          <w:p w:rsidR="00C80E0D" w:rsidRPr="00652170" w:rsidRDefault="00C80E0D" w:rsidP="00652170">
            <w:pPr>
              <w:spacing w:after="0" w:line="240" w:lineRule="auto"/>
              <w:rPr>
                <w:rFonts w:ascii="Comic Sans MS" w:hAnsi="Comic Sans MS" w:cs="Comic Sans MS"/>
                <w:sz w:val="32"/>
                <w:szCs w:val="32"/>
              </w:rPr>
            </w:pPr>
            <w:r w:rsidRPr="00652170">
              <w:rPr>
                <w:rFonts w:ascii="Comic Sans MS" w:hAnsi="Comic Sans MS" w:cs="Comic Sans MS"/>
                <w:sz w:val="32"/>
                <w:szCs w:val="32"/>
              </w:rPr>
              <w:t xml:space="preserve">  3TL</w:t>
            </w:r>
          </w:p>
        </w:tc>
        <w:tc>
          <w:tcPr>
            <w:tcW w:w="1158" w:type="dxa"/>
          </w:tcPr>
          <w:p w:rsidR="00C80E0D" w:rsidRPr="00652170" w:rsidRDefault="00C80E0D" w:rsidP="00652170">
            <w:pPr>
              <w:spacing w:after="0" w:line="240" w:lineRule="auto"/>
              <w:rPr>
                <w:rFonts w:ascii="Comic Sans MS" w:hAnsi="Comic Sans MS" w:cs="Comic Sans MS"/>
                <w:sz w:val="32"/>
                <w:szCs w:val="32"/>
              </w:rPr>
            </w:pPr>
            <w:r w:rsidRPr="00652170">
              <w:rPr>
                <w:rFonts w:ascii="Comic Sans MS" w:hAnsi="Comic Sans MS" w:cs="Comic Sans MS"/>
                <w:sz w:val="32"/>
                <w:szCs w:val="32"/>
              </w:rPr>
              <w:t>2 TL</w:t>
            </w:r>
          </w:p>
        </w:tc>
      </w:tr>
    </w:tbl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 w:rsidRPr="001B01E9">
        <w:rPr>
          <w:rFonts w:ascii="Comic Sans MS" w:hAnsi="Comic Sans MS" w:cs="Comic Sans MS"/>
          <w:sz w:val="24"/>
          <w:szCs w:val="24"/>
        </w:rPr>
        <w:t>T</w:t>
      </w:r>
      <w:r>
        <w:rPr>
          <w:rFonts w:ascii="Comic Sans MS" w:hAnsi="Comic Sans MS" w:cs="Comic Sans MS"/>
          <w:sz w:val="24"/>
          <w:szCs w:val="24"/>
        </w:rPr>
        <w:t>abloya göre Ayşe,4 paket bisküvi ,1 paket gofret aldığında kaç lira ödeme yapar?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A)12 TL                              B)13TL                         C)14TL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12.Bir sınıfta 26 kız öğrenci, kızlardan 7 eksik erkek öğrenci vardır.Buna göre sınıf mevcudu kaçtır?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13.Aydın 6 yaşındadır.Annesinin yaşı Aydın’ın yaşının  5katından 2 eksiktir.Annesinin yaşı kaçtır?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14.4 tavuk ve 8 kuzunun ayak sayıları toplamı kaçtır?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15.  3 düzine yumurtası olan Sevim Hanım’ın ,buzdolabında  da 9 yumurtası vardır.Sevim Hanım’ın toplam kaç yumurtası vardır?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16.Bir kitaplıkta 6 raf vardır.Her rafta 4 kitap vardır.Kitaplıktan 5 kitap alınırsa geriye kaç kitap kalmış olur?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17. 3 sayısının 7 katının 5 eksiği kaçtır?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ÇÖZÜM: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43" style="position:absolute;margin-left:461.75pt;margin-top:2.45pt;width:17.35pt;height:9.45pt;z-index:251666432"/>
        </w:pict>
      </w:r>
      <w:r>
        <w:rPr>
          <w:noProof/>
          <w:lang w:eastAsia="tr-TR"/>
        </w:rPr>
        <w:pict>
          <v:rect id="_x0000_s1044" style="position:absolute;margin-left:356.8pt;margin-top:2.45pt;width:17.35pt;height:9.45pt;z-index:251665408"/>
        </w:pict>
      </w:r>
      <w:r>
        <w:rPr>
          <w:noProof/>
          <w:lang w:eastAsia="tr-TR"/>
        </w:rPr>
        <w:pict>
          <v:rect id="_x0000_s1045" style="position:absolute;margin-left:232.05pt;margin-top:-.1pt;width:17.35pt;height:9.45pt;z-index:251664384"/>
        </w:pict>
      </w:r>
      <w:r>
        <w:rPr>
          <w:rFonts w:ascii="Comic Sans MS" w:hAnsi="Comic Sans MS" w:cs="Comic Sans MS"/>
          <w:sz w:val="24"/>
          <w:szCs w:val="24"/>
        </w:rPr>
        <w:t>18.    36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EF590D">
        <w:rPr>
          <w:rFonts w:ascii="Comic Sans MS" w:hAnsi="Comic Sans MS" w:cs="Comic Sans MS"/>
        </w:rPr>
        <w:t>+</w:t>
      </w:r>
      <w:r w:rsidRPr="00EF590D">
        <w:rPr>
          <w:rFonts w:ascii="Comic Sans MS" w:hAnsi="Comic Sans MS" w:cs="Comic Sans MS"/>
          <w:sz w:val="24"/>
          <w:szCs w:val="24"/>
        </w:rPr>
        <w:t xml:space="preserve">23= </w:t>
      </w:r>
      <w:r>
        <w:rPr>
          <w:rFonts w:ascii="Comic Sans MS" w:hAnsi="Comic Sans MS" w:cs="Comic Sans MS"/>
          <w:sz w:val="24"/>
          <w:szCs w:val="24"/>
        </w:rPr>
        <w:t>…..</w:t>
      </w:r>
      <w:r w:rsidRPr="00EF590D">
        <w:rPr>
          <w:rFonts w:ascii="Comic Sans MS" w:hAnsi="Comic Sans MS" w:cs="Comic Sans MS"/>
          <w:sz w:val="24"/>
          <w:szCs w:val="24"/>
        </w:rPr>
        <w:t xml:space="preserve">             29+75=  </w:t>
      </w:r>
      <w:r>
        <w:rPr>
          <w:rFonts w:ascii="Comic Sans MS" w:hAnsi="Comic Sans MS" w:cs="Comic Sans MS"/>
          <w:sz w:val="24"/>
          <w:szCs w:val="24"/>
        </w:rPr>
        <w:t xml:space="preserve">…… </w:t>
      </w:r>
      <w:r w:rsidRPr="00EF590D">
        <w:rPr>
          <w:rFonts w:ascii="Comic Sans MS" w:hAnsi="Comic Sans MS" w:cs="Comic Sans MS"/>
          <w:sz w:val="24"/>
          <w:szCs w:val="24"/>
        </w:rPr>
        <w:t xml:space="preserve">       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EF590D">
        <w:rPr>
          <w:rFonts w:ascii="Comic Sans MS" w:hAnsi="Comic Sans MS" w:cs="Comic Sans MS"/>
          <w:sz w:val="24"/>
          <w:szCs w:val="24"/>
        </w:rPr>
        <w:t>+35=</w:t>
      </w:r>
      <w:r>
        <w:rPr>
          <w:rFonts w:ascii="Comic Sans MS" w:hAnsi="Comic Sans MS" w:cs="Comic Sans MS"/>
          <w:sz w:val="24"/>
          <w:szCs w:val="24"/>
        </w:rPr>
        <w:t>………       23+</w:t>
      </w:r>
      <w:r w:rsidRPr="00EF590D">
        <w:rPr>
          <w:rFonts w:ascii="Comic Sans MS" w:hAnsi="Comic Sans MS" w:cs="Comic Sans MS"/>
          <w:sz w:val="24"/>
          <w:szCs w:val="24"/>
        </w:rPr>
        <w:t xml:space="preserve">    </w:t>
      </w:r>
      <w:r>
        <w:rPr>
          <w:rFonts w:ascii="Comic Sans MS" w:hAnsi="Comic Sans MS" w:cs="Comic Sans MS"/>
          <w:sz w:val="24"/>
          <w:szCs w:val="24"/>
        </w:rPr>
        <w:t xml:space="preserve">   =……..    16+12+       =…….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46" style="position:absolute;margin-left:387.15pt;margin-top:2.5pt;width:17.35pt;height:9.45pt;z-index:251668480"/>
        </w:pict>
      </w:r>
      <w:r>
        <w:rPr>
          <w:noProof/>
          <w:lang w:eastAsia="tr-TR"/>
        </w:rPr>
        <w:pict>
          <v:rect id="_x0000_s1047" style="position:absolute;margin-left:261.4pt;margin-top:6.95pt;width:17.35pt;height:9.45pt;z-index:251667456"/>
        </w:pict>
      </w:r>
      <w:r>
        <w:rPr>
          <w:rFonts w:ascii="Comic Sans MS" w:hAnsi="Comic Sans MS" w:cs="Comic Sans MS"/>
          <w:sz w:val="24"/>
          <w:szCs w:val="24"/>
        </w:rPr>
        <w:t>19.     86-23=…..                   63-39=……….                  _25=………     72_         =……….   80-19=…….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20. 32X2=…….         21 X 6=…..             43X4=……..    70X 5=……..        46X2=……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</w:t>
      </w:r>
    </w:p>
    <w:p w:rsidR="00C80E0D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</w:t>
      </w:r>
    </w:p>
    <w:p w:rsidR="00C80E0D" w:rsidRPr="00141A71" w:rsidRDefault="00C80E0D" w:rsidP="001B01E9">
      <w:pPr>
        <w:rPr>
          <w:rFonts w:ascii="Comic Sans MS" w:hAnsi="Comic Sans MS" w:cs="Comic Sans MS"/>
          <w:sz w:val="20"/>
          <w:szCs w:val="20"/>
        </w:rPr>
      </w:pPr>
    </w:p>
    <w:p w:rsidR="00C80E0D" w:rsidRPr="00F17A18" w:rsidRDefault="00C80E0D" w:rsidP="001B01E9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18"/>
          <w:szCs w:val="18"/>
        </w:rPr>
        <w:t xml:space="preserve">         </w:t>
      </w:r>
    </w:p>
    <w:p w:rsidR="00C80E0D" w:rsidRPr="001B01E9" w:rsidRDefault="00C80E0D" w:rsidP="001B01E9">
      <w:pPr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1B01E9">
        <w:rPr>
          <w:rFonts w:ascii="Comic Sans MS" w:hAnsi="Comic Sans MS" w:cs="Comic Sans MS"/>
          <w:sz w:val="24"/>
          <w:szCs w:val="24"/>
        </w:rPr>
        <w:br w:type="textWrapping" w:clear="all"/>
      </w:r>
      <w:r w:rsidRPr="001B01E9">
        <w:rPr>
          <w:rFonts w:ascii="Comic Sans MS" w:hAnsi="Comic Sans MS" w:cs="Comic Sans MS"/>
          <w:sz w:val="32"/>
          <w:szCs w:val="32"/>
        </w:rPr>
        <w:t xml:space="preserve">                      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</w:t>
      </w:r>
    </w:p>
    <w:p w:rsidR="00C80E0D" w:rsidRDefault="00C80E0D" w:rsidP="005C0D5B">
      <w:pPr>
        <w:rPr>
          <w:rFonts w:ascii="Comic Sans MS" w:hAnsi="Comic Sans MS" w:cs="Comic Sans MS"/>
          <w:sz w:val="24"/>
          <w:szCs w:val="24"/>
        </w:rPr>
      </w:pPr>
    </w:p>
    <w:p w:rsidR="00C80E0D" w:rsidRPr="005C0D5B" w:rsidRDefault="00C80E0D" w:rsidP="005C0D5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</w:t>
      </w:r>
    </w:p>
    <w:sectPr w:rsidR="00C80E0D" w:rsidRPr="005C0D5B" w:rsidSect="00F13457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4800"/>
    <w:multiLevelType w:val="hybridMultilevel"/>
    <w:tmpl w:val="5D18BAB4"/>
    <w:lvl w:ilvl="0" w:tplc="A442277E">
      <w:start w:val="1"/>
      <w:numFmt w:val="upperLetter"/>
      <w:lvlText w:val="%1)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1">
    <w:nsid w:val="236C1D26"/>
    <w:multiLevelType w:val="hybridMultilevel"/>
    <w:tmpl w:val="A734F798"/>
    <w:lvl w:ilvl="0" w:tplc="7A9ADDE2">
      <w:start w:val="1"/>
      <w:numFmt w:val="upperLetter"/>
      <w:lvlText w:val="%1)"/>
      <w:lvlJc w:val="left"/>
      <w:pPr>
        <w:ind w:left="855" w:hanging="72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15" w:hanging="360"/>
      </w:pPr>
    </w:lvl>
    <w:lvl w:ilvl="2" w:tplc="041F001B">
      <w:start w:val="1"/>
      <w:numFmt w:val="lowerRoman"/>
      <w:lvlText w:val="%3."/>
      <w:lvlJc w:val="right"/>
      <w:pPr>
        <w:ind w:left="1935" w:hanging="180"/>
      </w:pPr>
    </w:lvl>
    <w:lvl w:ilvl="3" w:tplc="041F000F">
      <w:start w:val="1"/>
      <w:numFmt w:val="decimal"/>
      <w:lvlText w:val="%4."/>
      <w:lvlJc w:val="left"/>
      <w:pPr>
        <w:ind w:left="2655" w:hanging="360"/>
      </w:pPr>
    </w:lvl>
    <w:lvl w:ilvl="4" w:tplc="041F0019">
      <w:start w:val="1"/>
      <w:numFmt w:val="lowerLetter"/>
      <w:lvlText w:val="%5."/>
      <w:lvlJc w:val="left"/>
      <w:pPr>
        <w:ind w:left="3375" w:hanging="360"/>
      </w:pPr>
    </w:lvl>
    <w:lvl w:ilvl="5" w:tplc="041F001B">
      <w:start w:val="1"/>
      <w:numFmt w:val="lowerRoman"/>
      <w:lvlText w:val="%6."/>
      <w:lvlJc w:val="right"/>
      <w:pPr>
        <w:ind w:left="4095" w:hanging="180"/>
      </w:pPr>
    </w:lvl>
    <w:lvl w:ilvl="6" w:tplc="041F000F">
      <w:start w:val="1"/>
      <w:numFmt w:val="decimal"/>
      <w:lvlText w:val="%7."/>
      <w:lvlJc w:val="left"/>
      <w:pPr>
        <w:ind w:left="4815" w:hanging="360"/>
      </w:pPr>
    </w:lvl>
    <w:lvl w:ilvl="7" w:tplc="041F0019">
      <w:start w:val="1"/>
      <w:numFmt w:val="lowerLetter"/>
      <w:lvlText w:val="%8."/>
      <w:lvlJc w:val="left"/>
      <w:pPr>
        <w:ind w:left="5535" w:hanging="360"/>
      </w:pPr>
    </w:lvl>
    <w:lvl w:ilvl="8" w:tplc="041F001B">
      <w:start w:val="1"/>
      <w:numFmt w:val="lowerRoman"/>
      <w:lvlText w:val="%9."/>
      <w:lvlJc w:val="right"/>
      <w:pPr>
        <w:ind w:left="6255" w:hanging="180"/>
      </w:pPr>
    </w:lvl>
  </w:abstractNum>
  <w:abstractNum w:abstractNumId="2">
    <w:nsid w:val="6A4C2F65"/>
    <w:multiLevelType w:val="hybridMultilevel"/>
    <w:tmpl w:val="31643440"/>
    <w:lvl w:ilvl="0" w:tplc="57966A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3457"/>
    <w:rsid w:val="0002014C"/>
    <w:rsid w:val="00141A71"/>
    <w:rsid w:val="00175829"/>
    <w:rsid w:val="001B01E9"/>
    <w:rsid w:val="00261A19"/>
    <w:rsid w:val="0026280D"/>
    <w:rsid w:val="00282B1A"/>
    <w:rsid w:val="002F554A"/>
    <w:rsid w:val="003B0FE7"/>
    <w:rsid w:val="004056B0"/>
    <w:rsid w:val="00446A32"/>
    <w:rsid w:val="005C0D5B"/>
    <w:rsid w:val="00652170"/>
    <w:rsid w:val="00670EFA"/>
    <w:rsid w:val="007959B0"/>
    <w:rsid w:val="0079722C"/>
    <w:rsid w:val="007E056D"/>
    <w:rsid w:val="007E0C16"/>
    <w:rsid w:val="00864FED"/>
    <w:rsid w:val="009E3ACB"/>
    <w:rsid w:val="00A44F16"/>
    <w:rsid w:val="00A53C08"/>
    <w:rsid w:val="00A76527"/>
    <w:rsid w:val="00A93067"/>
    <w:rsid w:val="00BA200C"/>
    <w:rsid w:val="00C4663A"/>
    <w:rsid w:val="00C80E0D"/>
    <w:rsid w:val="00CB7243"/>
    <w:rsid w:val="00CF2086"/>
    <w:rsid w:val="00D63F89"/>
    <w:rsid w:val="00EF590D"/>
    <w:rsid w:val="00F104D2"/>
    <w:rsid w:val="00F13457"/>
    <w:rsid w:val="00F17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F8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F13457"/>
    <w:pPr>
      <w:ind w:left="720"/>
    </w:pPr>
  </w:style>
  <w:style w:type="table" w:styleId="TableGrid">
    <w:name w:val="Table Grid"/>
    <w:basedOn w:val="TableNormal"/>
    <w:uiPriority w:val="99"/>
    <w:rsid w:val="001B01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82B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3</Pages>
  <Words>459</Words>
  <Characters>2619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 Professional</dc:creator>
  <cp:keywords>http:/www.sorubak.com</cp:keywords>
  <dc:description>http://www.sorubak.com</dc:description>
  <cp:lastModifiedBy>EDANUR</cp:lastModifiedBy>
  <cp:revision>3</cp:revision>
  <dcterms:created xsi:type="dcterms:W3CDTF">2013-04-21T19:33:00Z</dcterms:created>
  <dcterms:modified xsi:type="dcterms:W3CDTF">2013-04-24T18:42:00Z</dcterms:modified>
</cp:coreProperties>
</file>