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1093"/>
      </w:tblGrid>
      <w:tr w:rsidR="000F1D94" w:rsidRPr="00FD6F68">
        <w:trPr>
          <w:trHeight w:val="762"/>
        </w:trPr>
        <w:tc>
          <w:tcPr>
            <w:tcW w:w="1101" w:type="dxa"/>
          </w:tcPr>
          <w:p w:rsidR="000F1D94" w:rsidRPr="00FD6F68" w:rsidRDefault="000F1D94" w:rsidP="00BF46D1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093" w:type="dxa"/>
          </w:tcPr>
          <w:p w:rsidR="000F1D94" w:rsidRPr="00FD6F68" w:rsidRDefault="000F1D94" w:rsidP="00BF46D1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</w:tr>
    </w:tbl>
    <w:p w:rsidR="000F1D94" w:rsidRPr="00DC1BC3" w:rsidRDefault="000F1D94" w:rsidP="00D11D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MATEMATİK 24</w:t>
      </w:r>
      <w:r w:rsidRPr="00DC1BC3">
        <w:rPr>
          <w:b/>
          <w:bCs/>
          <w:sz w:val="28"/>
          <w:szCs w:val="28"/>
        </w:rPr>
        <w:t>.DEĞERLENDİRMESİ</w:t>
      </w:r>
      <w:r>
        <w:rPr>
          <w:b/>
          <w:bCs/>
          <w:sz w:val="28"/>
          <w:szCs w:val="28"/>
        </w:rPr>
        <w:t xml:space="preserve">    YEDİKULE İLKOKULU FATİH İST</w:t>
      </w:r>
    </w:p>
    <w:p w:rsidR="000F1D94" w:rsidRPr="00DC1BC3" w:rsidRDefault="000F1D94" w:rsidP="0089571D">
      <w:pPr>
        <w:rPr>
          <w:sz w:val="28"/>
          <w:szCs w:val="28"/>
          <w:u w:val="single"/>
        </w:rPr>
      </w:pPr>
      <w:r>
        <w:rPr>
          <w:noProof/>
          <w:lang w:eastAsia="tr-TR"/>
        </w:rPr>
        <w:pict>
          <v:rect id="Dikdörtgen 6" o:spid="_x0000_s1026" style="position:absolute;margin-left:57.75pt;margin-top:27.5pt;width:24.75pt;height:24pt;z-index:251667456;visibility:visible;v-text-anchor:middle" strokeweight="2pt">
            <v:textbox>
              <w:txbxContent>
                <w:p w:rsidR="000F1D94" w:rsidRDefault="000F1D94" w:rsidP="000D13F2">
                  <w:pPr>
                    <w:jc w:val="center"/>
                  </w:pPr>
                  <w:r>
                    <w:t>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27" style="position:absolute;margin-left:447.75pt;margin-top:24.5pt;width:27.75pt;height:27pt;z-index:251668480;visibility:visible;v-text-anchor:middle" strokeweight="2pt"/>
        </w:pict>
      </w: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</w:t>
      </w:r>
      <w:r w:rsidRPr="00CE6A5B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22  NİSAN 2013</w:t>
      </w:r>
      <w:r w:rsidRPr="00DC1BC3">
        <w:rPr>
          <w:sz w:val="28"/>
          <w:szCs w:val="28"/>
          <w:u w:val="single"/>
        </w:rPr>
        <w:t xml:space="preserve"> </w:t>
      </w:r>
    </w:p>
    <w:p w:rsidR="000F1D94" w:rsidRPr="003570CE" w:rsidRDefault="000F1D94" w:rsidP="000E0FEE">
      <w:pPr>
        <w:tabs>
          <w:tab w:val="left" w:pos="2490"/>
          <w:tab w:val="left" w:pos="4665"/>
          <w:tab w:val="left" w:pos="5895"/>
        </w:tabs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1-) </w:t>
      </w:r>
      <w:r>
        <w:rPr>
          <w:sz w:val="32"/>
          <w:szCs w:val="32"/>
        </w:rPr>
        <w:t xml:space="preserve"> 5 X         =  8 X 5   çarpma işleminde   eşitliğin sağlanması için              yerine hangi sayı yazılmalıdır</w:t>
      </w:r>
      <w:r w:rsidRPr="003570CE">
        <w:rPr>
          <w:sz w:val="32"/>
          <w:szCs w:val="32"/>
        </w:rPr>
        <w:t>?</w:t>
      </w:r>
    </w:p>
    <w:p w:rsidR="000F1D94" w:rsidRDefault="000F1D94" w:rsidP="002546AA">
      <w:pPr>
        <w:pStyle w:val="ListParagraph"/>
        <w:numPr>
          <w:ilvl w:val="0"/>
          <w:numId w:val="40"/>
        </w:numPr>
        <w:tabs>
          <w:tab w:val="left" w:pos="2490"/>
          <w:tab w:val="left" w:pos="4665"/>
          <w:tab w:val="left" w:pos="5895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5</w:t>
      </w:r>
      <w:r>
        <w:rPr>
          <w:sz w:val="32"/>
          <w:szCs w:val="32"/>
        </w:rPr>
        <w:tab/>
        <w:t>B)  8</w:t>
      </w:r>
      <w:r>
        <w:rPr>
          <w:sz w:val="32"/>
          <w:szCs w:val="32"/>
        </w:rPr>
        <w:tab/>
        <w:t>C)  13</w:t>
      </w:r>
    </w:p>
    <w:p w:rsidR="000F1D94" w:rsidRDefault="000F1D94" w:rsidP="00F93240">
      <w:pPr>
        <w:pStyle w:val="ListParagraph"/>
        <w:tabs>
          <w:tab w:val="left" w:pos="2490"/>
          <w:tab w:val="left" w:pos="4665"/>
          <w:tab w:val="left" w:pos="5895"/>
        </w:tabs>
        <w:jc w:val="both"/>
        <w:rPr>
          <w:sz w:val="32"/>
          <w:szCs w:val="32"/>
        </w:rPr>
      </w:pPr>
      <w:hyperlink r:id="rId7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</w:p>
    <w:p w:rsidR="000F1D94" w:rsidRDefault="000F1D94" w:rsidP="000E0FEE">
      <w:pPr>
        <w:tabs>
          <w:tab w:val="left" w:pos="2490"/>
          <w:tab w:val="left" w:pos="4665"/>
          <w:tab w:val="left" w:pos="5895"/>
        </w:tabs>
        <w:jc w:val="both"/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roundrect id="Yuvarlatılmış Dikdörtgen 1" o:spid="_x0000_s1028" style="position:absolute;left:0;text-align:left;margin-left:46.5pt;margin-top:5.75pt;width:93pt;height:48.75pt;z-index:251644928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F1D94" w:rsidRPr="00FA0E64" w:rsidRDefault="000F1D94" w:rsidP="00FA0E6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 x 5 = 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9" style="position:absolute;left:0;text-align:left;margin-left:156.75pt;margin-top:2pt;width:78.75pt;height:51pt;z-index:251645952;visibility:visible;v-text-anchor:middle" arcsize="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F1D94" w:rsidRPr="00BB02DA" w:rsidRDefault="000F1D94" w:rsidP="00BB02DA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 x 4= 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0" style="position:absolute;left:0;text-align:left;margin-left:363.75pt;margin-top:2.75pt;width:93pt;height:50.25pt;z-index:251648000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F1D94" w:rsidRPr="00BB02DA" w:rsidRDefault="000F1D94" w:rsidP="00BB02DA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 x 7 = 21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1" style="position:absolute;left:0;text-align:left;margin-left:259.5pt;margin-top:2pt;width:83.25pt;height:50.25pt;z-index:251646976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F1D94" w:rsidRPr="00BB02DA" w:rsidRDefault="000F1D94" w:rsidP="00BB02DA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x 6 = 1</w:t>
                  </w:r>
                </w:p>
              </w:txbxContent>
            </v:textbox>
          </v:roundrect>
        </w:pict>
      </w:r>
      <w:r>
        <w:rPr>
          <w:b/>
          <w:bCs/>
          <w:sz w:val="32"/>
          <w:szCs w:val="32"/>
        </w:rPr>
        <w:t>2</w:t>
      </w:r>
      <w:r w:rsidRPr="000F52E7">
        <w:rPr>
          <w:b/>
          <w:bCs/>
          <w:sz w:val="32"/>
          <w:szCs w:val="32"/>
        </w:rPr>
        <w:t>-</w:t>
      </w:r>
      <w:r>
        <w:rPr>
          <w:b/>
          <w:bCs/>
          <w:sz w:val="32"/>
          <w:szCs w:val="32"/>
        </w:rPr>
        <w:t xml:space="preserve">)    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</w:p>
    <w:p w:rsidR="000F1D94" w:rsidRDefault="000F1D94" w:rsidP="00505CCA">
      <w:pPr>
        <w:tabs>
          <w:tab w:val="left" w:pos="2490"/>
        </w:tabs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ab/>
        <w:t xml:space="preserve">                      </w:t>
      </w:r>
    </w:p>
    <w:p w:rsidR="000F1D94" w:rsidRPr="00922A73" w:rsidRDefault="000F1D94" w:rsidP="000E0FEE">
      <w:pPr>
        <w:tabs>
          <w:tab w:val="left" w:pos="3780"/>
        </w:tabs>
        <w:jc w:val="both"/>
        <w:rPr>
          <w:b/>
          <w:bCs/>
          <w:sz w:val="32"/>
          <w:szCs w:val="32"/>
          <w:u w:val="single"/>
        </w:rPr>
      </w:pPr>
      <w:r>
        <w:rPr>
          <w:sz w:val="32"/>
          <w:szCs w:val="32"/>
        </w:rPr>
        <w:t xml:space="preserve"> Y</w:t>
      </w:r>
      <w:r w:rsidRPr="0039098F">
        <w:rPr>
          <w:sz w:val="32"/>
          <w:szCs w:val="32"/>
        </w:rPr>
        <w:t>ukarıdaki</w:t>
      </w:r>
      <w:r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</w:rPr>
        <w:t xml:space="preserve">çarpma işlemlerinden kaç tanesi </w:t>
      </w:r>
      <w:r w:rsidRPr="00922A73">
        <w:rPr>
          <w:b/>
          <w:bCs/>
          <w:sz w:val="32"/>
          <w:szCs w:val="32"/>
          <w:u w:val="single"/>
        </w:rPr>
        <w:t>doğrudur?</w:t>
      </w:r>
    </w:p>
    <w:p w:rsidR="000F1D94" w:rsidRDefault="000F1D94" w:rsidP="00584726">
      <w:pPr>
        <w:jc w:val="both"/>
        <w:rPr>
          <w:sz w:val="32"/>
          <w:szCs w:val="32"/>
        </w:rPr>
      </w:pPr>
      <w:r>
        <w:rPr>
          <w:noProof/>
          <w:lang w:eastAsia="tr-TR"/>
        </w:rPr>
        <w:pict>
          <v:oval id="Oval 22" o:spid="_x0000_s1032" style="position:absolute;left:0;text-align:left;margin-left:51pt;margin-top:32.15pt;width:33.75pt;height:28.5pt;z-index:251665408;visibility:visible;v-text-anchor:middle" strokeweight="2pt">
            <v:textbox>
              <w:txbxContent>
                <w:p w:rsidR="000F1D94" w:rsidRDefault="000F1D94" w:rsidP="00472637">
                  <w:pPr>
                    <w:jc w:val="center"/>
                  </w:pPr>
                  <w:r>
                    <w:t>…..</w:t>
                  </w:r>
                </w:p>
              </w:txbxContent>
            </v:textbox>
          </v:oval>
        </w:pict>
      </w:r>
      <w:r>
        <w:rPr>
          <w:sz w:val="32"/>
          <w:szCs w:val="32"/>
        </w:rPr>
        <w:t xml:space="preserve">          </w:t>
      </w:r>
      <w:r w:rsidRPr="00165369">
        <w:rPr>
          <w:sz w:val="32"/>
          <w:szCs w:val="32"/>
        </w:rPr>
        <w:t xml:space="preserve">A) </w:t>
      </w:r>
      <w:r>
        <w:rPr>
          <w:sz w:val="32"/>
          <w:szCs w:val="32"/>
        </w:rPr>
        <w:t>1                         B) 2</w:t>
      </w:r>
      <w:r>
        <w:rPr>
          <w:sz w:val="32"/>
          <w:szCs w:val="32"/>
        </w:rPr>
        <w:tab/>
        <w:t xml:space="preserve">             C) 3</w:t>
      </w:r>
    </w:p>
    <w:p w:rsidR="000F1D94" w:rsidRDefault="000F1D94" w:rsidP="000E0FEE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Pr="000E0FEE">
        <w:rPr>
          <w:b/>
          <w:bCs/>
          <w:sz w:val="32"/>
          <w:szCs w:val="32"/>
        </w:rPr>
        <w:t>-</w:t>
      </w:r>
      <w:r>
        <w:rPr>
          <w:sz w:val="32"/>
          <w:szCs w:val="32"/>
        </w:rPr>
        <w:t xml:space="preserve">) 70 </w:t>
      </w:r>
      <w:r w:rsidRPr="00472637">
        <w:rPr>
          <w:sz w:val="36"/>
          <w:szCs w:val="36"/>
        </w:rPr>
        <w:t>-</w:t>
      </w:r>
      <w:r>
        <w:rPr>
          <w:sz w:val="32"/>
          <w:szCs w:val="32"/>
        </w:rPr>
        <w:t xml:space="preserve">            =  36 çıkarma işleminde çıkan aşağıdakilerden hangisidir ?</w:t>
      </w:r>
    </w:p>
    <w:p w:rsidR="000F1D94" w:rsidRDefault="000F1D94" w:rsidP="000E0FEE">
      <w:pPr>
        <w:pStyle w:val="ListParagraph"/>
        <w:numPr>
          <w:ilvl w:val="0"/>
          <w:numId w:val="4"/>
        </w:numPr>
        <w:jc w:val="both"/>
        <w:rPr>
          <w:sz w:val="32"/>
          <w:szCs w:val="32"/>
        </w:rPr>
      </w:pPr>
      <w:r>
        <w:rPr>
          <w:sz w:val="32"/>
          <w:szCs w:val="32"/>
        </w:rPr>
        <w:t>54</w:t>
      </w:r>
      <w:r>
        <w:rPr>
          <w:sz w:val="32"/>
          <w:szCs w:val="32"/>
        </w:rPr>
        <w:tab/>
        <w:t xml:space="preserve">           </w:t>
      </w:r>
      <w:r w:rsidRPr="008B05E6">
        <w:rPr>
          <w:sz w:val="32"/>
          <w:szCs w:val="32"/>
        </w:rPr>
        <w:tab/>
        <w:t xml:space="preserve">B) </w:t>
      </w:r>
      <w:r>
        <w:rPr>
          <w:sz w:val="32"/>
          <w:szCs w:val="32"/>
        </w:rPr>
        <w:t xml:space="preserve">  44              </w:t>
      </w:r>
      <w:r>
        <w:rPr>
          <w:sz w:val="32"/>
          <w:szCs w:val="32"/>
        </w:rPr>
        <w:tab/>
        <w:t>C)   34</w:t>
      </w:r>
    </w:p>
    <w:p w:rsidR="000F1D94" w:rsidRPr="008B05E6" w:rsidRDefault="000F1D94" w:rsidP="00F93240">
      <w:pPr>
        <w:pStyle w:val="ListParagraph"/>
        <w:jc w:val="both"/>
        <w:rPr>
          <w:sz w:val="32"/>
          <w:szCs w:val="32"/>
        </w:rPr>
      </w:pPr>
    </w:p>
    <w:p w:rsidR="000F1D94" w:rsidRPr="00E6208F" w:rsidRDefault="000F1D94" w:rsidP="000E0FEE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4-) </w:t>
      </w:r>
      <w:r>
        <w:rPr>
          <w:sz w:val="32"/>
          <w:szCs w:val="32"/>
        </w:rPr>
        <w:t>10</w:t>
      </w:r>
      <w:r w:rsidRPr="00E6208F">
        <w:rPr>
          <w:sz w:val="32"/>
          <w:szCs w:val="32"/>
        </w:rPr>
        <w:t xml:space="preserve"> kalemin </w:t>
      </w:r>
      <w:r w:rsidRPr="00192BD0">
        <w:rPr>
          <w:b/>
          <w:bCs/>
          <w:sz w:val="32"/>
          <w:szCs w:val="32"/>
          <w:u w:val="single"/>
        </w:rPr>
        <w:t xml:space="preserve">yarısının </w:t>
      </w:r>
      <w:r>
        <w:rPr>
          <w:sz w:val="32"/>
          <w:szCs w:val="32"/>
        </w:rPr>
        <w:t xml:space="preserve"> 7 katının 27 fazlasının 12</w:t>
      </w:r>
      <w:r w:rsidRPr="00E6208F">
        <w:rPr>
          <w:sz w:val="32"/>
          <w:szCs w:val="32"/>
        </w:rPr>
        <w:t xml:space="preserve"> eksiği kaç kalem eder ?</w:t>
      </w:r>
    </w:p>
    <w:p w:rsidR="000F1D94" w:rsidRDefault="000F1D94" w:rsidP="00E12AC0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70              </w:t>
      </w:r>
      <w:r>
        <w:rPr>
          <w:sz w:val="32"/>
          <w:szCs w:val="32"/>
        </w:rPr>
        <w:tab/>
        <w:t>B) 62</w:t>
      </w:r>
      <w:r w:rsidRPr="00E6208F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C) 50</w:t>
      </w:r>
    </w:p>
    <w:p w:rsidR="000F1D94" w:rsidRPr="00E6208F" w:rsidRDefault="000F1D94" w:rsidP="00F93240">
      <w:pPr>
        <w:pStyle w:val="ListParagraph"/>
        <w:ind w:left="1069"/>
        <w:jc w:val="both"/>
        <w:rPr>
          <w:sz w:val="32"/>
          <w:szCs w:val="32"/>
        </w:rPr>
      </w:pPr>
    </w:p>
    <w:p w:rsidR="000F1D94" w:rsidRPr="00971AA8" w:rsidRDefault="000F1D94" w:rsidP="000E0FEE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5-) </w:t>
      </w:r>
      <w:r w:rsidRPr="00971AA8">
        <w:rPr>
          <w:sz w:val="32"/>
          <w:szCs w:val="32"/>
        </w:rPr>
        <w:t>Ali 13 yaşındadır.Annesinin yaşı ise,Ali’nin yaşının 4 katından 5 eksiktir.Ali’nin annesi kaç yaşındadır.?</w:t>
      </w:r>
    </w:p>
    <w:p w:rsidR="000F1D94" w:rsidRPr="00BD53BD" w:rsidRDefault="000F1D94" w:rsidP="00BD53BD">
      <w:pPr>
        <w:pStyle w:val="ListParagraph"/>
        <w:numPr>
          <w:ilvl w:val="0"/>
          <w:numId w:val="45"/>
        </w:numPr>
        <w:jc w:val="both"/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oval id="Oval 16" o:spid="_x0000_s1033" style="position:absolute;left:0;text-align:left;margin-left:198.75pt;margin-top:30.45pt;width:31.5pt;height:29.25pt;z-index:251670528;visibility:visible;v-text-anchor:middle" strokeweight="2pt"/>
        </w:pict>
      </w:r>
      <w:r>
        <w:rPr>
          <w:noProof/>
          <w:lang w:eastAsia="tr-TR"/>
        </w:rPr>
        <w:pict>
          <v:oval id="Oval 7" o:spid="_x0000_s1034" style="position:absolute;left:0;text-align:left;margin-left:51pt;margin-top:30.35pt;width:33pt;height:28.5pt;z-index:251669504;visibility:visible;v-text-anchor:middle" strokeweight="2pt">
            <v:textbox>
              <w:txbxContent>
                <w:p w:rsidR="000F1D94" w:rsidRDefault="000F1D94" w:rsidP="00E14E27">
                  <w:pPr>
                    <w:jc w:val="center"/>
                  </w:pPr>
                  <w:r>
                    <w:t>….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52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B) 47</w:t>
      </w:r>
      <w:r w:rsidRPr="00971AA8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   C) 45</w:t>
      </w:r>
      <w:r w:rsidRPr="00BD53BD">
        <w:rPr>
          <w:noProof/>
          <w:color w:val="0000FF"/>
          <w:lang w:eastAsia="tr-TR"/>
        </w:rPr>
        <w:t xml:space="preserve">  </w:t>
      </w:r>
      <w:r w:rsidRPr="00BD53BD">
        <w:rPr>
          <w:b/>
          <w:bCs/>
          <w:sz w:val="32"/>
          <w:szCs w:val="32"/>
        </w:rPr>
        <w:t xml:space="preserve">              </w:t>
      </w:r>
    </w:p>
    <w:p w:rsidR="000F1D94" w:rsidRPr="00567B25" w:rsidRDefault="000F1D94" w:rsidP="00567B25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6</w:t>
      </w:r>
      <w:r w:rsidRPr="00567B25">
        <w:rPr>
          <w:b/>
          <w:bCs/>
          <w:sz w:val="32"/>
          <w:szCs w:val="32"/>
        </w:rPr>
        <w:t>-)</w:t>
      </w:r>
      <w:r>
        <w:rPr>
          <w:sz w:val="32"/>
          <w:szCs w:val="32"/>
        </w:rPr>
        <w:t xml:space="preserve"> 7 X               =  0  işleminde            yerine hangi sayı yazılmalıdır ?</w:t>
      </w:r>
      <w:r w:rsidRPr="00567B25">
        <w:rPr>
          <w:sz w:val="32"/>
          <w:szCs w:val="32"/>
        </w:rPr>
        <w:tab/>
      </w:r>
    </w:p>
    <w:p w:rsidR="000F1D94" w:rsidRDefault="000F1D94" w:rsidP="00567B25">
      <w:pPr>
        <w:numPr>
          <w:ilvl w:val="0"/>
          <w:numId w:val="29"/>
        </w:numPr>
        <w:jc w:val="both"/>
        <w:rPr>
          <w:sz w:val="32"/>
          <w:szCs w:val="32"/>
        </w:rPr>
      </w:pPr>
      <w:r>
        <w:rPr>
          <w:noProof/>
          <w:lang w:eastAsia="tr-TR"/>
        </w:rPr>
        <w:pict>
          <v:rect id="Dikdörtgen 8" o:spid="_x0000_s1035" style="position:absolute;left:0;text-align:left;margin-left:64.5pt;margin-top:30.9pt;width:24.75pt;height:25.5pt;z-index:251664384;visibility:visible;v-text-anchor:middle" strokeweight="2pt">
            <v:textbox>
              <w:txbxContent>
                <w:p w:rsidR="000F1D94" w:rsidRDefault="000F1D94" w:rsidP="005070B0">
                  <w:pPr>
                    <w:jc w:val="center"/>
                  </w:pPr>
                  <w:r>
                    <w:t>…</w:t>
                  </w:r>
                </w:p>
              </w:txbxContent>
            </v:textbox>
          </v:rect>
        </w:pict>
      </w:r>
      <w:r>
        <w:rPr>
          <w:sz w:val="32"/>
          <w:szCs w:val="32"/>
        </w:rPr>
        <w:t xml:space="preserve">1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0</w:t>
      </w:r>
      <w:r>
        <w:rPr>
          <w:sz w:val="32"/>
          <w:szCs w:val="32"/>
        </w:rPr>
        <w:tab/>
        <w:t xml:space="preserve">               C)  2</w:t>
      </w:r>
      <w:bookmarkStart w:id="0" w:name="_GoBack"/>
      <w:bookmarkEnd w:id="0"/>
    </w:p>
    <w:p w:rsidR="000F1D94" w:rsidRDefault="000F1D94" w:rsidP="00F51175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7-</w:t>
      </w:r>
      <w:r>
        <w:rPr>
          <w:sz w:val="32"/>
          <w:szCs w:val="32"/>
        </w:rPr>
        <w:t>)    4  X            =  20   işleminde verilmeyen çarpan aşağıdakilerden hangisidir ?</w:t>
      </w:r>
    </w:p>
    <w:p w:rsidR="000F1D94" w:rsidRDefault="000F1D94" w:rsidP="00F51175">
      <w:pPr>
        <w:pStyle w:val="ListParagraph"/>
        <w:numPr>
          <w:ilvl w:val="0"/>
          <w:numId w:val="15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40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24                    C) 5</w:t>
      </w:r>
    </w:p>
    <w:p w:rsidR="000F1D94" w:rsidRPr="00F93240" w:rsidRDefault="000F1D94" w:rsidP="00F93240">
      <w:pPr>
        <w:jc w:val="both"/>
        <w:rPr>
          <w:sz w:val="32"/>
          <w:szCs w:val="32"/>
        </w:rPr>
      </w:pPr>
    </w:p>
    <w:p w:rsidR="000F1D94" w:rsidRDefault="000F1D94" w:rsidP="00567B25">
      <w:pPr>
        <w:jc w:val="both"/>
        <w:rPr>
          <w:sz w:val="32"/>
          <w:szCs w:val="32"/>
        </w:rPr>
      </w:pPr>
      <w:r w:rsidRPr="00567B25">
        <w:rPr>
          <w:b/>
          <w:bCs/>
          <w:sz w:val="32"/>
          <w:szCs w:val="32"/>
        </w:rPr>
        <w:t xml:space="preserve">   </w:t>
      </w:r>
      <w:r>
        <w:rPr>
          <w:b/>
          <w:bCs/>
          <w:sz w:val="32"/>
          <w:szCs w:val="32"/>
        </w:rPr>
        <w:t>8</w:t>
      </w:r>
      <w:r w:rsidRPr="00567B25">
        <w:rPr>
          <w:b/>
          <w:bCs/>
          <w:sz w:val="32"/>
          <w:szCs w:val="32"/>
        </w:rPr>
        <w:t>-</w:t>
      </w:r>
      <w:r>
        <w:rPr>
          <w:sz w:val="32"/>
          <w:szCs w:val="32"/>
        </w:rPr>
        <w:t>)  Ali 75 sayfa kitabının 25 sayfasını salı günü,salı günü okuduğunun 7 sayfa   fazlasını da çarşamba günü okumuştur. Ali’nin geriye okuyacağı kaç sayfa kitabı kalmıştır?</w:t>
      </w:r>
    </w:p>
    <w:p w:rsidR="000F1D94" w:rsidRDefault="000F1D94" w:rsidP="00567B25">
      <w:pPr>
        <w:numPr>
          <w:ilvl w:val="0"/>
          <w:numId w:val="9"/>
        </w:numPr>
        <w:jc w:val="both"/>
        <w:rPr>
          <w:sz w:val="32"/>
          <w:szCs w:val="32"/>
        </w:rPr>
      </w:pPr>
      <w:r>
        <w:rPr>
          <w:sz w:val="32"/>
          <w:szCs w:val="32"/>
        </w:rPr>
        <w:t>43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B)  28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C) 18</w:t>
      </w:r>
    </w:p>
    <w:p w:rsidR="000F1D94" w:rsidRDefault="000F1D94" w:rsidP="0029110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</w:p>
    <w:p w:rsidR="000F1D94" w:rsidRDefault="000F1D94" w:rsidP="000E0FEE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9</w:t>
      </w:r>
      <w:r w:rsidRPr="00A37577">
        <w:rPr>
          <w:sz w:val="32"/>
          <w:szCs w:val="32"/>
        </w:rPr>
        <w:t xml:space="preserve">-) </w:t>
      </w:r>
      <w:r>
        <w:rPr>
          <w:sz w:val="32"/>
          <w:szCs w:val="32"/>
        </w:rPr>
        <w:t>Kırtasiyeci 7 düzine kalemlerinin önce 27 tanesini,sonra da 18 tanesini satmıştır.Kırtasiyecinin geriye kaç kalemi kalmıştır?</w:t>
      </w:r>
    </w:p>
    <w:p w:rsidR="000F1D94" w:rsidRPr="00D96310" w:rsidRDefault="000F1D94" w:rsidP="000E0FEE">
      <w:p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</w:p>
    <w:p w:rsidR="000F1D94" w:rsidRDefault="000F1D94" w:rsidP="00973D5D">
      <w:pPr>
        <w:pStyle w:val="ListParagraph"/>
        <w:numPr>
          <w:ilvl w:val="0"/>
          <w:numId w:val="35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  <w:t>19</w:t>
      </w:r>
      <w:r>
        <w:rPr>
          <w:noProof/>
          <w:sz w:val="32"/>
          <w:szCs w:val="32"/>
          <w:lang w:eastAsia="tr-TR"/>
        </w:rPr>
        <w:tab/>
        <w:t xml:space="preserve">                 B) 29</w:t>
      </w:r>
      <w:r>
        <w:rPr>
          <w:noProof/>
          <w:sz w:val="32"/>
          <w:szCs w:val="32"/>
          <w:lang w:eastAsia="tr-TR"/>
        </w:rPr>
        <w:tab/>
      </w:r>
      <w:r>
        <w:rPr>
          <w:noProof/>
          <w:sz w:val="32"/>
          <w:szCs w:val="32"/>
          <w:lang w:eastAsia="tr-TR"/>
        </w:rPr>
        <w:tab/>
        <w:t xml:space="preserve">  </w:t>
      </w:r>
      <w:r>
        <w:rPr>
          <w:noProof/>
          <w:sz w:val="32"/>
          <w:szCs w:val="32"/>
          <w:lang w:eastAsia="tr-TR"/>
        </w:rPr>
        <w:tab/>
        <w:t>C) 39</w:t>
      </w:r>
    </w:p>
    <w:p w:rsidR="000F1D94" w:rsidRDefault="000F1D94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0F1D94" w:rsidRPr="00A37577" w:rsidRDefault="000F1D94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0F1D94" w:rsidRDefault="000F1D94" w:rsidP="000E0FEE">
      <w:pPr>
        <w:pStyle w:val="ListParagraph"/>
        <w:jc w:val="both"/>
        <w:rPr>
          <w:sz w:val="32"/>
          <w:szCs w:val="32"/>
        </w:rPr>
      </w:pPr>
      <w:r>
        <w:rPr>
          <w:noProof/>
          <w:lang w:eastAsia="tr-TR"/>
        </w:rPr>
        <w:pict>
          <v:shape id="10-Noktalı Yıldız 4" o:spid="_x0000_s1036" style="position:absolute;left:0;text-align:left;margin-left:39pt;margin-top:16.65pt;width:57pt;height:59.25pt;z-index:251649024;visibility:visible;v-text-anchor:middle" coordsize="723900,752475" o:spt="100" adj="-11796480,,5400" path="al-1,259973,100037,188115,138251,71854,261908,71851,361950,,461992,71851l585649,71854r38214,116261l723901,259973,685691,376238r38210,116264xe" strokecolor="#9bbb59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259973;100037,188115;138251,71854;261908,71851;361950,0;461992,71851;585649,71854;623863,188115;723901,259973;685691,376238;723901,492502;623863,564360;585649,680621;461992,680624;361950,752475;261908,680624;138251,680621;100037,564360;-1,492502;38209,376238;-1,259973" o:connectangles="0,0,0,0,0,0,0,0,0,0,0,0,0,0,0,0,0,0,0,0,0" textboxrect="0,0,723900,752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0F1D94" w:rsidRPr="00A77FE0" w:rsidRDefault="000F1D94" w:rsidP="00A77FE0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64</w:t>
                  </w:r>
                </w:p>
                <w:p w:rsidR="000F1D94" w:rsidRDefault="000F1D94"/>
              </w:txbxContent>
            </v:textbox>
          </v:shape>
        </w:pict>
      </w:r>
      <w:r>
        <w:rPr>
          <w:noProof/>
          <w:lang w:eastAsia="tr-TR"/>
        </w:rPr>
        <w:pict>
          <v:shape id="10-Noktalı Yıldız 29" o:spid="_x0000_s1037" style="position:absolute;left:0;text-align:left;margin-left:102.75pt;margin-top:16.65pt;width:57pt;height:59.25pt;z-index:251650048;visibility:visible;v-text-anchor:middle" coordsize="723900,752475" o:spt="100" adj="-11796480,,5400" path="al-1,259973,100037,188115,138251,71854,261908,71851,361950,,461992,71851l585649,71854r38214,116261l723901,259973,685691,376238r38210,116264xe" strokecolor="#8064a2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259973;100037,188115;138251,71854;261908,71851;361950,0;461992,71851;585649,71854;623863,188115;723901,259973;685691,376238;723901,492502;623863,564360;585649,680621;461992,680624;361950,752475;261908,680624;138251,680621;100037,564360;-1,492502;38209,376238;-1,259973" o:connectangles="0,0,0,0,0,0,0,0,0,0,0,0,0,0,0,0,0,0,0,0,0" textboxrect="0,0,723900,752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0F1D94" w:rsidRPr="00A77FE0" w:rsidRDefault="000F1D94" w:rsidP="00A77FE0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0-Noktalı Yıldız 33" o:spid="_x0000_s1038" style="position:absolute;left:0;text-align:left;margin-left:307.45pt;margin-top:16.65pt;width:59.25pt;height:58.5pt;z-index:251653120;visibility:visible;v-text-anchor:middle" coordsize="752475,742950" o:spt="100" adj="-11796480,,5400" path="al-1,256682,103986,185734,143709,70944,272246,70941,376238,,480229,70941l608766,70944r39723,114790l752476,256682,712757,371475r39719,114793xe" strokecolor="#c0504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256682;103986,185734;143709,70944;272246,70941;376238,0;480229,70941;608766,70944;648489,185734;752476,256682;712757,371475;752476,486268;648489,557216;608766,672006;480229,672009;376238,742950;272246,672009;143709,672006;103986,557216;-1,486268;39718,371475;-1,256682" o:connectangles="0,0,0,0,0,0,0,0,0,0,0,0,0,0,0,0,0,0,0,0,0" textboxrect="0,0,752475,742950"/>
            <v:handles>
              <v:h position="@3,#0" polar="10800,10800"/>
              <v:h position="#2,#1" polar="10800,10800" radiusrange="0,10800"/>
            </v:handles>
            <v:textbox>
              <w:txbxContent>
                <w:p w:rsidR="000F1D94" w:rsidRDefault="000F1D94" w:rsidP="00A77FE0">
                  <w:pPr>
                    <w:jc w:val="center"/>
                  </w:pPr>
                  <w:r w:rsidRPr="00A77FE0">
                    <w:rPr>
                      <w:sz w:val="36"/>
                      <w:szCs w:val="36"/>
                    </w:rPr>
                    <w:t>…….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0-Noktalı Yıldız 32" o:spid="_x0000_s1039" style="position:absolute;left:0;text-align:left;margin-left:238.5pt;margin-top:16.1pt;width:55.5pt;height:58.5pt;z-index:251652096;visibility:visible;v-text-anchor:middle" coordsize="704850,742950" o:spt="100" adj="-11796480,,5400" path="al-1,256682,97405,185734,134613,70944,255015,70941,352425,,449835,70941l570237,70944r37208,114790l704851,256682,667646,371475r37205,114793xe" strokecolor="#f79646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256682;97405,185734;134613,70944;255015,70941;352425,0;449835,70941;570237,70944;607445,185734;704851,256682;667646,371475;704851,486268;607445,557216;570237,672006;449835,672009;352425,742950;255015,672009;134613,672006;97405,557216;-1,486268;37204,371475;-1,256682" o:connectangles="0,0,0,0,0,0,0,0,0,0,0,0,0,0,0,0,0,0,0,0,0" textboxrect="0,0,704850,742950"/>
            <v:handles>
              <v:h position="@3,#0" polar="10800,10800"/>
              <v:h position="#2,#1" polar="10800,10800" radiusrange="0,10800"/>
            </v:handles>
            <v:textbox>
              <w:txbxContent>
                <w:p w:rsidR="000F1D94" w:rsidRPr="00A77FE0" w:rsidRDefault="000F1D94" w:rsidP="00A77FE0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0-Noktalı Yıldız 30" o:spid="_x0000_s1040" style="position:absolute;left:0;text-align:left;margin-left:168.75pt;margin-top:16.1pt;width:56.25pt;height:59.25pt;z-index:251651072;visibility:visible;v-text-anchor:middle" coordsize="714375,752475" o:spt="100" adj="-11796480,,5400" path="al-1,259973,98721,188115,136432,71854,258461,71851,357188,,455914,71851l577943,71854r37711,116261l714376,259973,676668,376238r37708,116264xe" strokecolor="#4bacc6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259973;98721,188115;136432,71854;258461,71851;357188,0;455914,71851;577943,71854;615654,188115;714376,259973;676668,376238;714376,492502;615654,564360;577943,680621;455914,680624;357188,752475;258461,680624;136432,680621;98721,564360;-1,492502;37707,376238;-1,259973" o:connectangles="0,0,0,0,0,0,0,0,0,0,0,0,0,0,0,0,0,0,0,0,0" textboxrect="0,0,714375,752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0F1D94" w:rsidRPr="00A77FE0" w:rsidRDefault="000F1D94" w:rsidP="00A77FE0">
                  <w:pPr>
                    <w:jc w:val="center"/>
                    <w:rPr>
                      <w:sz w:val="36"/>
                      <w:szCs w:val="36"/>
                    </w:rPr>
                  </w:pPr>
                  <w:r w:rsidRPr="00A77FE0">
                    <w:rPr>
                      <w:sz w:val="36"/>
                      <w:szCs w:val="36"/>
                    </w:rPr>
                    <w:t>………</w:t>
                  </w:r>
                </w:p>
              </w:txbxContent>
            </v:textbox>
          </v:shape>
        </w:pict>
      </w:r>
    </w:p>
    <w:p w:rsidR="000F1D94" w:rsidRDefault="000F1D94" w:rsidP="000E0FEE">
      <w:pPr>
        <w:tabs>
          <w:tab w:val="left" w:pos="2850"/>
          <w:tab w:val="center" w:pos="5233"/>
        </w:tabs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10</w:t>
      </w:r>
      <w:r w:rsidRPr="00E60757">
        <w:rPr>
          <w:b/>
          <w:bCs/>
          <w:sz w:val="32"/>
          <w:szCs w:val="32"/>
        </w:rPr>
        <w:t>-</w:t>
      </w:r>
      <w:r>
        <w:rPr>
          <w:sz w:val="32"/>
          <w:szCs w:val="32"/>
        </w:rPr>
        <w:t xml:space="preserve">)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0F1D94" w:rsidRDefault="000F1D94" w:rsidP="000E0FEE">
      <w:pPr>
        <w:tabs>
          <w:tab w:val="left" w:pos="2850"/>
        </w:tabs>
        <w:jc w:val="both"/>
        <w:rPr>
          <w:sz w:val="32"/>
          <w:szCs w:val="32"/>
        </w:rPr>
      </w:pPr>
    </w:p>
    <w:p w:rsidR="000F1D94" w:rsidRPr="000B2C38" w:rsidRDefault="000F1D94" w:rsidP="000E0FEE">
      <w:pPr>
        <w:jc w:val="both"/>
        <w:rPr>
          <w:sz w:val="32"/>
          <w:szCs w:val="32"/>
        </w:rPr>
      </w:pPr>
      <w:r>
        <w:rPr>
          <w:sz w:val="32"/>
          <w:szCs w:val="32"/>
        </w:rPr>
        <w:t>Yukarıdaki örüntüde noktalı yerlere hangi sayılar yazılmalıdır</w:t>
      </w:r>
      <w:r w:rsidRPr="000B2C38">
        <w:rPr>
          <w:sz w:val="32"/>
          <w:szCs w:val="32"/>
        </w:rPr>
        <w:t>?</w:t>
      </w:r>
    </w:p>
    <w:p w:rsidR="000F1D94" w:rsidRDefault="000F1D94" w:rsidP="000E0FEE">
      <w:pPr>
        <w:pStyle w:val="ListParagraph"/>
        <w:numPr>
          <w:ilvl w:val="0"/>
          <w:numId w:val="10"/>
        </w:numPr>
        <w:jc w:val="both"/>
        <w:rPr>
          <w:sz w:val="32"/>
          <w:szCs w:val="32"/>
        </w:rPr>
      </w:pPr>
      <w:r>
        <w:rPr>
          <w:noProof/>
          <w:lang w:eastAsia="tr-TR"/>
        </w:rPr>
        <w:pict>
          <v:roundrect id="Yuvarlatılmış Dikdörtgen 23" o:spid="_x0000_s1041" style="position:absolute;left:0;text-align:left;margin-left:39pt;margin-top:31.7pt;width:30pt;height:27pt;z-index:251666432;visibility:visible;v-text-anchor:middle" arcsize="10923f" strokeweight="2pt">
            <v:textbox>
              <w:txbxContent>
                <w:p w:rsidR="000F1D94" w:rsidRDefault="000F1D94" w:rsidP="001C7896">
                  <w:pPr>
                    <w:jc w:val="center"/>
                  </w:pPr>
                  <w:r>
                    <w:t>….</w:t>
                  </w:r>
                </w:p>
              </w:txbxContent>
            </v:textbox>
          </v:roundrect>
        </w:pict>
      </w:r>
      <w:r>
        <w:rPr>
          <w:sz w:val="32"/>
          <w:szCs w:val="32"/>
        </w:rPr>
        <w:t xml:space="preserve"> 71-79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72-80</w:t>
      </w:r>
      <w:r>
        <w:rPr>
          <w:sz w:val="32"/>
          <w:szCs w:val="32"/>
        </w:rPr>
        <w:tab/>
        <w:t xml:space="preserve">        C)   73-81</w:t>
      </w:r>
    </w:p>
    <w:p w:rsidR="000F1D94" w:rsidRDefault="000F1D94" w:rsidP="00764096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11</w:t>
      </w:r>
      <w:r>
        <w:rPr>
          <w:sz w:val="32"/>
          <w:szCs w:val="32"/>
        </w:rPr>
        <w:t xml:space="preserve">-)              </w:t>
      </w:r>
      <w:r w:rsidRPr="001C7896">
        <w:rPr>
          <w:sz w:val="36"/>
          <w:szCs w:val="36"/>
        </w:rPr>
        <w:t>-</w:t>
      </w:r>
      <w:r>
        <w:rPr>
          <w:sz w:val="32"/>
          <w:szCs w:val="32"/>
        </w:rPr>
        <w:t xml:space="preserve"> 64  =  18  çıkarma işleminde verilmeyen eksilen aşağıdakilerden </w:t>
      </w:r>
    </w:p>
    <w:p w:rsidR="000F1D94" w:rsidRDefault="000F1D94" w:rsidP="00764096">
      <w:pPr>
        <w:jc w:val="both"/>
        <w:rPr>
          <w:sz w:val="32"/>
          <w:szCs w:val="32"/>
        </w:rPr>
      </w:pPr>
      <w:r>
        <w:rPr>
          <w:sz w:val="32"/>
          <w:szCs w:val="32"/>
        </w:rPr>
        <w:t>hangisidir  ?</w:t>
      </w:r>
    </w:p>
    <w:p w:rsidR="000F1D94" w:rsidRDefault="000F1D94" w:rsidP="00F51175">
      <w:pPr>
        <w:pStyle w:val="ListParagraph"/>
        <w:numPr>
          <w:ilvl w:val="0"/>
          <w:numId w:val="42"/>
        </w:numPr>
        <w:tabs>
          <w:tab w:val="left" w:pos="1845"/>
        </w:tabs>
        <w:jc w:val="both"/>
        <w:rPr>
          <w:b/>
          <w:bCs/>
          <w:sz w:val="32"/>
          <w:szCs w:val="32"/>
        </w:rPr>
      </w:pPr>
      <w:r>
        <w:rPr>
          <w:sz w:val="32"/>
          <w:szCs w:val="32"/>
        </w:rPr>
        <w:t>82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72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62</w:t>
      </w:r>
      <w:r w:rsidRPr="00FA07A5">
        <w:rPr>
          <w:b/>
          <w:bCs/>
          <w:sz w:val="32"/>
          <w:szCs w:val="32"/>
        </w:rPr>
        <w:t xml:space="preserve">   </w:t>
      </w:r>
    </w:p>
    <w:p w:rsidR="000F1D94" w:rsidRPr="00FA07A5" w:rsidRDefault="000F1D94" w:rsidP="00E176A4">
      <w:pPr>
        <w:pStyle w:val="ListParagraph"/>
        <w:tabs>
          <w:tab w:val="left" w:pos="1845"/>
        </w:tabs>
        <w:ind w:left="1065"/>
        <w:jc w:val="both"/>
        <w:rPr>
          <w:b/>
          <w:bCs/>
          <w:sz w:val="32"/>
          <w:szCs w:val="32"/>
        </w:rPr>
      </w:pPr>
      <w:r w:rsidRPr="00FA07A5">
        <w:rPr>
          <w:b/>
          <w:bCs/>
          <w:sz w:val="32"/>
          <w:szCs w:val="32"/>
        </w:rPr>
        <w:t xml:space="preserve">        </w:t>
      </w:r>
    </w:p>
    <w:p w:rsidR="000F1D94" w:rsidRDefault="000F1D94" w:rsidP="00F51175">
      <w:pPr>
        <w:tabs>
          <w:tab w:val="left" w:pos="1845"/>
        </w:tabs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12</w:t>
      </w:r>
      <w:r w:rsidRPr="00DA193F">
        <w:rPr>
          <w:sz w:val="32"/>
          <w:szCs w:val="32"/>
        </w:rPr>
        <w:t xml:space="preserve">-)  </w:t>
      </w:r>
      <w:r>
        <w:rPr>
          <w:sz w:val="32"/>
          <w:szCs w:val="32"/>
        </w:rPr>
        <w:t>Mustafa</w:t>
      </w:r>
      <w:r w:rsidRPr="00DA193F">
        <w:rPr>
          <w:sz w:val="32"/>
          <w:szCs w:val="32"/>
        </w:rPr>
        <w:t>,</w:t>
      </w:r>
      <w:r>
        <w:rPr>
          <w:sz w:val="32"/>
          <w:szCs w:val="32"/>
        </w:rPr>
        <w:t>cumartesi günü 24 sayfa,pazar günü ise cumartesi okuduğundan 12 sayfa daha fazla kitap okumuştur.Mustafa iki günde toplam kaç sayfa kitap okumuştur</w:t>
      </w:r>
      <w:r w:rsidRPr="00DA193F">
        <w:rPr>
          <w:sz w:val="32"/>
          <w:szCs w:val="32"/>
        </w:rPr>
        <w:t xml:space="preserve">?      </w:t>
      </w:r>
    </w:p>
    <w:p w:rsidR="000F1D94" w:rsidRDefault="000F1D94" w:rsidP="0090710E">
      <w:pPr>
        <w:pStyle w:val="ListParagraph"/>
        <w:numPr>
          <w:ilvl w:val="0"/>
          <w:numId w:val="41"/>
        </w:numPr>
        <w:tabs>
          <w:tab w:val="left" w:pos="1845"/>
        </w:tabs>
        <w:jc w:val="both"/>
        <w:rPr>
          <w:sz w:val="32"/>
          <w:szCs w:val="32"/>
        </w:rPr>
      </w:pPr>
      <w:r>
        <w:rPr>
          <w:sz w:val="32"/>
          <w:szCs w:val="32"/>
        </w:rPr>
        <w:t>36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B) </w:t>
      </w:r>
      <w:r>
        <w:rPr>
          <w:sz w:val="32"/>
          <w:szCs w:val="32"/>
        </w:rPr>
        <w:tab/>
        <w:t>50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C) 60</w:t>
      </w:r>
    </w:p>
    <w:p w:rsidR="000F1D94" w:rsidRDefault="000F1D94" w:rsidP="00FA07A5">
      <w:pPr>
        <w:pStyle w:val="ListParagraph"/>
        <w:tabs>
          <w:tab w:val="left" w:pos="1845"/>
        </w:tabs>
        <w:ind w:left="735"/>
        <w:jc w:val="both"/>
        <w:rPr>
          <w:sz w:val="32"/>
          <w:szCs w:val="32"/>
        </w:rPr>
      </w:pPr>
    </w:p>
    <w:p w:rsidR="000F1D94" w:rsidRDefault="000F1D94" w:rsidP="00FA07A5">
      <w:pPr>
        <w:pStyle w:val="ListParagraph"/>
        <w:tabs>
          <w:tab w:val="left" w:pos="1845"/>
        </w:tabs>
        <w:ind w:left="735"/>
        <w:jc w:val="both"/>
        <w:rPr>
          <w:sz w:val="32"/>
          <w:szCs w:val="32"/>
        </w:rPr>
      </w:pPr>
    </w:p>
    <w:p w:rsidR="000F1D94" w:rsidRPr="0090710E" w:rsidRDefault="000F1D94" w:rsidP="00FA07A5">
      <w:pPr>
        <w:pStyle w:val="ListParagraph"/>
        <w:tabs>
          <w:tab w:val="left" w:pos="1845"/>
        </w:tabs>
        <w:ind w:left="735"/>
        <w:jc w:val="both"/>
        <w:rPr>
          <w:sz w:val="32"/>
          <w:szCs w:val="32"/>
        </w:rPr>
      </w:pPr>
    </w:p>
    <w:p w:rsidR="000F1D94" w:rsidRPr="00DA193F" w:rsidRDefault="000F1D94" w:rsidP="00764096">
      <w:pPr>
        <w:jc w:val="both"/>
        <w:rPr>
          <w:sz w:val="32"/>
          <w:szCs w:val="32"/>
        </w:rPr>
      </w:pPr>
    </w:p>
    <w:p w:rsidR="000F1D94" w:rsidRDefault="000F1D94" w:rsidP="000E0FEE">
      <w:pPr>
        <w:jc w:val="both"/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9" o:spid="_x0000_s1042" type="#_x0000_t21" style="position:absolute;left:0;text-align:left;margin-left:30.75pt;margin-top:15.8pt;width:1in;height:40.5pt;z-index:251654144;visibility:visible;v-text-anchor:middle" strokecolor="#c0504d" strokeweight="2pt">
            <v:textbox>
              <w:txbxContent>
                <w:p w:rsidR="000F1D94" w:rsidRPr="00446F3E" w:rsidRDefault="000F1D94" w:rsidP="00446F3E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10" o:spid="_x0000_s1043" type="#_x0000_t21" style="position:absolute;left:0;text-align:left;margin-left:139.5pt;margin-top:15.8pt;width:1in;height:40.5pt;z-index:251655168;visibility:visible;v-text-anchor:middle" strokecolor="#c0504d" strokeweight="2pt">
            <v:textbox>
              <w:txbxContent>
                <w:p w:rsidR="000F1D94" w:rsidRPr="00446F3E" w:rsidRDefault="000F1D94" w:rsidP="00446F3E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</w:t>
                  </w:r>
                </w:p>
              </w:txbxContent>
            </v:textbox>
          </v:shape>
        </w:pict>
      </w:r>
      <w:r>
        <w:rPr>
          <w:b/>
          <w:bCs/>
          <w:sz w:val="32"/>
          <w:szCs w:val="32"/>
        </w:rPr>
        <w:t xml:space="preserve">13-)    </w:t>
      </w:r>
    </w:p>
    <w:p w:rsidR="000F1D94" w:rsidRPr="00C40654" w:rsidRDefault="000F1D94" w:rsidP="00C40654">
      <w:pPr>
        <w:jc w:val="both"/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4" type="#_x0000_t32" style="position:absolute;left:0;text-align:left;margin-left:148.5pt;margin-top:23.85pt;width:24pt;height:83.25pt;flip:x;z-index:251657216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045" type="#_x0000_t32" style="position:absolute;left:0;text-align:left;margin-left:78pt;margin-top:26.1pt;width:44.25pt;height:81pt;z-index:251656192;visibility:visible">
            <v:stroke endarrow="open"/>
          </v:shape>
        </w:pict>
      </w:r>
      <w:r w:rsidRPr="00C40654">
        <w:rPr>
          <w:b/>
          <w:bCs/>
          <w:sz w:val="32"/>
          <w:szCs w:val="32"/>
        </w:rPr>
        <w:t xml:space="preserve">                     </w:t>
      </w:r>
      <w:r>
        <w:rPr>
          <w:b/>
          <w:bCs/>
          <w:sz w:val="32"/>
          <w:szCs w:val="32"/>
        </w:rPr>
        <w:t xml:space="preserve">          X</w:t>
      </w:r>
    </w:p>
    <w:p w:rsidR="000F1D94" w:rsidRDefault="000F1D94" w:rsidP="00980FCF">
      <w:pPr>
        <w:ind w:left="12" w:firstLine="708"/>
        <w:jc w:val="both"/>
        <w:rPr>
          <w:b/>
          <w:bCs/>
          <w:sz w:val="32"/>
          <w:szCs w:val="32"/>
        </w:rPr>
      </w:pPr>
    </w:p>
    <w:p w:rsidR="000F1D94" w:rsidRDefault="000F1D94" w:rsidP="00980FCF">
      <w:pPr>
        <w:ind w:left="12" w:firstLine="708"/>
        <w:jc w:val="both"/>
        <w:rPr>
          <w:b/>
          <w:bCs/>
          <w:sz w:val="32"/>
          <w:szCs w:val="32"/>
        </w:rPr>
      </w:pPr>
    </w:p>
    <w:p w:rsidR="000F1D94" w:rsidRDefault="000F1D94" w:rsidP="00980FCF">
      <w:pPr>
        <w:ind w:left="12" w:firstLine="708"/>
        <w:jc w:val="both"/>
        <w:rPr>
          <w:sz w:val="32"/>
          <w:szCs w:val="32"/>
        </w:rPr>
      </w:pPr>
      <w:r>
        <w:rPr>
          <w:noProof/>
          <w:lang w:eastAsia="tr-TR"/>
        </w:rPr>
        <w:pict>
          <v:shape id="Düzlem 13" o:spid="_x0000_s1046" type="#_x0000_t21" style="position:absolute;left:0;text-align:left;margin-left:99pt;margin-top:8.9pt;width:1in;height:38.25pt;z-index:251658240;visibility:visible;v-text-anchor:middle" strokecolor="#c0504d" strokeweight="2pt">
            <v:textbox>
              <w:txbxContent>
                <w:p w:rsidR="000F1D94" w:rsidRPr="00C44280" w:rsidRDefault="000F1D94" w:rsidP="00C44280">
                  <w:pPr>
                    <w:jc w:val="center"/>
                    <w:rPr>
                      <w:sz w:val="36"/>
                      <w:szCs w:val="36"/>
                    </w:rPr>
                  </w:pPr>
                  <w:r w:rsidRPr="00C44280">
                    <w:rPr>
                      <w:sz w:val="36"/>
                      <w:szCs w:val="36"/>
                    </w:rPr>
                    <w:t>……..</w:t>
                  </w:r>
                </w:p>
              </w:txbxContent>
            </v:textbox>
          </v:shape>
        </w:pict>
      </w:r>
    </w:p>
    <w:p w:rsidR="000F1D94" w:rsidRDefault="000F1D94" w:rsidP="00980FCF">
      <w:pPr>
        <w:ind w:left="12" w:firstLine="708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0F1D94" w:rsidRPr="00575FD7" w:rsidRDefault="000F1D94" w:rsidP="00980FCF">
      <w:pPr>
        <w:ind w:left="12" w:firstLine="708"/>
        <w:jc w:val="both"/>
        <w:rPr>
          <w:sz w:val="32"/>
          <w:szCs w:val="32"/>
        </w:rPr>
      </w:pPr>
      <w:r>
        <w:rPr>
          <w:sz w:val="32"/>
          <w:szCs w:val="32"/>
        </w:rPr>
        <w:t>Yukarıdaki çarpma işleminin sonucu kaçtır?</w:t>
      </w:r>
    </w:p>
    <w:p w:rsidR="000F1D94" w:rsidRDefault="000F1D94" w:rsidP="000E0FEE">
      <w:pPr>
        <w:pStyle w:val="ListParagraph"/>
        <w:numPr>
          <w:ilvl w:val="0"/>
          <w:numId w:val="11"/>
        </w:numPr>
        <w:jc w:val="both"/>
        <w:rPr>
          <w:sz w:val="32"/>
          <w:szCs w:val="32"/>
        </w:rPr>
      </w:pPr>
      <w:r>
        <w:rPr>
          <w:sz w:val="32"/>
          <w:szCs w:val="32"/>
        </w:rPr>
        <w:t>50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B) 60                    </w:t>
      </w:r>
      <w:r>
        <w:rPr>
          <w:sz w:val="32"/>
          <w:szCs w:val="32"/>
        </w:rPr>
        <w:tab/>
        <w:t>C) 70</w:t>
      </w:r>
    </w:p>
    <w:p w:rsidR="000F1D94" w:rsidRDefault="000F1D94" w:rsidP="000E0FEE">
      <w:pPr>
        <w:jc w:val="both"/>
        <w:rPr>
          <w:noProof/>
          <w:color w:val="0000FF"/>
          <w:lang w:eastAsia="tr-TR"/>
        </w:rPr>
      </w:pPr>
      <w:r>
        <w:rPr>
          <w:b/>
          <w:bCs/>
          <w:sz w:val="32"/>
          <w:szCs w:val="32"/>
        </w:rPr>
        <w:t>14</w:t>
      </w:r>
      <w:r w:rsidRPr="000E0FEE">
        <w:rPr>
          <w:b/>
          <w:bCs/>
          <w:sz w:val="32"/>
          <w:szCs w:val="32"/>
        </w:rPr>
        <w:t>-</w:t>
      </w:r>
      <w:r>
        <w:rPr>
          <w:sz w:val="32"/>
          <w:szCs w:val="32"/>
        </w:rPr>
        <w:t>)</w:t>
      </w:r>
      <w:r>
        <w:rPr>
          <w:noProof/>
          <w:color w:val="0000FF"/>
          <w:lang w:eastAsia="tr-TR"/>
        </w:rPr>
        <w:t xml:space="preserve">  </w:t>
      </w:r>
      <w:r>
        <w:rPr>
          <w:sz w:val="32"/>
          <w:szCs w:val="32"/>
        </w:rPr>
        <w:t xml:space="preserve"> </w:t>
      </w:r>
      <w:hyperlink r:id="rId8" w:history="1">
        <w:r w:rsidRPr="00677E79">
          <w:rPr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  <w:hyperlink r:id="rId10" w:history="1">
        <w:r w:rsidRPr="00677E79">
          <w:rPr>
            <w:noProof/>
            <w:color w:val="0000FF"/>
            <w:lang w:eastAsia="tr-TR"/>
          </w:rPr>
          <w:pict>
            <v:shape id="_x0000_i1026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  <w:hyperlink r:id="rId11" w:history="1">
        <w:r w:rsidRPr="00677E79">
          <w:rPr>
            <w:noProof/>
            <w:color w:val="0000FF"/>
            <w:lang w:eastAsia="tr-TR"/>
          </w:rPr>
          <w:pict>
            <v:shape id="_x0000_i1027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  <w:hyperlink r:id="rId12" w:history="1">
        <w:r w:rsidRPr="00677E79">
          <w:rPr>
            <w:noProof/>
            <w:color w:val="0000FF"/>
            <w:lang w:eastAsia="tr-TR"/>
          </w:rPr>
          <w:pict>
            <v:shape id="_x0000_i1028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  <w:hyperlink r:id="rId13" w:history="1">
        <w:r w:rsidRPr="00677E79">
          <w:rPr>
            <w:noProof/>
            <w:color w:val="0000FF"/>
            <w:lang w:eastAsia="tr-TR"/>
          </w:rPr>
          <w:pict>
            <v:shape id="_x0000_i1029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  <w:hyperlink r:id="rId14" w:history="1">
        <w:r w:rsidRPr="00677E79">
          <w:rPr>
            <w:noProof/>
            <w:color w:val="0000FF"/>
            <w:lang w:eastAsia="tr-TR"/>
          </w:rPr>
          <w:pict>
            <v:shape id="_x0000_i1030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  <w:hyperlink r:id="rId15" w:history="1">
        <w:r w:rsidRPr="00677E79">
          <w:rPr>
            <w:noProof/>
            <w:color w:val="0000FF"/>
            <w:lang w:eastAsia="tr-TR"/>
          </w:rPr>
          <w:pict>
            <v:shape id="_x0000_i1031" type="#_x0000_t75" alt="http://www.plastikkalem.gen.tr/wp-content/uploads/2011/04/plastik-kalem-Ab2146.jpg" href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" style="width:60pt;height:54.75pt;visibility:visible" o:button="t">
              <v:fill o:detectmouseclick="t"/>
              <v:imagedata r:id="rId9" o:title=""/>
            </v:shape>
          </w:pict>
        </w:r>
      </w:hyperlink>
    </w:p>
    <w:p w:rsidR="000F1D94" w:rsidRPr="006A0BEA" w:rsidRDefault="000F1D94" w:rsidP="000E0FEE">
      <w:pPr>
        <w:jc w:val="both"/>
        <w:rPr>
          <w:noProof/>
          <w:lang w:eastAsia="tr-TR"/>
        </w:rPr>
      </w:pPr>
      <w:r>
        <w:rPr>
          <w:sz w:val="32"/>
          <w:szCs w:val="32"/>
        </w:rPr>
        <w:t xml:space="preserve">        Yukarıdaki kalemlerin toplam sayısını gösteren işlem  hangisidir?</w:t>
      </w:r>
    </w:p>
    <w:p w:rsidR="000F1D94" w:rsidRDefault="000F1D94" w:rsidP="000E0FEE">
      <w:pPr>
        <w:pStyle w:val="ListParagraph"/>
        <w:numPr>
          <w:ilvl w:val="0"/>
          <w:numId w:val="1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5 x 3 = 15</w:t>
      </w:r>
    </w:p>
    <w:p w:rsidR="000F1D94" w:rsidRDefault="000F1D94" w:rsidP="000E0FEE">
      <w:pPr>
        <w:pStyle w:val="ListParagraph"/>
        <w:numPr>
          <w:ilvl w:val="0"/>
          <w:numId w:val="1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6 x 3 = 18</w:t>
      </w:r>
    </w:p>
    <w:p w:rsidR="000F1D94" w:rsidRDefault="000F1D94" w:rsidP="000E0FEE">
      <w:pPr>
        <w:pStyle w:val="ListParagraph"/>
        <w:numPr>
          <w:ilvl w:val="0"/>
          <w:numId w:val="1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7 x 3 = 18</w:t>
      </w:r>
    </w:p>
    <w:p w:rsidR="000F1D94" w:rsidRDefault="000F1D94" w:rsidP="000E0FEE">
      <w:pPr>
        <w:jc w:val="both"/>
        <w:rPr>
          <w:sz w:val="32"/>
          <w:szCs w:val="32"/>
        </w:rPr>
      </w:pPr>
      <w:r w:rsidRPr="003F0357">
        <w:rPr>
          <w:sz w:val="32"/>
          <w:szCs w:val="32"/>
        </w:rPr>
        <w:t xml:space="preserve">    </w: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8" o:spid="_x0000_s1047" type="#_x0000_t65" style="position:absolute;left:0;text-align:left;margin-left:159pt;margin-top:16.6pt;width:1in;height:48pt;z-index:251660288;visibility:visible;mso-position-horizontal-relative:text;mso-position-vertical-relative:text;v-text-anchor:middle" adj="18000" strokecolor="#9bbb59" strokeweight="2pt">
            <v:textbox>
              <w:txbxContent>
                <w:p w:rsidR="000F1D94" w:rsidRPr="00981E96" w:rsidRDefault="000F1D94" w:rsidP="00981E9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tlanmış Nesne 17" o:spid="_x0000_s1048" type="#_x0000_t65" style="position:absolute;left:0;text-align:left;margin-left:44.25pt;margin-top:16.6pt;width:1in;height:48pt;z-index:251659264;visibility:visible;mso-position-horizontal-relative:text;mso-position-vertical-relative:text;v-text-anchor:middle" adj="18000" strokecolor="#9bbb59" strokeweight="2pt">
            <v:textbox>
              <w:txbxContent>
                <w:p w:rsidR="000F1D94" w:rsidRPr="00981E96" w:rsidRDefault="000F1D94" w:rsidP="008943B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84</w:t>
                  </w:r>
                </w:p>
              </w:txbxContent>
            </v:textbox>
          </v:shape>
        </w:pict>
      </w:r>
      <w:r>
        <w:rPr>
          <w:b/>
          <w:bCs/>
          <w:sz w:val="32"/>
          <w:szCs w:val="32"/>
        </w:rPr>
        <w:t>15</w:t>
      </w:r>
      <w:r w:rsidRPr="00A1775E">
        <w:rPr>
          <w:b/>
          <w:bCs/>
          <w:sz w:val="32"/>
          <w:szCs w:val="32"/>
        </w:rPr>
        <w:t>-</w:t>
      </w:r>
      <w:r w:rsidRPr="0086601B"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</w:p>
    <w:p w:rsidR="000F1D94" w:rsidRPr="001540D8" w:rsidRDefault="000F1D94" w:rsidP="00981E96">
      <w:pPr>
        <w:tabs>
          <w:tab w:val="left" w:pos="2745"/>
          <w:tab w:val="left" w:pos="3975"/>
        </w:tabs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Düz Ok Bağlayıcısı 19" o:spid="_x0000_s1049" type="#_x0000_t32" style="position:absolute;left:0;text-align:left;margin-left:86.25pt;margin-top:32.15pt;width:51.75pt;height:59.25pt;z-index:251661312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50" type="#_x0000_t32" style="position:absolute;left:0;text-align:left;margin-left:153.75pt;margin-top:32.15pt;width:51pt;height:59.25pt;flip:x;z-index:251662336;visibility:visible">
            <v:stroke endarrow="open"/>
          </v:shape>
        </w:pict>
      </w:r>
      <w:r>
        <w:rPr>
          <w:sz w:val="32"/>
          <w:szCs w:val="32"/>
        </w:rPr>
        <w:tab/>
      </w:r>
      <w:r w:rsidRPr="001540D8">
        <w:rPr>
          <w:sz w:val="40"/>
          <w:szCs w:val="40"/>
        </w:rPr>
        <w:t>-</w:t>
      </w:r>
      <w:r w:rsidRPr="001540D8">
        <w:rPr>
          <w:sz w:val="40"/>
          <w:szCs w:val="40"/>
        </w:rPr>
        <w:tab/>
      </w:r>
    </w:p>
    <w:p w:rsidR="000F1D94" w:rsidRDefault="000F1D94" w:rsidP="000E0FEE">
      <w:pPr>
        <w:jc w:val="both"/>
        <w:rPr>
          <w:sz w:val="32"/>
          <w:szCs w:val="32"/>
        </w:rPr>
      </w:pPr>
    </w:p>
    <w:p w:rsidR="000F1D94" w:rsidRDefault="000F1D94" w:rsidP="000E0FEE">
      <w:pPr>
        <w:jc w:val="both"/>
        <w:rPr>
          <w:sz w:val="32"/>
          <w:szCs w:val="32"/>
        </w:rPr>
      </w:pPr>
      <w:r>
        <w:rPr>
          <w:noProof/>
          <w:lang w:eastAsia="tr-TR"/>
        </w:rPr>
        <w:pict>
          <v:shape id="Katlanmış Nesne 21" o:spid="_x0000_s1051" type="#_x0000_t65" style="position:absolute;left:0;text-align:left;margin-left:106.5pt;margin-top:20.85pt;width:1in;height:42.75pt;z-index:251663360;visibility:visible;v-text-anchor:middle" adj="18000" strokecolor="#9bbb59" strokeweight="2pt">
            <v:textbox>
              <w:txbxContent>
                <w:p w:rsidR="000F1D94" w:rsidRPr="0047560C" w:rsidRDefault="000F1D94" w:rsidP="0047560C">
                  <w:pPr>
                    <w:jc w:val="center"/>
                    <w:rPr>
                      <w:sz w:val="36"/>
                      <w:szCs w:val="36"/>
                    </w:rPr>
                  </w:pPr>
                  <w:r w:rsidRPr="0047560C">
                    <w:rPr>
                      <w:sz w:val="36"/>
                      <w:szCs w:val="36"/>
                    </w:rPr>
                    <w:t>……..</w:t>
                  </w:r>
                </w:p>
              </w:txbxContent>
            </v:textbox>
          </v:shape>
        </w:pict>
      </w:r>
    </w:p>
    <w:p w:rsidR="000F1D94" w:rsidRDefault="000F1D94" w:rsidP="000E0FEE">
      <w:pPr>
        <w:jc w:val="both"/>
        <w:rPr>
          <w:sz w:val="32"/>
          <w:szCs w:val="32"/>
        </w:rPr>
      </w:pPr>
    </w:p>
    <w:p w:rsidR="000F1D94" w:rsidRDefault="000F1D94" w:rsidP="000E0FEE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Yukarıdaki çıkarma  işlemininde sayıları </w:t>
      </w:r>
      <w:r w:rsidRPr="008943BF">
        <w:rPr>
          <w:b/>
          <w:bCs/>
          <w:sz w:val="32"/>
          <w:szCs w:val="32"/>
          <w:u w:val="single"/>
        </w:rPr>
        <w:t>en yakın onluğa yuvarlayıp</w:t>
      </w:r>
      <w:r>
        <w:rPr>
          <w:sz w:val="32"/>
          <w:szCs w:val="32"/>
        </w:rPr>
        <w:t xml:space="preserve"> çıkardığımızda hangi sonucu buluruz?</w:t>
      </w:r>
    </w:p>
    <w:p w:rsidR="000F1D94" w:rsidRPr="006F3AFC" w:rsidRDefault="000F1D94" w:rsidP="000E0FEE">
      <w:pPr>
        <w:pStyle w:val="ListParagraph"/>
        <w:numPr>
          <w:ilvl w:val="0"/>
          <w:numId w:val="23"/>
        </w:numPr>
        <w:jc w:val="both"/>
        <w:rPr>
          <w:sz w:val="32"/>
          <w:szCs w:val="32"/>
        </w:rPr>
      </w:pPr>
      <w:r>
        <w:rPr>
          <w:sz w:val="32"/>
          <w:szCs w:val="32"/>
        </w:rPr>
        <w:t>40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B) 30             </w:t>
      </w:r>
      <w:r>
        <w:rPr>
          <w:sz w:val="32"/>
          <w:szCs w:val="32"/>
        </w:rPr>
        <w:tab/>
        <w:t>C) 20</w:t>
      </w:r>
    </w:p>
    <w:sectPr w:rsidR="000F1D94" w:rsidRPr="006F3AFC" w:rsidSect="00961AD5">
      <w:headerReference w:type="default" r:id="rId16"/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D94" w:rsidRDefault="000F1D94" w:rsidP="009E6F16">
      <w:pPr>
        <w:spacing w:after="0" w:line="240" w:lineRule="auto"/>
      </w:pPr>
      <w:r>
        <w:separator/>
      </w:r>
    </w:p>
  </w:endnote>
  <w:endnote w:type="continuationSeparator" w:id="0">
    <w:p w:rsidR="000F1D94" w:rsidRDefault="000F1D94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94" w:rsidRDefault="000F1D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D94" w:rsidRDefault="000F1D94" w:rsidP="009E6F16">
      <w:pPr>
        <w:spacing w:after="0" w:line="240" w:lineRule="auto"/>
      </w:pPr>
      <w:r>
        <w:separator/>
      </w:r>
    </w:p>
  </w:footnote>
  <w:footnote w:type="continuationSeparator" w:id="0">
    <w:p w:rsidR="000F1D94" w:rsidRDefault="000F1D94" w:rsidP="009E6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94" w:rsidRDefault="000F1D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37F0"/>
    <w:multiLevelType w:val="hybridMultilevel"/>
    <w:tmpl w:val="FA043048"/>
    <w:lvl w:ilvl="0" w:tplc="BC405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4391"/>
    <w:multiLevelType w:val="hybridMultilevel"/>
    <w:tmpl w:val="FEDE0D6E"/>
    <w:lvl w:ilvl="0" w:tplc="339A0D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FC77214"/>
    <w:multiLevelType w:val="hybridMultilevel"/>
    <w:tmpl w:val="0DB0992A"/>
    <w:lvl w:ilvl="0" w:tplc="EB247A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03EC4"/>
    <w:multiLevelType w:val="hybridMultilevel"/>
    <w:tmpl w:val="EDEE8078"/>
    <w:lvl w:ilvl="0" w:tplc="D8E0ADB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7A37F84"/>
    <w:multiLevelType w:val="hybridMultilevel"/>
    <w:tmpl w:val="E63E8D72"/>
    <w:lvl w:ilvl="0" w:tplc="4E021A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86ABE"/>
    <w:multiLevelType w:val="hybridMultilevel"/>
    <w:tmpl w:val="34645FC6"/>
    <w:lvl w:ilvl="0" w:tplc="7FE88C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D418F"/>
    <w:multiLevelType w:val="hybridMultilevel"/>
    <w:tmpl w:val="F01CF6CC"/>
    <w:lvl w:ilvl="0" w:tplc="AAECC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82CB2"/>
    <w:multiLevelType w:val="hybridMultilevel"/>
    <w:tmpl w:val="9EA6E3F4"/>
    <w:lvl w:ilvl="0" w:tplc="B794333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1466E"/>
    <w:multiLevelType w:val="hybridMultilevel"/>
    <w:tmpl w:val="3F5E694E"/>
    <w:lvl w:ilvl="0" w:tplc="2E90B46C">
      <w:start w:val="1"/>
      <w:numFmt w:val="upperLetter"/>
      <w:lvlText w:val="%1)"/>
      <w:lvlJc w:val="left"/>
      <w:pPr>
        <w:ind w:left="18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610" w:hanging="360"/>
      </w:pPr>
    </w:lvl>
    <w:lvl w:ilvl="2" w:tplc="041F001B">
      <w:start w:val="1"/>
      <w:numFmt w:val="lowerRoman"/>
      <w:lvlText w:val="%3."/>
      <w:lvlJc w:val="right"/>
      <w:pPr>
        <w:ind w:left="3330" w:hanging="180"/>
      </w:pPr>
    </w:lvl>
    <w:lvl w:ilvl="3" w:tplc="041F000F">
      <w:start w:val="1"/>
      <w:numFmt w:val="decimal"/>
      <w:lvlText w:val="%4."/>
      <w:lvlJc w:val="left"/>
      <w:pPr>
        <w:ind w:left="4050" w:hanging="360"/>
      </w:pPr>
    </w:lvl>
    <w:lvl w:ilvl="4" w:tplc="041F0019">
      <w:start w:val="1"/>
      <w:numFmt w:val="lowerLetter"/>
      <w:lvlText w:val="%5."/>
      <w:lvlJc w:val="left"/>
      <w:pPr>
        <w:ind w:left="4770" w:hanging="360"/>
      </w:pPr>
    </w:lvl>
    <w:lvl w:ilvl="5" w:tplc="041F001B">
      <w:start w:val="1"/>
      <w:numFmt w:val="lowerRoman"/>
      <w:lvlText w:val="%6."/>
      <w:lvlJc w:val="right"/>
      <w:pPr>
        <w:ind w:left="5490" w:hanging="180"/>
      </w:pPr>
    </w:lvl>
    <w:lvl w:ilvl="6" w:tplc="041F000F">
      <w:start w:val="1"/>
      <w:numFmt w:val="decimal"/>
      <w:lvlText w:val="%7."/>
      <w:lvlJc w:val="left"/>
      <w:pPr>
        <w:ind w:left="6210" w:hanging="360"/>
      </w:pPr>
    </w:lvl>
    <w:lvl w:ilvl="7" w:tplc="041F0019">
      <w:start w:val="1"/>
      <w:numFmt w:val="lowerLetter"/>
      <w:lvlText w:val="%8."/>
      <w:lvlJc w:val="left"/>
      <w:pPr>
        <w:ind w:left="6930" w:hanging="360"/>
      </w:pPr>
    </w:lvl>
    <w:lvl w:ilvl="8" w:tplc="041F001B">
      <w:start w:val="1"/>
      <w:numFmt w:val="lowerRoman"/>
      <w:lvlText w:val="%9."/>
      <w:lvlJc w:val="right"/>
      <w:pPr>
        <w:ind w:left="7650" w:hanging="180"/>
      </w:pPr>
    </w:lvl>
  </w:abstractNum>
  <w:abstractNum w:abstractNumId="13">
    <w:nsid w:val="321221B4"/>
    <w:multiLevelType w:val="hybridMultilevel"/>
    <w:tmpl w:val="06DC7328"/>
    <w:lvl w:ilvl="0" w:tplc="97B81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A53D0"/>
    <w:multiLevelType w:val="hybridMultilevel"/>
    <w:tmpl w:val="3BD0185A"/>
    <w:lvl w:ilvl="0" w:tplc="80D8824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5011C7B"/>
    <w:multiLevelType w:val="hybridMultilevel"/>
    <w:tmpl w:val="58BEC4A6"/>
    <w:lvl w:ilvl="0" w:tplc="00F0458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57911AE"/>
    <w:multiLevelType w:val="hybridMultilevel"/>
    <w:tmpl w:val="4D7037EC"/>
    <w:lvl w:ilvl="0" w:tplc="80E095E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35CA3EC5"/>
    <w:multiLevelType w:val="hybridMultilevel"/>
    <w:tmpl w:val="E2628D36"/>
    <w:lvl w:ilvl="0" w:tplc="47D2BC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436657"/>
    <w:multiLevelType w:val="hybridMultilevel"/>
    <w:tmpl w:val="0794008A"/>
    <w:lvl w:ilvl="0" w:tplc="96689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66F4AB7"/>
    <w:multiLevelType w:val="hybridMultilevel"/>
    <w:tmpl w:val="B56C9B1E"/>
    <w:lvl w:ilvl="0" w:tplc="5178E6E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C684F"/>
    <w:multiLevelType w:val="hybridMultilevel"/>
    <w:tmpl w:val="38DE046E"/>
    <w:lvl w:ilvl="0" w:tplc="C75C8C1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3">
    <w:nsid w:val="4CBD3A86"/>
    <w:multiLevelType w:val="hybridMultilevel"/>
    <w:tmpl w:val="9B348148"/>
    <w:lvl w:ilvl="0" w:tplc="7518B8D0">
      <w:start w:val="1"/>
      <w:numFmt w:val="upperLetter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980" w:hanging="360"/>
      </w:pPr>
    </w:lvl>
    <w:lvl w:ilvl="2" w:tplc="041F001B">
      <w:start w:val="1"/>
      <w:numFmt w:val="lowerRoman"/>
      <w:lvlText w:val="%3."/>
      <w:lvlJc w:val="right"/>
      <w:pPr>
        <w:ind w:left="2700" w:hanging="180"/>
      </w:pPr>
    </w:lvl>
    <w:lvl w:ilvl="3" w:tplc="041F000F">
      <w:start w:val="1"/>
      <w:numFmt w:val="decimal"/>
      <w:lvlText w:val="%4."/>
      <w:lvlJc w:val="left"/>
      <w:pPr>
        <w:ind w:left="3420" w:hanging="360"/>
      </w:pPr>
    </w:lvl>
    <w:lvl w:ilvl="4" w:tplc="041F0019">
      <w:start w:val="1"/>
      <w:numFmt w:val="lowerLetter"/>
      <w:lvlText w:val="%5."/>
      <w:lvlJc w:val="left"/>
      <w:pPr>
        <w:ind w:left="4140" w:hanging="360"/>
      </w:pPr>
    </w:lvl>
    <w:lvl w:ilvl="5" w:tplc="041F001B">
      <w:start w:val="1"/>
      <w:numFmt w:val="lowerRoman"/>
      <w:lvlText w:val="%6."/>
      <w:lvlJc w:val="right"/>
      <w:pPr>
        <w:ind w:left="4860" w:hanging="180"/>
      </w:pPr>
    </w:lvl>
    <w:lvl w:ilvl="6" w:tplc="041F000F">
      <w:start w:val="1"/>
      <w:numFmt w:val="decimal"/>
      <w:lvlText w:val="%7."/>
      <w:lvlJc w:val="left"/>
      <w:pPr>
        <w:ind w:left="5580" w:hanging="360"/>
      </w:pPr>
    </w:lvl>
    <w:lvl w:ilvl="7" w:tplc="041F0019">
      <w:start w:val="1"/>
      <w:numFmt w:val="lowerLetter"/>
      <w:lvlText w:val="%8."/>
      <w:lvlJc w:val="left"/>
      <w:pPr>
        <w:ind w:left="6300" w:hanging="360"/>
      </w:pPr>
    </w:lvl>
    <w:lvl w:ilvl="8" w:tplc="041F001B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D4475E0"/>
    <w:multiLevelType w:val="hybridMultilevel"/>
    <w:tmpl w:val="AF74769E"/>
    <w:lvl w:ilvl="0" w:tplc="05701B6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52D45B7A"/>
    <w:multiLevelType w:val="hybridMultilevel"/>
    <w:tmpl w:val="BCF48F6A"/>
    <w:lvl w:ilvl="0" w:tplc="797E4CC2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46997"/>
    <w:multiLevelType w:val="hybridMultilevel"/>
    <w:tmpl w:val="921489EC"/>
    <w:lvl w:ilvl="0" w:tplc="0496596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85B613C"/>
    <w:multiLevelType w:val="hybridMultilevel"/>
    <w:tmpl w:val="BE60036C"/>
    <w:lvl w:ilvl="0" w:tplc="91829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4705F"/>
    <w:multiLevelType w:val="hybridMultilevel"/>
    <w:tmpl w:val="B0C60F1C"/>
    <w:lvl w:ilvl="0" w:tplc="FB9EA0E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63AB6674"/>
    <w:multiLevelType w:val="hybridMultilevel"/>
    <w:tmpl w:val="0E70536A"/>
    <w:lvl w:ilvl="0" w:tplc="CA164CF6">
      <w:start w:val="1"/>
      <w:numFmt w:val="upperLetter"/>
      <w:lvlText w:val="%1)"/>
      <w:lvlJc w:val="left"/>
      <w:pPr>
        <w:ind w:left="1245" w:hanging="360"/>
      </w:pPr>
      <w:rPr>
        <w:rFonts w:hint="default"/>
        <w:b w:val="0"/>
        <w:bCs w:val="0"/>
        <w:color w:val="0000FF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965" w:hanging="360"/>
      </w:pPr>
    </w:lvl>
    <w:lvl w:ilvl="2" w:tplc="041F001B">
      <w:start w:val="1"/>
      <w:numFmt w:val="lowerRoman"/>
      <w:lvlText w:val="%3."/>
      <w:lvlJc w:val="right"/>
      <w:pPr>
        <w:ind w:left="2685" w:hanging="180"/>
      </w:pPr>
    </w:lvl>
    <w:lvl w:ilvl="3" w:tplc="041F000F">
      <w:start w:val="1"/>
      <w:numFmt w:val="decimal"/>
      <w:lvlText w:val="%4."/>
      <w:lvlJc w:val="left"/>
      <w:pPr>
        <w:ind w:left="3405" w:hanging="360"/>
      </w:pPr>
    </w:lvl>
    <w:lvl w:ilvl="4" w:tplc="041F0019">
      <w:start w:val="1"/>
      <w:numFmt w:val="lowerLetter"/>
      <w:lvlText w:val="%5."/>
      <w:lvlJc w:val="left"/>
      <w:pPr>
        <w:ind w:left="4125" w:hanging="360"/>
      </w:pPr>
    </w:lvl>
    <w:lvl w:ilvl="5" w:tplc="041F001B">
      <w:start w:val="1"/>
      <w:numFmt w:val="lowerRoman"/>
      <w:lvlText w:val="%6."/>
      <w:lvlJc w:val="right"/>
      <w:pPr>
        <w:ind w:left="4845" w:hanging="180"/>
      </w:pPr>
    </w:lvl>
    <w:lvl w:ilvl="6" w:tplc="041F000F">
      <w:start w:val="1"/>
      <w:numFmt w:val="decimal"/>
      <w:lvlText w:val="%7."/>
      <w:lvlJc w:val="left"/>
      <w:pPr>
        <w:ind w:left="5565" w:hanging="360"/>
      </w:pPr>
    </w:lvl>
    <w:lvl w:ilvl="7" w:tplc="041F0019">
      <w:start w:val="1"/>
      <w:numFmt w:val="lowerLetter"/>
      <w:lvlText w:val="%8."/>
      <w:lvlJc w:val="left"/>
      <w:pPr>
        <w:ind w:left="6285" w:hanging="360"/>
      </w:pPr>
    </w:lvl>
    <w:lvl w:ilvl="8" w:tplc="041F001B">
      <w:start w:val="1"/>
      <w:numFmt w:val="lowerRoman"/>
      <w:lvlText w:val="%9."/>
      <w:lvlJc w:val="right"/>
      <w:pPr>
        <w:ind w:left="7005" w:hanging="180"/>
      </w:pPr>
    </w:lvl>
  </w:abstractNum>
  <w:abstractNum w:abstractNumId="31">
    <w:nsid w:val="64310B04"/>
    <w:multiLevelType w:val="hybridMultilevel"/>
    <w:tmpl w:val="CE120C98"/>
    <w:lvl w:ilvl="0" w:tplc="44AAB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0C681B"/>
    <w:multiLevelType w:val="hybridMultilevel"/>
    <w:tmpl w:val="70304886"/>
    <w:lvl w:ilvl="0" w:tplc="0B063D9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82C25F8"/>
    <w:multiLevelType w:val="hybridMultilevel"/>
    <w:tmpl w:val="07A6AC86"/>
    <w:lvl w:ilvl="0" w:tplc="1A9C233C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sz w:val="36"/>
        <w:szCs w:val="3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034281"/>
    <w:multiLevelType w:val="hybridMultilevel"/>
    <w:tmpl w:val="CF6287B8"/>
    <w:lvl w:ilvl="0" w:tplc="EB4699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463337"/>
    <w:multiLevelType w:val="hybridMultilevel"/>
    <w:tmpl w:val="19540C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20FB3"/>
    <w:multiLevelType w:val="hybridMultilevel"/>
    <w:tmpl w:val="9C76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abstractNum w:abstractNumId="39">
    <w:nsid w:val="75B21005"/>
    <w:multiLevelType w:val="hybridMultilevel"/>
    <w:tmpl w:val="BB6830D4"/>
    <w:lvl w:ilvl="0" w:tplc="F05693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96D1C7E"/>
    <w:multiLevelType w:val="hybridMultilevel"/>
    <w:tmpl w:val="40682C92"/>
    <w:lvl w:ilvl="0" w:tplc="3AC039A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2D2F2E"/>
    <w:multiLevelType w:val="hybridMultilevel"/>
    <w:tmpl w:val="E4460744"/>
    <w:lvl w:ilvl="0" w:tplc="E7BEF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A663DB"/>
    <w:multiLevelType w:val="hybridMultilevel"/>
    <w:tmpl w:val="7F3CA9DE"/>
    <w:lvl w:ilvl="0" w:tplc="04EE943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E427F87"/>
    <w:multiLevelType w:val="hybridMultilevel"/>
    <w:tmpl w:val="DFB48D68"/>
    <w:lvl w:ilvl="0" w:tplc="135C0FF0">
      <w:start w:val="14"/>
      <w:numFmt w:val="bullet"/>
      <w:lvlText w:val="-"/>
      <w:lvlJc w:val="left"/>
      <w:pPr>
        <w:ind w:left="273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17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89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33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05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49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35"/>
  </w:num>
  <w:num w:numId="3">
    <w:abstractNumId w:val="21"/>
  </w:num>
  <w:num w:numId="4">
    <w:abstractNumId w:val="26"/>
  </w:num>
  <w:num w:numId="5">
    <w:abstractNumId w:val="24"/>
  </w:num>
  <w:num w:numId="6">
    <w:abstractNumId w:val="36"/>
  </w:num>
  <w:num w:numId="7">
    <w:abstractNumId w:val="1"/>
  </w:num>
  <w:num w:numId="8">
    <w:abstractNumId w:val="39"/>
  </w:num>
  <w:num w:numId="9">
    <w:abstractNumId w:val="19"/>
  </w:num>
  <w:num w:numId="10">
    <w:abstractNumId w:val="3"/>
  </w:num>
  <w:num w:numId="11">
    <w:abstractNumId w:val="5"/>
  </w:num>
  <w:num w:numId="12">
    <w:abstractNumId w:val="13"/>
  </w:num>
  <w:num w:numId="13">
    <w:abstractNumId w:val="42"/>
  </w:num>
  <w:num w:numId="14">
    <w:abstractNumId w:val="33"/>
  </w:num>
  <w:num w:numId="15">
    <w:abstractNumId w:val="7"/>
  </w:num>
  <w:num w:numId="16">
    <w:abstractNumId w:val="31"/>
  </w:num>
  <w:num w:numId="17">
    <w:abstractNumId w:val="28"/>
  </w:num>
  <w:num w:numId="18">
    <w:abstractNumId w:val="0"/>
  </w:num>
  <w:num w:numId="19">
    <w:abstractNumId w:val="8"/>
  </w:num>
  <w:num w:numId="20">
    <w:abstractNumId w:val="22"/>
  </w:num>
  <w:num w:numId="21">
    <w:abstractNumId w:val="34"/>
  </w:num>
  <w:num w:numId="22">
    <w:abstractNumId w:val="43"/>
  </w:num>
  <w:num w:numId="23">
    <w:abstractNumId w:val="20"/>
  </w:num>
  <w:num w:numId="24">
    <w:abstractNumId w:val="15"/>
  </w:num>
  <w:num w:numId="25">
    <w:abstractNumId w:val="25"/>
  </w:num>
  <w:num w:numId="26">
    <w:abstractNumId w:val="23"/>
  </w:num>
  <w:num w:numId="27">
    <w:abstractNumId w:val="14"/>
  </w:num>
  <w:num w:numId="28">
    <w:abstractNumId w:val="32"/>
  </w:num>
  <w:num w:numId="29">
    <w:abstractNumId w:val="38"/>
  </w:num>
  <w:num w:numId="30">
    <w:abstractNumId w:val="6"/>
  </w:num>
  <w:num w:numId="31">
    <w:abstractNumId w:val="17"/>
  </w:num>
  <w:num w:numId="32">
    <w:abstractNumId w:val="12"/>
  </w:num>
  <w:num w:numId="33">
    <w:abstractNumId w:val="37"/>
  </w:num>
  <w:num w:numId="34">
    <w:abstractNumId w:val="27"/>
  </w:num>
  <w:num w:numId="35">
    <w:abstractNumId w:val="11"/>
  </w:num>
  <w:num w:numId="36">
    <w:abstractNumId w:val="44"/>
  </w:num>
  <w:num w:numId="37">
    <w:abstractNumId w:val="16"/>
  </w:num>
  <w:num w:numId="38">
    <w:abstractNumId w:val="9"/>
  </w:num>
  <w:num w:numId="39">
    <w:abstractNumId w:val="29"/>
  </w:num>
  <w:num w:numId="40">
    <w:abstractNumId w:val="18"/>
  </w:num>
  <w:num w:numId="41">
    <w:abstractNumId w:val="2"/>
  </w:num>
  <w:num w:numId="42">
    <w:abstractNumId w:val="4"/>
  </w:num>
  <w:num w:numId="43">
    <w:abstractNumId w:val="30"/>
  </w:num>
  <w:num w:numId="44">
    <w:abstractNumId w:val="41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0521E"/>
    <w:rsid w:val="000112F2"/>
    <w:rsid w:val="0003053E"/>
    <w:rsid w:val="00032C13"/>
    <w:rsid w:val="00035095"/>
    <w:rsid w:val="0004225C"/>
    <w:rsid w:val="00052943"/>
    <w:rsid w:val="00054CE5"/>
    <w:rsid w:val="000568F0"/>
    <w:rsid w:val="00057C12"/>
    <w:rsid w:val="000701B0"/>
    <w:rsid w:val="00072025"/>
    <w:rsid w:val="00072AE2"/>
    <w:rsid w:val="00072CA8"/>
    <w:rsid w:val="000849BD"/>
    <w:rsid w:val="00084C8D"/>
    <w:rsid w:val="000859D3"/>
    <w:rsid w:val="00090493"/>
    <w:rsid w:val="000924F8"/>
    <w:rsid w:val="000975DE"/>
    <w:rsid w:val="0009766E"/>
    <w:rsid w:val="000A0E9B"/>
    <w:rsid w:val="000A1DE8"/>
    <w:rsid w:val="000A28B4"/>
    <w:rsid w:val="000A2BF2"/>
    <w:rsid w:val="000A3B9C"/>
    <w:rsid w:val="000A72C6"/>
    <w:rsid w:val="000B2C38"/>
    <w:rsid w:val="000B3F25"/>
    <w:rsid w:val="000C0366"/>
    <w:rsid w:val="000C1C77"/>
    <w:rsid w:val="000C620D"/>
    <w:rsid w:val="000D13F2"/>
    <w:rsid w:val="000D3DA2"/>
    <w:rsid w:val="000D4536"/>
    <w:rsid w:val="000D5193"/>
    <w:rsid w:val="000E0FEE"/>
    <w:rsid w:val="000E1836"/>
    <w:rsid w:val="000E5D61"/>
    <w:rsid w:val="000F1D94"/>
    <w:rsid w:val="000F52E7"/>
    <w:rsid w:val="001003A5"/>
    <w:rsid w:val="001025C6"/>
    <w:rsid w:val="00105F17"/>
    <w:rsid w:val="00107DD7"/>
    <w:rsid w:val="00113EA4"/>
    <w:rsid w:val="00114F95"/>
    <w:rsid w:val="0011538F"/>
    <w:rsid w:val="00132C17"/>
    <w:rsid w:val="00144722"/>
    <w:rsid w:val="00145160"/>
    <w:rsid w:val="001469BB"/>
    <w:rsid w:val="001540D8"/>
    <w:rsid w:val="00165369"/>
    <w:rsid w:val="00166EF9"/>
    <w:rsid w:val="001728B9"/>
    <w:rsid w:val="001749F4"/>
    <w:rsid w:val="001815BD"/>
    <w:rsid w:val="00192BD0"/>
    <w:rsid w:val="00195E9C"/>
    <w:rsid w:val="001A3DD0"/>
    <w:rsid w:val="001A5BD4"/>
    <w:rsid w:val="001A5C21"/>
    <w:rsid w:val="001B1FAB"/>
    <w:rsid w:val="001B2885"/>
    <w:rsid w:val="001B38CE"/>
    <w:rsid w:val="001C34B7"/>
    <w:rsid w:val="001C3835"/>
    <w:rsid w:val="001C39C0"/>
    <w:rsid w:val="001C67D5"/>
    <w:rsid w:val="001C7896"/>
    <w:rsid w:val="0020677B"/>
    <w:rsid w:val="00211F4E"/>
    <w:rsid w:val="002153C7"/>
    <w:rsid w:val="002202FD"/>
    <w:rsid w:val="002478AE"/>
    <w:rsid w:val="002546AA"/>
    <w:rsid w:val="002632FF"/>
    <w:rsid w:val="0027125C"/>
    <w:rsid w:val="0027507A"/>
    <w:rsid w:val="00276E17"/>
    <w:rsid w:val="00277261"/>
    <w:rsid w:val="002910E2"/>
    <w:rsid w:val="00291109"/>
    <w:rsid w:val="00295828"/>
    <w:rsid w:val="00296656"/>
    <w:rsid w:val="00296849"/>
    <w:rsid w:val="00297F35"/>
    <w:rsid w:val="002A14D5"/>
    <w:rsid w:val="002A3AC9"/>
    <w:rsid w:val="002A6F0B"/>
    <w:rsid w:val="002B2603"/>
    <w:rsid w:val="002B60A9"/>
    <w:rsid w:val="002B6AD2"/>
    <w:rsid w:val="002C3D3D"/>
    <w:rsid w:val="002E0B6A"/>
    <w:rsid w:val="002E123D"/>
    <w:rsid w:val="002E69E7"/>
    <w:rsid w:val="002F25F0"/>
    <w:rsid w:val="002F3D99"/>
    <w:rsid w:val="00303853"/>
    <w:rsid w:val="00307D0A"/>
    <w:rsid w:val="0031743B"/>
    <w:rsid w:val="00331468"/>
    <w:rsid w:val="003355FC"/>
    <w:rsid w:val="003469F0"/>
    <w:rsid w:val="00347B57"/>
    <w:rsid w:val="00350C0D"/>
    <w:rsid w:val="00351B0A"/>
    <w:rsid w:val="00352DB7"/>
    <w:rsid w:val="003550AC"/>
    <w:rsid w:val="00355879"/>
    <w:rsid w:val="003570CE"/>
    <w:rsid w:val="0038505B"/>
    <w:rsid w:val="0038539E"/>
    <w:rsid w:val="00387DD6"/>
    <w:rsid w:val="0039098F"/>
    <w:rsid w:val="00392955"/>
    <w:rsid w:val="003A1894"/>
    <w:rsid w:val="003A47EE"/>
    <w:rsid w:val="003B295E"/>
    <w:rsid w:val="003B48B4"/>
    <w:rsid w:val="003C5F4D"/>
    <w:rsid w:val="003D2635"/>
    <w:rsid w:val="003E2FF3"/>
    <w:rsid w:val="003F0357"/>
    <w:rsid w:val="003F14B3"/>
    <w:rsid w:val="003F1996"/>
    <w:rsid w:val="003F208C"/>
    <w:rsid w:val="003F457F"/>
    <w:rsid w:val="003F4AFE"/>
    <w:rsid w:val="003F5549"/>
    <w:rsid w:val="00404CD7"/>
    <w:rsid w:val="00411F8A"/>
    <w:rsid w:val="00416026"/>
    <w:rsid w:val="00425F15"/>
    <w:rsid w:val="004416F9"/>
    <w:rsid w:val="00444FC1"/>
    <w:rsid w:val="00446EE1"/>
    <w:rsid w:val="00446F3E"/>
    <w:rsid w:val="00452CE3"/>
    <w:rsid w:val="00472637"/>
    <w:rsid w:val="00474CA8"/>
    <w:rsid w:val="0047560C"/>
    <w:rsid w:val="00475F16"/>
    <w:rsid w:val="0047743B"/>
    <w:rsid w:val="0048482B"/>
    <w:rsid w:val="00484866"/>
    <w:rsid w:val="00485A18"/>
    <w:rsid w:val="00494AAF"/>
    <w:rsid w:val="00496814"/>
    <w:rsid w:val="004A133E"/>
    <w:rsid w:val="004A29B4"/>
    <w:rsid w:val="004A37E8"/>
    <w:rsid w:val="004C11F8"/>
    <w:rsid w:val="004C1371"/>
    <w:rsid w:val="004C4652"/>
    <w:rsid w:val="004C4D3E"/>
    <w:rsid w:val="004C5D44"/>
    <w:rsid w:val="004D0C42"/>
    <w:rsid w:val="004D18FC"/>
    <w:rsid w:val="004D5AFF"/>
    <w:rsid w:val="004D5CE5"/>
    <w:rsid w:val="004E6C42"/>
    <w:rsid w:val="004F3592"/>
    <w:rsid w:val="004F6AEE"/>
    <w:rsid w:val="005028ED"/>
    <w:rsid w:val="00504BE9"/>
    <w:rsid w:val="00505CCA"/>
    <w:rsid w:val="005070B0"/>
    <w:rsid w:val="00514680"/>
    <w:rsid w:val="005172EE"/>
    <w:rsid w:val="00521EFE"/>
    <w:rsid w:val="00522C95"/>
    <w:rsid w:val="005235CE"/>
    <w:rsid w:val="00523881"/>
    <w:rsid w:val="00525111"/>
    <w:rsid w:val="0053408A"/>
    <w:rsid w:val="00534F6F"/>
    <w:rsid w:val="00543A39"/>
    <w:rsid w:val="005604C8"/>
    <w:rsid w:val="005609A6"/>
    <w:rsid w:val="00564D62"/>
    <w:rsid w:val="005658D3"/>
    <w:rsid w:val="0056786D"/>
    <w:rsid w:val="00567B25"/>
    <w:rsid w:val="00575FD7"/>
    <w:rsid w:val="00576972"/>
    <w:rsid w:val="0058271C"/>
    <w:rsid w:val="00582B65"/>
    <w:rsid w:val="00583CFD"/>
    <w:rsid w:val="00584726"/>
    <w:rsid w:val="00585372"/>
    <w:rsid w:val="0058559A"/>
    <w:rsid w:val="005902FE"/>
    <w:rsid w:val="00595EF4"/>
    <w:rsid w:val="005A3158"/>
    <w:rsid w:val="005A5DF0"/>
    <w:rsid w:val="005A7A37"/>
    <w:rsid w:val="005C485C"/>
    <w:rsid w:val="005C713A"/>
    <w:rsid w:val="005D00DB"/>
    <w:rsid w:val="005D1120"/>
    <w:rsid w:val="005D1382"/>
    <w:rsid w:val="005E15A6"/>
    <w:rsid w:val="005F340D"/>
    <w:rsid w:val="005F4E85"/>
    <w:rsid w:val="00600938"/>
    <w:rsid w:val="00604877"/>
    <w:rsid w:val="00604F27"/>
    <w:rsid w:val="00616490"/>
    <w:rsid w:val="00621D85"/>
    <w:rsid w:val="0062247D"/>
    <w:rsid w:val="00622951"/>
    <w:rsid w:val="00623C63"/>
    <w:rsid w:val="00624345"/>
    <w:rsid w:val="00643C1F"/>
    <w:rsid w:val="00646622"/>
    <w:rsid w:val="006535F4"/>
    <w:rsid w:val="00654FFA"/>
    <w:rsid w:val="00670759"/>
    <w:rsid w:val="00671051"/>
    <w:rsid w:val="00674451"/>
    <w:rsid w:val="00674565"/>
    <w:rsid w:val="00677E79"/>
    <w:rsid w:val="0068504D"/>
    <w:rsid w:val="00685A36"/>
    <w:rsid w:val="00686607"/>
    <w:rsid w:val="00693565"/>
    <w:rsid w:val="00695A6C"/>
    <w:rsid w:val="006A0BEA"/>
    <w:rsid w:val="006A434E"/>
    <w:rsid w:val="006A63FC"/>
    <w:rsid w:val="006A6BB5"/>
    <w:rsid w:val="006B6A50"/>
    <w:rsid w:val="006C775A"/>
    <w:rsid w:val="006D0543"/>
    <w:rsid w:val="006E0D4E"/>
    <w:rsid w:val="006E4F7D"/>
    <w:rsid w:val="006E563A"/>
    <w:rsid w:val="006E6EDB"/>
    <w:rsid w:val="006F3AFC"/>
    <w:rsid w:val="006F4CA8"/>
    <w:rsid w:val="0070527C"/>
    <w:rsid w:val="0071395E"/>
    <w:rsid w:val="00717694"/>
    <w:rsid w:val="007177AB"/>
    <w:rsid w:val="007217D9"/>
    <w:rsid w:val="00730140"/>
    <w:rsid w:val="00732C83"/>
    <w:rsid w:val="0073360F"/>
    <w:rsid w:val="0073591A"/>
    <w:rsid w:val="007520AB"/>
    <w:rsid w:val="00755B0E"/>
    <w:rsid w:val="007564C6"/>
    <w:rsid w:val="00763859"/>
    <w:rsid w:val="00764096"/>
    <w:rsid w:val="00764B82"/>
    <w:rsid w:val="00764F51"/>
    <w:rsid w:val="007659AC"/>
    <w:rsid w:val="0077266B"/>
    <w:rsid w:val="00775FE2"/>
    <w:rsid w:val="00780309"/>
    <w:rsid w:val="0079224B"/>
    <w:rsid w:val="007A7617"/>
    <w:rsid w:val="007B6FE2"/>
    <w:rsid w:val="007C1157"/>
    <w:rsid w:val="007C6BAE"/>
    <w:rsid w:val="007D666B"/>
    <w:rsid w:val="007E14A5"/>
    <w:rsid w:val="007E1C42"/>
    <w:rsid w:val="007E2DD5"/>
    <w:rsid w:val="007E3047"/>
    <w:rsid w:val="007E3DAD"/>
    <w:rsid w:val="007E54E8"/>
    <w:rsid w:val="007F292D"/>
    <w:rsid w:val="007F41FD"/>
    <w:rsid w:val="007F6FCC"/>
    <w:rsid w:val="00802601"/>
    <w:rsid w:val="00804DD8"/>
    <w:rsid w:val="008071A2"/>
    <w:rsid w:val="00807BAB"/>
    <w:rsid w:val="00810A97"/>
    <w:rsid w:val="00811AF2"/>
    <w:rsid w:val="008140E9"/>
    <w:rsid w:val="00824B0A"/>
    <w:rsid w:val="008254E8"/>
    <w:rsid w:val="00825C5F"/>
    <w:rsid w:val="00835E19"/>
    <w:rsid w:val="00836DA3"/>
    <w:rsid w:val="00837206"/>
    <w:rsid w:val="008375AD"/>
    <w:rsid w:val="00841D6F"/>
    <w:rsid w:val="00842A39"/>
    <w:rsid w:val="008430ED"/>
    <w:rsid w:val="008500A3"/>
    <w:rsid w:val="008529A6"/>
    <w:rsid w:val="00864219"/>
    <w:rsid w:val="0086601B"/>
    <w:rsid w:val="008879AB"/>
    <w:rsid w:val="00887C2B"/>
    <w:rsid w:val="008943BF"/>
    <w:rsid w:val="0089571D"/>
    <w:rsid w:val="008A04B0"/>
    <w:rsid w:val="008A779F"/>
    <w:rsid w:val="008A7B7C"/>
    <w:rsid w:val="008B05E6"/>
    <w:rsid w:val="008B2136"/>
    <w:rsid w:val="008B226D"/>
    <w:rsid w:val="008B2314"/>
    <w:rsid w:val="008B61F4"/>
    <w:rsid w:val="008C1F79"/>
    <w:rsid w:val="008C214A"/>
    <w:rsid w:val="008C3F4A"/>
    <w:rsid w:val="008C528F"/>
    <w:rsid w:val="008C76D8"/>
    <w:rsid w:val="008C7B49"/>
    <w:rsid w:val="008E0E2F"/>
    <w:rsid w:val="008E1F5B"/>
    <w:rsid w:val="008E2A13"/>
    <w:rsid w:val="008F1B26"/>
    <w:rsid w:val="008F332C"/>
    <w:rsid w:val="008F3F94"/>
    <w:rsid w:val="00902570"/>
    <w:rsid w:val="00906024"/>
    <w:rsid w:val="0090710E"/>
    <w:rsid w:val="00920129"/>
    <w:rsid w:val="0092030A"/>
    <w:rsid w:val="00922A73"/>
    <w:rsid w:val="00922CFD"/>
    <w:rsid w:val="00925012"/>
    <w:rsid w:val="009270D4"/>
    <w:rsid w:val="0093126A"/>
    <w:rsid w:val="00931689"/>
    <w:rsid w:val="0093487F"/>
    <w:rsid w:val="00935BC1"/>
    <w:rsid w:val="00943A70"/>
    <w:rsid w:val="0095133D"/>
    <w:rsid w:val="00952674"/>
    <w:rsid w:val="009541AB"/>
    <w:rsid w:val="00954A61"/>
    <w:rsid w:val="00956A89"/>
    <w:rsid w:val="00961AD5"/>
    <w:rsid w:val="00965526"/>
    <w:rsid w:val="00971364"/>
    <w:rsid w:val="00971AA8"/>
    <w:rsid w:val="00973D5D"/>
    <w:rsid w:val="00973F3D"/>
    <w:rsid w:val="00975B97"/>
    <w:rsid w:val="00976F18"/>
    <w:rsid w:val="00980FCF"/>
    <w:rsid w:val="00981E96"/>
    <w:rsid w:val="00982CDC"/>
    <w:rsid w:val="00984370"/>
    <w:rsid w:val="00986B30"/>
    <w:rsid w:val="00997355"/>
    <w:rsid w:val="009A0DEB"/>
    <w:rsid w:val="009A48BB"/>
    <w:rsid w:val="009A5165"/>
    <w:rsid w:val="009A72A1"/>
    <w:rsid w:val="009B1B3B"/>
    <w:rsid w:val="009B4DFD"/>
    <w:rsid w:val="009C1089"/>
    <w:rsid w:val="009C49AB"/>
    <w:rsid w:val="009C5500"/>
    <w:rsid w:val="009C5737"/>
    <w:rsid w:val="009C6D08"/>
    <w:rsid w:val="009D1426"/>
    <w:rsid w:val="009D2968"/>
    <w:rsid w:val="009D2CE7"/>
    <w:rsid w:val="009D5D75"/>
    <w:rsid w:val="009E6F16"/>
    <w:rsid w:val="009E7774"/>
    <w:rsid w:val="00A01866"/>
    <w:rsid w:val="00A0284A"/>
    <w:rsid w:val="00A1775E"/>
    <w:rsid w:val="00A2303B"/>
    <w:rsid w:val="00A32852"/>
    <w:rsid w:val="00A371A3"/>
    <w:rsid w:val="00A37577"/>
    <w:rsid w:val="00A43A74"/>
    <w:rsid w:val="00A51A15"/>
    <w:rsid w:val="00A57B47"/>
    <w:rsid w:val="00A610CB"/>
    <w:rsid w:val="00A63A7A"/>
    <w:rsid w:val="00A66FF0"/>
    <w:rsid w:val="00A77C40"/>
    <w:rsid w:val="00A77FE0"/>
    <w:rsid w:val="00A8228B"/>
    <w:rsid w:val="00A840DF"/>
    <w:rsid w:val="00A84511"/>
    <w:rsid w:val="00A85227"/>
    <w:rsid w:val="00AA1B98"/>
    <w:rsid w:val="00AA26B8"/>
    <w:rsid w:val="00AA40F0"/>
    <w:rsid w:val="00AA43FB"/>
    <w:rsid w:val="00AB2CE0"/>
    <w:rsid w:val="00AD2FAC"/>
    <w:rsid w:val="00AD7D5E"/>
    <w:rsid w:val="00AE6DBC"/>
    <w:rsid w:val="00AF6A2C"/>
    <w:rsid w:val="00B00C49"/>
    <w:rsid w:val="00B07866"/>
    <w:rsid w:val="00B15546"/>
    <w:rsid w:val="00B2051E"/>
    <w:rsid w:val="00B216A2"/>
    <w:rsid w:val="00B26734"/>
    <w:rsid w:val="00B26B6F"/>
    <w:rsid w:val="00B32B5F"/>
    <w:rsid w:val="00B36BF3"/>
    <w:rsid w:val="00B51466"/>
    <w:rsid w:val="00B645BA"/>
    <w:rsid w:val="00B82AF3"/>
    <w:rsid w:val="00B96972"/>
    <w:rsid w:val="00BA19B1"/>
    <w:rsid w:val="00BA34E4"/>
    <w:rsid w:val="00BA7BDE"/>
    <w:rsid w:val="00BB02DA"/>
    <w:rsid w:val="00BB32DD"/>
    <w:rsid w:val="00BB4B88"/>
    <w:rsid w:val="00BC2711"/>
    <w:rsid w:val="00BC3A28"/>
    <w:rsid w:val="00BC4D85"/>
    <w:rsid w:val="00BD53BD"/>
    <w:rsid w:val="00BE1B5F"/>
    <w:rsid w:val="00BE6B95"/>
    <w:rsid w:val="00BF0B75"/>
    <w:rsid w:val="00BF1AFE"/>
    <w:rsid w:val="00BF46D1"/>
    <w:rsid w:val="00BF7348"/>
    <w:rsid w:val="00C0133A"/>
    <w:rsid w:val="00C03E81"/>
    <w:rsid w:val="00C11058"/>
    <w:rsid w:val="00C11748"/>
    <w:rsid w:val="00C208E3"/>
    <w:rsid w:val="00C3173C"/>
    <w:rsid w:val="00C34B1F"/>
    <w:rsid w:val="00C40654"/>
    <w:rsid w:val="00C41204"/>
    <w:rsid w:val="00C44280"/>
    <w:rsid w:val="00C44814"/>
    <w:rsid w:val="00C534C7"/>
    <w:rsid w:val="00C576C5"/>
    <w:rsid w:val="00C60B25"/>
    <w:rsid w:val="00C6352C"/>
    <w:rsid w:val="00C63A5D"/>
    <w:rsid w:val="00C6556D"/>
    <w:rsid w:val="00C72CC9"/>
    <w:rsid w:val="00C77B59"/>
    <w:rsid w:val="00C868B5"/>
    <w:rsid w:val="00C944A2"/>
    <w:rsid w:val="00C964D8"/>
    <w:rsid w:val="00CA25F2"/>
    <w:rsid w:val="00CB35E1"/>
    <w:rsid w:val="00CB49CE"/>
    <w:rsid w:val="00CB6A72"/>
    <w:rsid w:val="00CB765A"/>
    <w:rsid w:val="00CD06D6"/>
    <w:rsid w:val="00CD6343"/>
    <w:rsid w:val="00CE6A5B"/>
    <w:rsid w:val="00CF4161"/>
    <w:rsid w:val="00D00FF1"/>
    <w:rsid w:val="00D027BD"/>
    <w:rsid w:val="00D11D2B"/>
    <w:rsid w:val="00D128B0"/>
    <w:rsid w:val="00D25A8C"/>
    <w:rsid w:val="00D3312A"/>
    <w:rsid w:val="00D47593"/>
    <w:rsid w:val="00D5104E"/>
    <w:rsid w:val="00D57EC6"/>
    <w:rsid w:val="00D66B81"/>
    <w:rsid w:val="00D720DE"/>
    <w:rsid w:val="00D74E34"/>
    <w:rsid w:val="00D7581A"/>
    <w:rsid w:val="00D77747"/>
    <w:rsid w:val="00D8333D"/>
    <w:rsid w:val="00D8549D"/>
    <w:rsid w:val="00D91886"/>
    <w:rsid w:val="00D96310"/>
    <w:rsid w:val="00D970EE"/>
    <w:rsid w:val="00DA0A51"/>
    <w:rsid w:val="00DA193F"/>
    <w:rsid w:val="00DA3E4C"/>
    <w:rsid w:val="00DA5132"/>
    <w:rsid w:val="00DA6BF3"/>
    <w:rsid w:val="00DB7698"/>
    <w:rsid w:val="00DC1BC3"/>
    <w:rsid w:val="00DC3B0D"/>
    <w:rsid w:val="00DC5C21"/>
    <w:rsid w:val="00DD43D7"/>
    <w:rsid w:val="00DE2E5A"/>
    <w:rsid w:val="00DE36DF"/>
    <w:rsid w:val="00DE58A6"/>
    <w:rsid w:val="00DF53D3"/>
    <w:rsid w:val="00E01742"/>
    <w:rsid w:val="00E11BB9"/>
    <w:rsid w:val="00E12AC0"/>
    <w:rsid w:val="00E12D7E"/>
    <w:rsid w:val="00E137F8"/>
    <w:rsid w:val="00E144A2"/>
    <w:rsid w:val="00E14E27"/>
    <w:rsid w:val="00E176A4"/>
    <w:rsid w:val="00E22EB3"/>
    <w:rsid w:val="00E278E4"/>
    <w:rsid w:val="00E344C7"/>
    <w:rsid w:val="00E376B8"/>
    <w:rsid w:val="00E37D5B"/>
    <w:rsid w:val="00E401DB"/>
    <w:rsid w:val="00E411C6"/>
    <w:rsid w:val="00E44E4E"/>
    <w:rsid w:val="00E473F9"/>
    <w:rsid w:val="00E50219"/>
    <w:rsid w:val="00E575FD"/>
    <w:rsid w:val="00E57C4E"/>
    <w:rsid w:val="00E60757"/>
    <w:rsid w:val="00E6208F"/>
    <w:rsid w:val="00E634C7"/>
    <w:rsid w:val="00E865FA"/>
    <w:rsid w:val="00E869CD"/>
    <w:rsid w:val="00E979FD"/>
    <w:rsid w:val="00EA11F1"/>
    <w:rsid w:val="00EA674B"/>
    <w:rsid w:val="00EA751B"/>
    <w:rsid w:val="00EB2391"/>
    <w:rsid w:val="00EB4049"/>
    <w:rsid w:val="00EB582E"/>
    <w:rsid w:val="00EC55D1"/>
    <w:rsid w:val="00EE0452"/>
    <w:rsid w:val="00EE23F2"/>
    <w:rsid w:val="00EF2A13"/>
    <w:rsid w:val="00EF4494"/>
    <w:rsid w:val="00EF528F"/>
    <w:rsid w:val="00F00A5D"/>
    <w:rsid w:val="00F1032F"/>
    <w:rsid w:val="00F161DF"/>
    <w:rsid w:val="00F24A89"/>
    <w:rsid w:val="00F27471"/>
    <w:rsid w:val="00F30E25"/>
    <w:rsid w:val="00F348A0"/>
    <w:rsid w:val="00F35E06"/>
    <w:rsid w:val="00F409E3"/>
    <w:rsid w:val="00F452F6"/>
    <w:rsid w:val="00F45E00"/>
    <w:rsid w:val="00F51175"/>
    <w:rsid w:val="00F51AC0"/>
    <w:rsid w:val="00F56B9A"/>
    <w:rsid w:val="00F641B8"/>
    <w:rsid w:val="00F65876"/>
    <w:rsid w:val="00F73FB4"/>
    <w:rsid w:val="00F7493C"/>
    <w:rsid w:val="00F753B6"/>
    <w:rsid w:val="00F84D7C"/>
    <w:rsid w:val="00F93240"/>
    <w:rsid w:val="00FA06D6"/>
    <w:rsid w:val="00FA07A5"/>
    <w:rsid w:val="00FA0E64"/>
    <w:rsid w:val="00FA2868"/>
    <w:rsid w:val="00FA2A59"/>
    <w:rsid w:val="00FB1862"/>
    <w:rsid w:val="00FB555C"/>
    <w:rsid w:val="00FC2832"/>
    <w:rsid w:val="00FC2A23"/>
    <w:rsid w:val="00FC4EF7"/>
    <w:rsid w:val="00FC590C"/>
    <w:rsid w:val="00FD1034"/>
    <w:rsid w:val="00FD189D"/>
    <w:rsid w:val="00FD6F68"/>
    <w:rsid w:val="00FE5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6F16"/>
    <w:rPr>
      <w:lang w:eastAsia="en-US"/>
    </w:rPr>
  </w:style>
  <w:style w:type="paragraph" w:styleId="Footer">
    <w:name w:val="footer"/>
    <w:basedOn w:val="Normal"/>
    <w:link w:val="Foot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6F16"/>
    <w:rPr>
      <w:lang w:eastAsia="en-US"/>
    </w:rPr>
  </w:style>
  <w:style w:type="character" w:styleId="Hyperlink">
    <w:name w:val="Hyperlink"/>
    <w:basedOn w:val="DefaultParagraphFont"/>
    <w:uiPriority w:val="99"/>
    <w:rsid w:val="009B1B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04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Relationship Id="rId13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Relationship Id="rId10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url?sa=i&amp;rct=j&amp;q=kalem+resimleri&amp;source=images&amp;cd=&amp;cad=rja&amp;docid=1D-ufrIHtn9_OM&amp;tbnid=-jNcJ9nR6vyUOM:&amp;ved=0CAUQjRw&amp;url=http://www.plastikkalem.gen.tr/&amp;ei=TpxyUf7oIcrItAbBuIDQDA&amp;bvm=bv.45512109,d.Yms&amp;psig=AFQjCNEgDUgwuZQL0M6YjS18WkeM_4CiHQ&amp;ust=1366551978944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391</TotalTime>
  <Pages>3</Pages>
  <Words>678</Words>
  <Characters>3868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SORULAR</dc:title>
  <dc:subject/>
  <dc:creator>XP_Pro</dc:creator>
  <cp:keywords>http:/www.sorubak.com</cp:keywords>
  <dc:description>http://www.sorubak.com</dc:description>
  <cp:lastModifiedBy>EDANUR</cp:lastModifiedBy>
  <cp:revision>287</cp:revision>
  <cp:lastPrinted>2012-10-21T10:42:00Z</cp:lastPrinted>
  <dcterms:created xsi:type="dcterms:W3CDTF">2012-12-23T15:54:00Z</dcterms:created>
  <dcterms:modified xsi:type="dcterms:W3CDTF">2013-04-24T18:46:00Z</dcterms:modified>
</cp:coreProperties>
</file>