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E2" w:rsidRDefault="006664E2">
      <w:r>
        <w:rPr>
          <w:noProof/>
          <w:lang w:eastAsia="tr-TR"/>
        </w:rPr>
        <w:pict>
          <v:roundrect id="Yuvarlatılmış Dikdörtgen 9" o:spid="_x0000_s1026" style="position:absolute;margin-left:84.4pt;margin-top:24.4pt;width:18pt;height:17.25pt;z-index:251662336;visibility:visible;v-text-anchor:middle" arcsize="10923f" filled="f" strokecolor="#98b954">
            <v:stroke dashstyle="3 1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625" o:spid="_x0000_s1027" style="position:absolute;margin-left:-40.1pt;margin-top:-35.6pt;width:532.5pt;height:54.75pt;z-index:251621376;visibility:visible;v-text-anchor:middle" arcsize="10923f" filled="f" strokecolor="#bc4542">
            <v:shadow on="t" color="black" opacity="24903f" origin=",.5" offset="0,.55556mm"/>
            <v:textbox>
              <w:txbxContent>
                <w:p w:rsidR="006664E2" w:rsidRPr="007761D8" w:rsidRDefault="006664E2" w:rsidP="007761D8">
                  <w:pP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            2</w:t>
                  </w:r>
                  <w:r w:rsidRPr="007761D8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.SINIF </w:t>
                  </w:r>
                  <w:r w:rsidRPr="007761D8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ÇARPMA</w:t>
                  </w:r>
                  <w:r w:rsidRPr="007761D8"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 xml:space="preserve"> İŞLEMİ DEĞERLENDİRME TESTİ</w:t>
                  </w: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 </w:t>
                  </w:r>
                  <w:hyperlink r:id="rId4" w:history="1">
                    <w:r>
                      <w:rPr>
                        <w:rStyle w:val="Hyperlink"/>
                        <w:rFonts w:ascii="Hand writing Mutlu" w:hAnsi="Hand writing Mutlu" w:cs="Hand writing Mutlu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                                    </w:t>
                  </w:r>
                  <w:r w:rsidRPr="007761D8"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 xml:space="preserve">Ad:          </w:t>
                  </w:r>
                  <w: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 xml:space="preserve">        </w:t>
                  </w:r>
                  <w:r w:rsidRPr="007761D8"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 xml:space="preserve"> Soyad:</w:t>
                  </w:r>
                  <w: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 xml:space="preserve">                      No:</w:t>
                  </w:r>
                </w:p>
              </w:txbxContent>
            </v:textbox>
          </v:roundrect>
        </w:pict>
      </w:r>
    </w:p>
    <w:p w:rsidR="006664E2" w:rsidRPr="006A0752" w:rsidRDefault="006664E2" w:rsidP="006A075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28" type="#_x0000_t5" style="position:absolute;margin-left:84.4pt;margin-top:37.2pt;width:20.25pt;height:19.5pt;z-index:251664384;visibility:visible;v-text-anchor:middle" filled="f" strokecolor="#795d9b">
            <v:stroke dashstyle="dash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1631" o:spid="_x0000_s1029" style="position:absolute;flip:x;z-index:251623424;visibility:visible" from="78.4pt,33.9pt" to="106.9pt,33.9pt"/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30" type="#_x0000_t34" style="position:absolute;margin-left:46.15pt;margin-top:8.7pt;width:32.25pt;height:39pt;flip:y;z-index:251663360;visibility:visible">
            <v:stroke dashstyle="dash" endarrow="open"/>
          </v:shape>
        </w:pict>
      </w:r>
      <w:r>
        <w:rPr>
          <w:noProof/>
          <w:lang w:eastAsia="tr-TR"/>
        </w:rPr>
        <w:pict>
          <v:roundrect id="Yuvarlatılmış Dikdörtgen 8" o:spid="_x0000_s1031" style="position:absolute;margin-left:25.15pt;margin-top:40.95pt;width:18pt;height:17.25pt;z-index:251661312;visibility:visible;v-text-anchor:middle" arcsize="10923f" filled="f" strokecolor="#94b64e">
            <v:stroke dashstyle="3 1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line id="Düz Bağlayıcı 1630" o:spid="_x0000_s1032" style="position:absolute;flip:x;z-index:251622400;visibility:visible" from="17.65pt,34.65pt" to="46.15pt,34.65pt"/>
        </w:pict>
      </w:r>
      <w:r>
        <w:rPr>
          <w:noProof/>
          <w:lang w:eastAsia="tr-TR"/>
        </w:rPr>
        <w:pict>
          <v:line id="Düz Bağlayıcı 71" o:spid="_x0000_s1033" style="position:absolute;z-index:251641856;visibility:visible" from="223.9pt,8.7pt" to="223.9pt,679.2pt" strokeweight="2pt">
            <v:stroke dashstyle="1 1"/>
            <v:shadow on="t" color="black" opacity="24903f" origin=",.5" offset="0,.55556mm"/>
          </v:line>
        </w:pict>
      </w:r>
      <w:r w:rsidRPr="006C312F">
        <w:rPr>
          <w:rFonts w:ascii="ALFABET98" w:hAnsi="ALFABET98" w:cs="ALFABET98"/>
          <w:b/>
          <w:bCs/>
          <w:sz w:val="24"/>
          <w:szCs w:val="24"/>
        </w:rPr>
        <w:t>1.)</w:t>
      </w:r>
      <w:r w:rsidRPr="006C312F"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 xml:space="preserve">   3                                              .    x 3         x  2</w:t>
      </w:r>
    </w:p>
    <w:p w:rsidR="006664E2" w:rsidRDefault="006664E2" w:rsidP="006A0752">
      <w:pPr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İkizkenar Üçgen 13" o:spid="_x0000_s1034" type="#_x0000_t5" style="position:absolute;margin-left:133.9pt;margin-top:25.1pt;width:20.25pt;height:19.5pt;z-index:251665408;visibility:visible;v-text-anchor:middle" filled="f" strokecolor="#7d60a0">
            <v:stroke dashstyle="dash"/>
            <v:shadow on="t" color="black" opacity="24903f" origin=",.5" offset="0,.55556mm"/>
          </v:shape>
        </w:pict>
      </w:r>
    </w:p>
    <w:p w:rsidR="006664E2" w:rsidRPr="006A0752" w:rsidRDefault="006664E2" w:rsidP="006A0752">
      <w:pPr>
        <w:rPr>
          <w:rFonts w:ascii="ALFABET98" w:hAnsi="ALFABET98" w:cs="ALFABET98"/>
          <w:sz w:val="24"/>
          <w:szCs w:val="24"/>
        </w:rPr>
      </w:pPr>
      <w:r w:rsidRPr="006A0752">
        <w:rPr>
          <w:rFonts w:ascii="ALFABET98 Tur" w:hAnsi="ALFABET98 Tur" w:cs="ALFABET98 Tur"/>
          <w:sz w:val="24"/>
          <w:szCs w:val="24"/>
        </w:rPr>
        <w:t xml:space="preserve">Yukarıdaki işlemlere göre   </w:t>
      </w:r>
      <w:r>
        <w:rPr>
          <w:rFonts w:ascii="ALFABET98" w:hAnsi="ALFABET98" w:cs="ALFABET98"/>
          <w:sz w:val="24"/>
          <w:szCs w:val="24"/>
        </w:rPr>
        <w:t xml:space="preserve">   </w:t>
      </w:r>
      <w:r w:rsidRPr="006A0752">
        <w:rPr>
          <w:rFonts w:ascii="ALFABET98" w:hAnsi="ALFABET98" w:cs="ALFABET98"/>
          <w:sz w:val="24"/>
          <w:szCs w:val="24"/>
        </w:rPr>
        <w:t>kaç eder?</w:t>
      </w:r>
    </w:p>
    <w:p w:rsidR="006664E2" w:rsidRDefault="006664E2" w:rsidP="006A075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76" o:spid="_x0000_s1035" style="position:absolute;z-index:251642880;visibility:visible" from="-34.85pt,26.5pt" to="227.65pt,26.5pt">
            <v:stroke dashstyle="dash"/>
          </v:line>
        </w:pict>
      </w:r>
      <w:r>
        <w:rPr>
          <w:rFonts w:ascii="ALFABET98" w:hAnsi="ALFABET98" w:cs="ALFABET98"/>
          <w:sz w:val="24"/>
          <w:szCs w:val="24"/>
        </w:rPr>
        <w:t>A.9               B. 11             C.18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14" o:spid="_x0000_s1036" style="position:absolute;margin-left:31.15pt;margin-top:11.55pt;width:168pt;height:35.25pt;z-index:251666432;visibility:visible;v-text-anchor:middle" arcsize="10923f" filled="f" strokecolor="#40a7c2">
            <v:stroke dashstyle="1 1"/>
            <v:shadow on="t" color="black" opacity="24903f" origin=",.5" offset="0,.55556mm"/>
            <v:textbox>
              <w:txbxContent>
                <w:p w:rsidR="006664E2" w:rsidRDefault="006664E2" w:rsidP="006A0752">
                  <w:pPr>
                    <w:jc w:val="center"/>
                  </w:pPr>
                  <w:r>
                    <w:t>4 x 6  = …. x ….</w:t>
                  </w:r>
                </w:p>
              </w:txbxContent>
            </v:textbox>
          </v:roundrect>
        </w:pict>
      </w: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5" o:spid="_x0000_s1037" style="position:absolute;z-index:251674624;visibility:visible" from="223.9pt,4.25pt" to="486.4pt,4.25pt">
            <v:stroke dashstyle="dash"/>
          </v:line>
        </w:pict>
      </w:r>
      <w:r w:rsidRPr="007761D8">
        <w:rPr>
          <w:rFonts w:ascii="ALFABET98" w:hAnsi="ALFABET98" w:cs="ALFABET98"/>
          <w:b/>
          <w:bCs/>
          <w:sz w:val="24"/>
          <w:szCs w:val="24"/>
        </w:rPr>
        <w:t xml:space="preserve">2.) </w:t>
      </w:r>
    </w:p>
    <w:p w:rsidR="006664E2" w:rsidRPr="006A0752" w:rsidRDefault="006664E2">
      <w:pPr>
        <w:rPr>
          <w:rFonts w:ascii="ALFABET98" w:hAnsi="ALFABET98" w:cs="ALFABET98"/>
          <w:sz w:val="24"/>
          <w:szCs w:val="24"/>
        </w:rPr>
      </w:pPr>
      <w:r w:rsidRPr="006A0752">
        <w:rPr>
          <w:rFonts w:ascii="ALFABET98 Tur" w:hAnsi="ALFABET98 Tur" w:cs="ALFABET98 Tur"/>
          <w:sz w:val="24"/>
          <w:szCs w:val="24"/>
        </w:rPr>
        <w:t>Yukarıdaki işlemde boş yere, aşağıdakilerden hangisi gelemez?</w:t>
      </w:r>
    </w:p>
    <w:p w:rsidR="006664E2" w:rsidRPr="006A0752" w:rsidRDefault="006664E2">
      <w:pPr>
        <w:rPr>
          <w:rFonts w:ascii="ALFABET98" w:hAnsi="ALFABET98" w:cs="ALFABET98"/>
          <w:sz w:val="24"/>
          <w:szCs w:val="24"/>
        </w:rPr>
      </w:pPr>
      <w:r w:rsidRPr="006A0752">
        <w:rPr>
          <w:rFonts w:ascii="ALFABET98" w:hAnsi="ALFABET98" w:cs="ALFABET98"/>
          <w:sz w:val="24"/>
          <w:szCs w:val="24"/>
        </w:rPr>
        <w:t>A.3 x 8</w:t>
      </w:r>
      <w:r>
        <w:rPr>
          <w:rFonts w:ascii="ALFABET98" w:hAnsi="ALFABET98" w:cs="ALFABET98"/>
          <w:sz w:val="24"/>
          <w:szCs w:val="24"/>
        </w:rPr>
        <w:t xml:space="preserve">      </w:t>
      </w:r>
      <w:r w:rsidRPr="006A0752"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6A0752">
        <w:rPr>
          <w:rFonts w:ascii="ALFABET98" w:hAnsi="ALFABET98" w:cs="ALFABET98"/>
          <w:sz w:val="24"/>
          <w:szCs w:val="24"/>
        </w:rPr>
        <w:t xml:space="preserve"> B.8 x 3  </w:t>
      </w:r>
      <w:r>
        <w:rPr>
          <w:rFonts w:ascii="ALFABET98" w:hAnsi="ALFABET98" w:cs="ALFABET98"/>
          <w:sz w:val="24"/>
          <w:szCs w:val="24"/>
        </w:rPr>
        <w:t xml:space="preserve">       </w:t>
      </w:r>
      <w:r w:rsidRPr="006A0752">
        <w:rPr>
          <w:rFonts w:ascii="ALFABET98" w:hAnsi="ALFABET98" w:cs="ALFABET98"/>
          <w:sz w:val="24"/>
          <w:szCs w:val="24"/>
        </w:rPr>
        <w:t>C.4 x 3</w:t>
      </w: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</w:p>
    <w:p w:rsidR="006664E2" w:rsidRPr="007761D8" w:rsidRDefault="006664E2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28" o:spid="_x0000_s1038" style="position:absolute;z-index:251675648;visibility:visible" from="223.9pt,26.15pt" to="486.4pt,26.15pt">
            <v:stroke dashstyle="dash"/>
          </v:lin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39" type="#_x0000_t62" style="position:absolute;margin-left:33.4pt;margin-top:24.3pt;width:59.25pt;height:49.5pt;z-index:251635712;visibility:visible;v-text-anchor:middle" adj="-3807,12810" filled="f" strokecolor="#40a7c2">
            <v:shadow on="t" color="black" opacity="24903f" origin=",.5" offset="0,.55556mm"/>
            <v:textbox>
              <w:txbxContent>
                <w:p w:rsidR="006664E2" w:rsidRPr="008747FC" w:rsidRDefault="006664E2" w:rsidP="001457AA">
                  <w:pPr>
                    <w:jc w:val="center"/>
                    <w:rPr>
                      <w:rFonts w:ascii="ALFABET98" w:hAnsi="ALFABET98" w:cs="ALFABET98"/>
                    </w:rPr>
                  </w:pPr>
                  <w:r w:rsidRPr="008747FC">
                    <w:rPr>
                      <w:rFonts w:ascii="ALFABET98 Tur" w:hAnsi="ALFABET98 Tur" w:cs="ALFABET98 Tur"/>
                    </w:rPr>
                    <w:t>Yaşım 6.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65" o:spid="_x0000_s1040" type="#_x0000_t62" style="position:absolute;margin-left:92.65pt;margin-top:13.8pt;width:95.25pt;height:1in;flip:x;z-index:251638784;visibility:visible;v-text-anchor:middle" adj="-1821,3180" filled="f" strokecolor="#f68c36">
            <v:shadow on="t" color="black" opacity="24903f" origin=",.5" offset="0,.55556mm"/>
            <v:textbox>
              <w:txbxContent>
                <w:p w:rsidR="006664E2" w:rsidRDefault="006664E2" w:rsidP="00F633FF">
                  <w:pPr>
                    <w:jc w:val="center"/>
                  </w:pPr>
                  <w:r w:rsidRPr="008747FC">
                    <w:rPr>
                      <w:rFonts w:ascii="ALFABET98 Tur" w:hAnsi="ALFABET98 Tur" w:cs="ALFABET98 Tur"/>
                    </w:rPr>
                    <w:t>Benim yaşım, onun yaşının 4 katının 2</w:t>
                  </w:r>
                  <w:r>
                    <w:t xml:space="preserve"> fazlası.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41" type="#_x0000_t75" alt="pepe.jpg" style="position:absolute;margin-left:5.4pt;margin-top:26.85pt;width:27.75pt;height:29.55pt;z-index:251624448;visibility:visible">
            <v:imagedata r:id="rId5" o:title=""/>
          </v:shape>
        </w:pict>
      </w:r>
      <w:r>
        <w:rPr>
          <w:noProof/>
          <w:lang w:eastAsia="tr-TR"/>
        </w:rPr>
        <w:pict>
          <v:shape id="Picture 4" o:spid="_x0000_s1042" type="#_x0000_t75" style="position:absolute;margin-left:191.75pt;margin-top:13.8pt;width:26.65pt;height:46.5pt;z-index:251637760;visibility:visible">
            <v:imagedata r:id="rId6" o:title=""/>
          </v:shape>
        </w:pict>
      </w:r>
      <w:r>
        <w:rPr>
          <w:noProof/>
          <w:lang w:eastAsia="tr-TR"/>
        </w:rPr>
        <w:pict>
          <v:line id="Düz Bağlayıcı 78" o:spid="_x0000_s1043" style="position:absolute;z-index:251643904;visibility:visible" from="-34.85pt,7.1pt" to="227.65pt,7.1pt">
            <v:stroke dashstyle="dash"/>
          </v:line>
        </w:pict>
      </w:r>
    </w:p>
    <w:p w:rsidR="006664E2" w:rsidRDefault="006664E2" w:rsidP="006A0752">
      <w:pPr>
        <w:rPr>
          <w:rFonts w:ascii="ALFABET98" w:hAnsi="ALFABET98" w:cs="ALFABET98"/>
          <w:sz w:val="24"/>
          <w:szCs w:val="24"/>
        </w:rPr>
      </w:pPr>
      <w:r w:rsidRPr="006C312F">
        <w:rPr>
          <w:rFonts w:ascii="ALFABET98" w:hAnsi="ALFABET98" w:cs="ALFABET98"/>
          <w:b/>
          <w:bCs/>
          <w:sz w:val="24"/>
          <w:szCs w:val="24"/>
        </w:rPr>
        <w:t>3.)</w:t>
      </w:r>
      <w:r>
        <w:rPr>
          <w:rFonts w:ascii="ALFABET98" w:hAnsi="ALFABET98" w:cs="ALFABET98"/>
          <w:sz w:val="24"/>
          <w:szCs w:val="24"/>
        </w:rPr>
        <w:t xml:space="preserve">     </w:t>
      </w:r>
    </w:p>
    <w:p w:rsidR="006664E2" w:rsidRDefault="006664E2" w:rsidP="006A0752">
      <w:pPr>
        <w:rPr>
          <w:rFonts w:ascii="ALFABET98" w:hAnsi="ALFABET98" w:cs="ALFABET98"/>
          <w:sz w:val="24"/>
          <w:szCs w:val="24"/>
        </w:rPr>
      </w:pPr>
    </w:p>
    <w:p w:rsidR="006664E2" w:rsidRDefault="006664E2" w:rsidP="006A0752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                                                 Buna göre, ikisinin yaşlarının toplamı kaçtır?</w:t>
      </w:r>
    </w:p>
    <w:p w:rsidR="006664E2" w:rsidRDefault="006664E2" w:rsidP="006A075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29" o:spid="_x0000_s1044" style="position:absolute;z-index:251676672;visibility:visible" from="225.4pt,28.6pt" to="487.9pt,28.6pt">
            <v:stroke dashstyle="dash"/>
          </v:line>
        </w:pict>
      </w:r>
      <w:r>
        <w:rPr>
          <w:rFonts w:ascii="ALFABET98" w:hAnsi="ALFABET98" w:cs="ALFABET98"/>
          <w:sz w:val="24"/>
          <w:szCs w:val="24"/>
        </w:rPr>
        <w:t>A.32               B.26             C.24</w:t>
      </w:r>
    </w:p>
    <w:p w:rsidR="006664E2" w:rsidRDefault="006664E2" w:rsidP="006A075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Resim 14" o:spid="_x0000_s1045" type="#_x0000_t75" alt="index" style="position:absolute;margin-left:11.65pt;margin-top:22.1pt;width:35.75pt;height:33.75pt;z-index:251644928;visibility:visible">
            <v:imagedata r:id="rId7" o:title=""/>
          </v:shape>
        </w:pict>
      </w:r>
      <w:r>
        <w:rPr>
          <w:noProof/>
          <w:lang w:eastAsia="tr-TR"/>
        </w:rPr>
        <w:pict>
          <v:roundrect id="Yuvarlatılmış Dikdörtgen 70" o:spid="_x0000_s1046" style="position:absolute;margin-left:60.4pt;margin-top:22.1pt;width:115.5pt;height:33.75pt;z-index:251640832;visibility:visible;v-text-anchor:middle" arcsize="10923f" filled="f" strokecolor="#94b64e">
            <v:shadow on="t" color="black" opacity="24903f" origin=",.5" offset="0,.55556mm"/>
            <v:textbox>
              <w:txbxContent>
                <w:p w:rsidR="006664E2" w:rsidRPr="008747FC" w:rsidRDefault="006664E2" w:rsidP="00BA27AF">
                  <w:pPr>
                    <w:jc w:val="center"/>
                    <w:rPr>
                      <w:rFonts w:ascii="ALFABET98" w:hAnsi="ALFABET98" w:cs="ALFABET98"/>
                      <w:sz w:val="28"/>
                      <w:szCs w:val="28"/>
                    </w:rPr>
                  </w:pPr>
                  <w:r w:rsidRPr="008747FC">
                    <w:rPr>
                      <w:rFonts w:ascii="ALFABET98" w:hAnsi="ALFABET98" w:cs="ALFABET98"/>
                      <w:sz w:val="28"/>
                      <w:szCs w:val="28"/>
                    </w:rPr>
                    <w:t>5 + 5 + 5 + 5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5" o:spid="_x0000_s1047" style="position:absolute;z-index:251667456;visibility:visible" from="-37.1pt,14.65pt" to="225.4pt,14.65pt">
            <v:stroke dashstyle="dash"/>
          </v:line>
        </w:pict>
      </w:r>
    </w:p>
    <w:p w:rsidR="006664E2" w:rsidRPr="006C312F" w:rsidRDefault="006664E2">
      <w:pPr>
        <w:rPr>
          <w:rFonts w:ascii="ALFABET98" w:hAnsi="ALFABET98" w:cs="ALFABET98"/>
          <w:b/>
          <w:bCs/>
          <w:sz w:val="24"/>
          <w:szCs w:val="24"/>
        </w:rPr>
      </w:pPr>
      <w:r w:rsidRPr="006C312F">
        <w:rPr>
          <w:rFonts w:ascii="ALFABET98" w:hAnsi="ALFABET98" w:cs="ALFABET98"/>
          <w:b/>
          <w:bCs/>
          <w:sz w:val="24"/>
          <w:szCs w:val="24"/>
        </w:rPr>
        <w:t>4.)</w:t>
      </w:r>
      <w:r w:rsidRPr="006C312F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664E2" w:rsidRDefault="006664E2" w:rsidP="008747FC">
      <w:pPr>
        <w:spacing w:after="0" w:line="240" w:lineRule="auto"/>
        <w:rPr>
          <w:rFonts w:ascii="ALFABET98" w:hAnsi="ALFABET98" w:cs="ALFABET98"/>
          <w:i/>
          <w:iCs/>
          <w:sz w:val="24"/>
          <w:szCs w:val="24"/>
          <w:u w:val="single"/>
          <w:lang w:eastAsia="tr-TR"/>
        </w:rPr>
      </w:pPr>
      <w:r>
        <w:rPr>
          <w:rFonts w:ascii="ALFABET98 Tur" w:hAnsi="ALFABET98 Tur" w:cs="ALFABET98 Tur"/>
          <w:sz w:val="24"/>
          <w:szCs w:val="24"/>
          <w:lang w:eastAsia="tr-TR"/>
        </w:rPr>
        <w:t xml:space="preserve">                                                   Arı Maya’nın</w:t>
      </w:r>
      <w:r w:rsidRPr="008747FC">
        <w:rPr>
          <w:rFonts w:ascii="ALFABET98 Tur" w:hAnsi="ALFABET98 Tur" w:cs="ALFABET98 Tur"/>
          <w:sz w:val="24"/>
          <w:szCs w:val="24"/>
          <w:lang w:eastAsia="tr-TR"/>
        </w:rPr>
        <w:t xml:space="preserve"> toplama işleminin, çarpma işlemi şeklinde yazılımı aşağıdakilerden </w:t>
      </w:r>
      <w:r>
        <w:rPr>
          <w:rFonts w:ascii="ALFABET98" w:hAnsi="ALFABET98" w:cs="ALFABET98"/>
          <w:i/>
          <w:iCs/>
          <w:sz w:val="24"/>
          <w:szCs w:val="24"/>
          <w:u w:val="single"/>
          <w:lang w:eastAsia="tr-TR"/>
        </w:rPr>
        <w:t>hangisi olamaz</w:t>
      </w:r>
      <w:r w:rsidRPr="008747FC">
        <w:rPr>
          <w:rFonts w:ascii="ALFABET98" w:hAnsi="ALFABET98" w:cs="ALFABET98"/>
          <w:i/>
          <w:iCs/>
          <w:sz w:val="24"/>
          <w:szCs w:val="24"/>
          <w:u w:val="single"/>
          <w:lang w:eastAsia="tr-TR"/>
        </w:rPr>
        <w:t>?</w:t>
      </w:r>
    </w:p>
    <w:p w:rsidR="006664E2" w:rsidRDefault="006664E2" w:rsidP="008747FC">
      <w:pPr>
        <w:spacing w:after="0" w:line="240" w:lineRule="auto"/>
        <w:rPr>
          <w:rFonts w:ascii="ALFABET98" w:hAnsi="ALFABET98" w:cs="ALFABET98"/>
          <w:i/>
          <w:iCs/>
          <w:sz w:val="24"/>
          <w:szCs w:val="24"/>
          <w:u w:val="single"/>
          <w:lang w:eastAsia="tr-TR"/>
        </w:rPr>
      </w:pPr>
    </w:p>
    <w:p w:rsidR="006664E2" w:rsidRPr="008747FC" w:rsidRDefault="006664E2" w:rsidP="008747FC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>
        <w:rPr>
          <w:rFonts w:ascii="ALFABET98" w:hAnsi="ALFABET98" w:cs="ALFABET98"/>
          <w:sz w:val="24"/>
          <w:szCs w:val="24"/>
          <w:lang w:eastAsia="tr-TR"/>
        </w:rPr>
        <w:t>A. 5 x 5         B. 5 x 4        C. 4 x 5</w: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oval id="Oval 20" o:spid="_x0000_s1048" style="position:absolute;margin-left:163.9pt;margin-top:2.85pt;width:57pt;height:78.75pt;z-index:251670528;visibility:visible;v-text-anchor:middle" filled="f" strokecolor="#795d9b">
            <v:shadow on="t" color="black" opacity="24903f" origin=",.5" offset="0,.55556mm"/>
            <v:textbox>
              <w:txbxContent>
                <w:p w:rsidR="006664E2" w:rsidRPr="00C3034F" w:rsidRDefault="006664E2" w:rsidP="00C3034F">
                  <w:pPr>
                    <w:jc w:val="center"/>
                    <w:rPr>
                      <w:rFonts w:ascii="ALFABET98" w:hAnsi="ALFABET98" w:cs="ALFABET98"/>
                    </w:rPr>
                  </w:pPr>
                  <w:r w:rsidRPr="00C3034F">
                    <w:rPr>
                      <w:rFonts w:ascii="ALFABET98" w:hAnsi="ALFABET98" w:cs="ALFABET98"/>
                    </w:rPr>
                    <w:t xml:space="preserve">  </w:t>
                  </w:r>
                  <w:r>
                    <w:rPr>
                      <w:rFonts w:ascii="ALFABET98" w:hAnsi="ALFABET98" w:cs="ALFABET98"/>
                    </w:rPr>
                    <w:t>7</w:t>
                  </w:r>
                  <w:r w:rsidRPr="00C3034F">
                    <w:rPr>
                      <w:rFonts w:ascii="ALFABET98" w:hAnsi="ALFABET98" w:cs="ALFABET98"/>
                    </w:rPr>
                    <w:t xml:space="preserve">        x</w:t>
                  </w:r>
                  <w:r>
                    <w:rPr>
                      <w:rFonts w:ascii="ALFABET98" w:hAnsi="ALFABET98" w:cs="ALFABET98"/>
                    </w:rPr>
                    <w:t>5</w:t>
                  </w:r>
                  <w:r w:rsidRPr="00C3034F">
                    <w:rPr>
                      <w:rFonts w:ascii="ALFABET98" w:hAnsi="ALFABET98" w:cs="ALFABET98"/>
                    </w:rPr>
                    <w:t xml:space="preserve">          . 3</w:t>
                  </w:r>
                  <w:r>
                    <w:rPr>
                      <w:rFonts w:ascii="ALFABET98" w:hAnsi="ALFABET98" w:cs="ALFABET9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" o:spid="_x0000_s1049" style="position:absolute;margin-left:93.4pt;margin-top:2.85pt;width:57pt;height:78.75pt;z-index:251669504;visibility:visible;v-text-anchor:middle" filled="f" strokecolor="#94b64e">
            <v:shadow on="t" color="black" opacity="24903f" origin=",.5" offset="0,.55556mm"/>
            <v:textbox>
              <w:txbxContent>
                <w:p w:rsidR="006664E2" w:rsidRPr="00C3034F" w:rsidRDefault="006664E2" w:rsidP="00C3034F">
                  <w:pPr>
                    <w:jc w:val="center"/>
                    <w:rPr>
                      <w:rFonts w:ascii="ALFABET98" w:hAnsi="ALFABET98" w:cs="ALFABET98"/>
                    </w:rPr>
                  </w:pPr>
                  <w:r w:rsidRPr="00C3034F">
                    <w:rPr>
                      <w:rFonts w:ascii="ALFABET98" w:hAnsi="ALFABET98" w:cs="ALFABET98"/>
                    </w:rPr>
                    <w:t xml:space="preserve">  </w:t>
                  </w:r>
                  <w:r>
                    <w:rPr>
                      <w:rFonts w:ascii="ALFABET98" w:hAnsi="ALFABET98" w:cs="ALFABET98"/>
                    </w:rPr>
                    <w:t>9</w:t>
                  </w:r>
                  <w:r w:rsidRPr="00C3034F">
                    <w:rPr>
                      <w:rFonts w:ascii="ALFABET98" w:hAnsi="ALFABET98" w:cs="ALFABET98"/>
                    </w:rPr>
                    <w:t xml:space="preserve">        x</w:t>
                  </w:r>
                  <w:r>
                    <w:rPr>
                      <w:rFonts w:ascii="ALFABET98" w:hAnsi="ALFABET98" w:cs="ALFABET98"/>
                    </w:rPr>
                    <w:t>3</w:t>
                  </w:r>
                  <w:r w:rsidRPr="00C3034F">
                    <w:rPr>
                      <w:rFonts w:ascii="ALFABET98" w:hAnsi="ALFABET98" w:cs="ALFABET98"/>
                    </w:rPr>
                    <w:t xml:space="preserve">          . </w:t>
                  </w:r>
                  <w:r>
                    <w:rPr>
                      <w:rFonts w:ascii="ALFABET98" w:hAnsi="ALFABET98" w:cs="ALFABET98"/>
                    </w:rPr>
                    <w:t>24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" o:spid="_x0000_s1050" style="position:absolute;margin-left:22.15pt;margin-top:5.1pt;width:57pt;height:78.75pt;z-index:251668480;visibility:visible;v-text-anchor:middle" filled="f" strokecolor="#40a7c2">
            <v:shadow on="t" color="black" opacity="24903f" origin=",.5" offset="0,.55556mm"/>
            <v:textbox>
              <w:txbxContent>
                <w:p w:rsidR="006664E2" w:rsidRPr="00C3034F" w:rsidRDefault="006664E2" w:rsidP="00C3034F">
                  <w:pPr>
                    <w:jc w:val="center"/>
                    <w:rPr>
                      <w:rFonts w:ascii="ALFABET98" w:hAnsi="ALFABET98" w:cs="ALFABET98"/>
                    </w:rPr>
                  </w:pPr>
                  <w:r w:rsidRPr="00C3034F">
                    <w:rPr>
                      <w:rFonts w:ascii="ALFABET98" w:hAnsi="ALFABET98" w:cs="ALFABET98"/>
                    </w:rPr>
                    <w:t xml:space="preserve">  8        x4          . 32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Köşeleri Yuvarlanmış Dikdörtgen Belirtme Çizgisi 59" o:spid="_x0000_s1051" type="#_x0000_t62" style="position:absolute;margin-left:333.75pt;margin-top:174.75pt;width:171pt;height:54.75pt;z-index:251634688;visibility:visible" adj="23141,3038">
            <v:textbox>
              <w:txbxContent>
                <w:p w:rsidR="006664E2" w:rsidRPr="00997DA2" w:rsidRDefault="006664E2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8" o:spid="_x0000_s1052" type="#_x0000_t62" style="position:absolute;margin-left:333.75pt;margin-top:174.75pt;width:171pt;height:54.75pt;z-index:251633664;visibility:visible" adj="23141,3038">
            <v:textbox>
              <w:txbxContent>
                <w:p w:rsidR="006664E2" w:rsidRPr="00997DA2" w:rsidRDefault="006664E2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6" o:spid="_x0000_s1053" type="#_x0000_t62" style="position:absolute;margin-left:333.75pt;margin-top:174.75pt;width:171pt;height:54.75pt;z-index:251632640;visibility:visible" adj="23141,3038">
            <v:textbox>
              <w:txbxContent>
                <w:p w:rsidR="006664E2" w:rsidRPr="00997DA2" w:rsidRDefault="006664E2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4" o:spid="_x0000_s1054" type="#_x0000_t62" style="position:absolute;margin-left:333.75pt;margin-top:174.75pt;width:171pt;height:54.75pt;z-index:251631616;visibility:visible" adj="23141,3038">
            <v:textbox>
              <w:txbxContent>
                <w:p w:rsidR="006664E2" w:rsidRPr="00997DA2" w:rsidRDefault="006664E2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0" o:spid="_x0000_s1055" type="#_x0000_t62" style="position:absolute;margin-left:333.75pt;margin-top:174.75pt;width:171pt;height:54.75pt;z-index:251630592;visibility:visible" adj="23141,3038">
            <v:textbox>
              <w:txbxContent>
                <w:p w:rsidR="006664E2" w:rsidRPr="00997DA2" w:rsidRDefault="006664E2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8" o:spid="_x0000_s1056" type="#_x0000_t62" style="position:absolute;margin-left:333.75pt;margin-top:174.75pt;width:171pt;height:54.75pt;z-index:251629568;visibility:visible" adj="23141,3038">
            <v:textbox>
              <w:txbxContent>
                <w:p w:rsidR="006664E2" w:rsidRPr="00997DA2" w:rsidRDefault="006664E2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7" o:spid="_x0000_s1057" type="#_x0000_t62" style="position:absolute;margin-left:370.1pt;margin-top:66.75pt;width:174.05pt;height:56.25pt;z-index:251628544;visibility:visible" adj="-2947,11174">
            <v:textbox>
              <w:txbxContent>
                <w:p w:rsidR="006664E2" w:rsidRDefault="006664E2">
                  <w:r>
                    <w:t xml:space="preserve"> AA    A       Yandaki işleme </w:t>
                  </w:r>
                </w:p>
                <w:p w:rsidR="006664E2" w:rsidRDefault="006664E2">
                  <w:r>
                    <w:t xml:space="preserve">         AA      göre A sayısı kaç</w:t>
                  </w:r>
                </w:p>
                <w:p w:rsidR="006664E2" w:rsidRDefault="006664E2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5" o:spid="_x0000_s1058" type="#_x0000_t62" style="position:absolute;margin-left:370.1pt;margin-top:66.75pt;width:174.05pt;height:56.25pt;z-index:251627520;visibility:visible" adj="-2947,11174">
            <v:textbox>
              <w:txbxContent>
                <w:p w:rsidR="006664E2" w:rsidRDefault="006664E2">
                  <w:r>
                    <w:t xml:space="preserve"> AA    A       Yandaki işleme </w:t>
                  </w:r>
                </w:p>
                <w:p w:rsidR="006664E2" w:rsidRDefault="006664E2">
                  <w:r>
                    <w:t xml:space="preserve">         AA      göre A sayısı kaç</w:t>
                  </w:r>
                </w:p>
                <w:p w:rsidR="006664E2" w:rsidRDefault="006664E2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4" o:spid="_x0000_s1059" type="#_x0000_t62" style="position:absolute;margin-left:370.1pt;margin-top:66.75pt;width:174.05pt;height:56.25pt;z-index:251626496;visibility:visible" adj="-2947,11174">
            <v:textbox>
              <w:txbxContent>
                <w:p w:rsidR="006664E2" w:rsidRDefault="006664E2">
                  <w:r>
                    <w:t xml:space="preserve"> AA    A       Yandaki işleme </w:t>
                  </w:r>
                </w:p>
                <w:p w:rsidR="006664E2" w:rsidRDefault="006664E2">
                  <w:r>
                    <w:t xml:space="preserve">         AA      göre A sayısı kaç</w:t>
                  </w:r>
                </w:p>
                <w:p w:rsidR="006664E2" w:rsidRDefault="006664E2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3" o:spid="_x0000_s1060" type="#_x0000_t62" style="position:absolute;margin-left:370.1pt;margin-top:66.75pt;width:174.05pt;height:56.25pt;z-index:251625472;visibility:visible" adj="-2947,11174">
            <v:textbox>
              <w:txbxContent>
                <w:p w:rsidR="006664E2" w:rsidRDefault="006664E2">
                  <w:r>
                    <w:t xml:space="preserve"> AA    A       Yandaki işleme </w:t>
                  </w:r>
                </w:p>
                <w:p w:rsidR="006664E2" w:rsidRDefault="006664E2">
                  <w:r>
                    <w:t xml:space="preserve">         AA      göre A sayısı kaç</w:t>
                  </w:r>
                </w:p>
                <w:p w:rsidR="006664E2" w:rsidRDefault="006664E2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rFonts w:ascii="ALFABET98" w:hAnsi="ALFABET98" w:cs="ALFABET98"/>
          <w:sz w:val="24"/>
          <w:szCs w:val="24"/>
          <w:lang w:eastAsia="tr-TR"/>
        </w:rPr>
        <w:t xml:space="preserve">                                              </w:t>
      </w:r>
      <w:r w:rsidRPr="006C312F">
        <w:rPr>
          <w:rFonts w:ascii="ALFABET98" w:hAnsi="ALFABET98" w:cs="ALFABET98"/>
          <w:b/>
          <w:bCs/>
          <w:sz w:val="24"/>
          <w:szCs w:val="24"/>
          <w:lang w:eastAsia="tr-TR"/>
        </w:rPr>
        <w:t>5.)</w: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line id="Düz Bağlayıcı 95" o:spid="_x0000_s1061" style="position:absolute;flip:x;z-index:251651072;visibility:visible" from="180.4pt,1.45pt" to="204.4pt,1.4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1" o:spid="_x0000_s1062" style="position:absolute;flip:x;z-index:251649024;visibility:visible" from="112.9pt,2.95pt" to="136.9pt,2.9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4" o:spid="_x0000_s1063" style="position:absolute;flip:x;z-index:251650048;visibility:visible" from="40.9pt,3.7pt" to="64.9pt,3.7pt" strokecolor="windowText" strokeweight="2pt">
            <v:shadow on="t" color="black" opacity="24903f" origin=",.5" offset="0,.55556mm"/>
          </v:line>
        </w:pic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Default="006664E2" w:rsidP="006C312F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Serbest Form 22" o:spid="_x0000_s1064" style="position:absolute;margin-left:123.4pt;margin-top:.5pt;width:39pt;height:17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775,523875" path="m,c9525,15875,25531,29364,28575,47625v4864,29186,-9496,66587,-19050,95250c24404,276782,-3091,191968,47625,257175v14056,18072,25400,38100,38100,57150l104775,342900v-2128,25536,404,103968,-19050,142875c74955,507316,70545,510480,57150,523875e" filled="f" strokecolor="windowText" strokeweight="2pt">
            <v:shadow on="t" color="black" opacity="24903f" origin=",.5" offset="0,.55556mm"/>
            <v:path arrowok="t" o:connecttype="custom" o:connectlocs="0,0;135082,19916;45027,59748;225136,107546;405245,131445;495300,143395;405245,203142;270164,219075" o:connectangles="0,0,0,0,0,0,0,0"/>
          </v:shape>
        </w:pict>
      </w:r>
      <w:r>
        <w:rPr>
          <w:noProof/>
          <w:lang w:eastAsia="tr-TR"/>
        </w:rPr>
        <w:pict>
          <v:shape id="Serbest Form 23" o:spid="_x0000_s1065" style="position:absolute;margin-left:192.4pt;margin-top:.5pt;width:39pt;height:1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775,523875" path="m,c9525,15875,25531,29364,28575,47625v4864,29186,-9496,66587,-19050,95250c24404,276782,-3091,191968,47625,257175v14056,18072,25400,38100,38100,57150l104775,342900v-2128,25536,404,103968,-19050,142875c74955,507316,70545,510480,57150,523875e" filled="f" strokecolor="windowText" strokeweight="2pt">
            <v:shadow on="t" color="black" opacity="24903f" origin=",.5" offset="0,.55556mm"/>
            <v:path arrowok="t" o:connecttype="custom" o:connectlocs="0,0;135082,19916;45027,59748;225136,107546;405245,131445;495300,143395;405245,203142;270164,219075" o:connectangles="0,0,0,0,0,0,0,0"/>
          </v:shape>
        </w:pict>
      </w:r>
      <w:r>
        <w:rPr>
          <w:noProof/>
          <w:lang w:eastAsia="tr-TR"/>
        </w:rPr>
        <w:pict>
          <v:shape id="Serbest Form 21" o:spid="_x0000_s1066" style="position:absolute;margin-left:49.15pt;margin-top:2.75pt;width:39pt;height:1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775,523875" path="m,c9525,15875,25531,29364,28575,47625v4864,29186,-9496,66587,-19050,95250c24404,276782,-3091,191968,47625,257175v14056,18072,25400,38100,38100,57150l104775,342900v-2128,25536,404,103968,-19050,142875c74955,507316,70545,510480,57150,523875e" filled="f" strokeweight="2pt">
            <v:shadow on="t" color="black" opacity="24903f" origin=",.5" offset="0,.55556mm"/>
            <v:path arrowok="t" o:connecttype="custom" o:connectlocs="0,0;135082,19916;45027,59748;225136,107546;405245,131445;495300,143395;405245,203142;270164,219075" o:connectangles="0,0,0,0,0,0,0,0"/>
          </v:shape>
        </w:pic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6664E2" w:rsidRDefault="006664E2" w:rsidP="00C3034F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C3034F">
        <w:rPr>
          <w:rFonts w:ascii="ALFABET98 Tur" w:hAnsi="ALFABET98 Tur" w:cs="ALFABET98 Tur"/>
          <w:sz w:val="24"/>
          <w:szCs w:val="24"/>
          <w:lang w:eastAsia="tr-TR"/>
        </w:rPr>
        <w:t xml:space="preserve">Yusuf  yukarıdaki balonlardan </w:t>
      </w:r>
      <w:r w:rsidRPr="00C3034F">
        <w:rPr>
          <w:rFonts w:ascii="ALFABET98 Tur" w:hAnsi="ALFABET98 Tur" w:cs="ALFABET98 Tur"/>
          <w:i/>
          <w:iCs/>
          <w:sz w:val="24"/>
          <w:szCs w:val="24"/>
          <w:u w:val="single"/>
          <w:lang w:eastAsia="tr-TR"/>
        </w:rPr>
        <w:t>yanlış</w:t>
      </w:r>
      <w:r w:rsidRPr="00C3034F">
        <w:rPr>
          <w:rFonts w:ascii="ALFABET98" w:hAnsi="ALFABET98" w:cs="ALFABET98"/>
          <w:sz w:val="24"/>
          <w:szCs w:val="24"/>
          <w:lang w:eastAsia="tr-TR"/>
        </w:rPr>
        <w:t xml:space="preserve"> </w:t>
      </w:r>
      <w:r w:rsidRPr="00C3034F">
        <w:rPr>
          <w:rFonts w:ascii="ALFABET98 Tur" w:hAnsi="ALFABET98 Tur" w:cs="ALFABET98 Tur"/>
          <w:i/>
          <w:iCs/>
          <w:sz w:val="24"/>
          <w:szCs w:val="24"/>
          <w:u w:val="single"/>
          <w:lang w:eastAsia="tr-TR"/>
        </w:rPr>
        <w:t xml:space="preserve">olanları </w:t>
      </w:r>
      <w:r w:rsidRPr="00C3034F">
        <w:rPr>
          <w:rFonts w:ascii="ALFABET98" w:hAnsi="ALFABET98" w:cs="ALFABET98"/>
          <w:i/>
          <w:iCs/>
          <w:sz w:val="24"/>
          <w:szCs w:val="24"/>
          <w:u w:val="single"/>
          <w:lang w:eastAsia="tr-TR"/>
        </w:rPr>
        <w:t>patlatacak</w:t>
      </w:r>
      <w:r w:rsidRPr="00C3034F">
        <w:rPr>
          <w:rFonts w:ascii="ALFABET98 Tur" w:hAnsi="ALFABET98 Tur" w:cs="ALFABET98 Tur"/>
          <w:sz w:val="24"/>
          <w:szCs w:val="24"/>
          <w:lang w:eastAsia="tr-TR"/>
        </w:rPr>
        <w:t>. Yusuf kaç balonu patlatması gerekir?</w:t>
      </w:r>
    </w:p>
    <w:p w:rsidR="006664E2" w:rsidRDefault="006664E2" w:rsidP="00C3034F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6664E2" w:rsidRPr="00C3034F" w:rsidRDefault="006664E2" w:rsidP="00C3034F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>
        <w:rPr>
          <w:rFonts w:ascii="ALFABET98" w:hAnsi="ALFABET98" w:cs="ALFABET98"/>
          <w:sz w:val="24"/>
          <w:szCs w:val="24"/>
          <w:lang w:eastAsia="tr-TR"/>
        </w:rPr>
        <w:t>A.1                  B.2                  C.3</w: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roundrect id="Yuvarlatılmış Dikdörtgen 66" o:spid="_x0000_s1067" style="position:absolute;margin-left:79.15pt;margin-top:5.6pt;width:175.5pt;height:99.75pt;z-index:251639808;visibility:visible;v-text-anchor:middle" arcsize="10923f" filled="f" strokecolor="#795d9b">
            <v:stroke dashstyle="longDashDotDot"/>
            <v:shadow on="t" color="black" opacity="24903f" origin=",.5" offset="0,.55556mm"/>
            <v:textbox>
              <w:txbxContent>
                <w:p w:rsidR="006664E2" w:rsidRPr="00BA27AF" w:rsidRDefault="006664E2" w:rsidP="00BA27AF">
                  <w:pP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</w:rPr>
                    <w:t xml:space="preserve">Yandaki </w:t>
                  </w:r>
                  <w:r w:rsidRPr="00C3034F">
                    <w:rPr>
                      <w:rFonts w:ascii="ALFABET98 Tur" w:hAnsi="ALFABET98 Tur" w:cs="ALFABET98 Tur"/>
                    </w:rPr>
                    <w:t>otobüste 8 koltuk var. Her koltukta 3 yolcu oturuyor. Otobüsün içinde 43 yolcu olduğuna göre</w:t>
                  </w:r>
                  <w:r>
                    <w:t xml:space="preserve"> otobüste kaç yolcu </w:t>
                  </w:r>
                  <w:r w:rsidRPr="00B155AE">
                    <w:rPr>
                      <w:i/>
                      <w:iCs/>
                      <w:u w:val="single"/>
                    </w:rPr>
                    <w:t>ayakta duruyor?</w:t>
                  </w:r>
                </w:p>
              </w:txbxContent>
            </v:textbox>
          </v:roundrect>
        </w:pic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  <w:r w:rsidRPr="00F633FF">
        <w:rPr>
          <w:rFonts w:ascii="ALFABET98" w:hAnsi="ALFABET98" w:cs="ALFABET98"/>
          <w:b/>
          <w:bCs/>
          <w:sz w:val="24"/>
          <w:szCs w:val="24"/>
          <w:lang w:eastAsia="tr-TR"/>
        </w:rPr>
        <w:t>6.</w:t>
      </w:r>
      <w:r w:rsidRPr="00C3034F">
        <w:rPr>
          <w:rFonts w:ascii="ALFABET98" w:hAnsi="ALFABET98" w:cs="ALFABET98"/>
          <w:noProof/>
          <w:sz w:val="24"/>
          <w:szCs w:val="24"/>
          <w:lang w:eastAsia="tr-TR"/>
        </w:rPr>
        <w:t xml:space="preserve"> </w:t>
      </w:r>
      <w:r w:rsidRPr="00B55D4C">
        <w:rPr>
          <w:noProof/>
          <w:lang w:eastAsia="tr-TR"/>
        </w:rPr>
        <w:pict>
          <v:shape id="Resim 27" o:spid="_x0000_i1025" type="#_x0000_t75" alt="http://www.fotosearch.com/bthumb/UNC/UNC240/u19942751.jpg" style="width:62.25pt;height:56.25pt;visibility:visible">
            <v:imagedata r:id="rId8" o:title=""/>
          </v:shape>
        </w:pic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Pr="005249F6" w:rsidRDefault="006664E2" w:rsidP="006C312F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5249F6">
        <w:rPr>
          <w:rFonts w:ascii="ALFABET98" w:hAnsi="ALFABET98" w:cs="ALFABET98"/>
          <w:sz w:val="24"/>
          <w:szCs w:val="24"/>
          <w:lang w:eastAsia="tr-TR"/>
        </w:rPr>
        <w:t>A.18                 B. 19            C.24</w:t>
      </w: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</w:p>
    <w:p w:rsidR="006664E2" w:rsidRPr="005249F6" w:rsidRDefault="006664E2" w:rsidP="005249F6">
      <w:pPr>
        <w:rPr>
          <w:rFonts w:ascii="ALFABET98" w:hAnsi="ALFABET98" w:cs="ALFABET98"/>
          <w:sz w:val="24"/>
          <w:szCs w:val="24"/>
          <w:lang w:eastAsia="tr-TR"/>
        </w:rPr>
      </w:pPr>
      <w:r w:rsidRPr="00BA27AF">
        <w:rPr>
          <w:rFonts w:ascii="ALFABET98" w:hAnsi="ALFABET98" w:cs="ALFABET98"/>
          <w:b/>
          <w:bCs/>
          <w:sz w:val="24"/>
          <w:szCs w:val="24"/>
          <w:lang w:eastAsia="tr-TR"/>
        </w:rPr>
        <w:t>7.</w:t>
      </w:r>
      <w:r w:rsidRPr="005249F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</w:t>
      </w:r>
      <w:r>
        <w:rPr>
          <w:rFonts w:ascii="ALFABET98" w:hAnsi="ALFABET98" w:cs="ALFABET98"/>
          <w:sz w:val="24"/>
          <w:szCs w:val="24"/>
          <w:lang w:eastAsia="tr-TR"/>
        </w:rPr>
        <w:t xml:space="preserve">( 5 + 4 ) -  2  =      </w:t>
      </w:r>
      <w:r w:rsidRPr="005249F6">
        <w:rPr>
          <w:rFonts w:ascii="ALFABET98" w:hAnsi="ALFABET98" w:cs="ALFABET98"/>
          <w:sz w:val="24"/>
          <w:szCs w:val="24"/>
          <w:lang w:eastAsia="tr-TR"/>
        </w:rPr>
        <w:t>0 + ( 3 x 6 ) =</w:t>
      </w:r>
    </w:p>
    <w:p w:rsidR="006664E2" w:rsidRPr="005249F6" w:rsidRDefault="006664E2" w:rsidP="005249F6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>
        <w:rPr>
          <w:rFonts w:ascii="ALFABET98" w:hAnsi="ALFABET98" w:cs="ALFABET98"/>
          <w:sz w:val="24"/>
          <w:szCs w:val="24"/>
          <w:lang w:eastAsia="tr-TR"/>
        </w:rPr>
        <w:t xml:space="preserve">     ( 2 x 3 ) + 13 =      </w:t>
      </w:r>
      <w:r w:rsidRPr="005249F6">
        <w:rPr>
          <w:rFonts w:ascii="ALFABET98" w:hAnsi="ALFABET98" w:cs="ALFABET98"/>
          <w:sz w:val="24"/>
          <w:szCs w:val="24"/>
          <w:lang w:eastAsia="tr-TR"/>
        </w:rPr>
        <w:t>3 + ( 4 x 4 ) =</w:t>
      </w:r>
    </w:p>
    <w:p w:rsidR="006664E2" w:rsidRPr="005249F6" w:rsidRDefault="006664E2" w:rsidP="005249F6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6664E2" w:rsidRDefault="006664E2" w:rsidP="005249F6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 w:rsidRPr="005249F6">
        <w:rPr>
          <w:rFonts w:ascii="ALFABET98 Tur" w:hAnsi="ALFABET98 Tur" w:cs="ALFABET98 Tur"/>
          <w:sz w:val="24"/>
          <w:szCs w:val="24"/>
          <w:lang w:eastAsia="tr-TR"/>
        </w:rPr>
        <w:t xml:space="preserve">       Yukarıdaki işlemlerden kaç tanesinin sonucu  “18” dir?</w:t>
      </w:r>
    </w:p>
    <w:p w:rsidR="006664E2" w:rsidRDefault="006664E2" w:rsidP="005249F6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</w:p>
    <w:p w:rsidR="006664E2" w:rsidRPr="005249F6" w:rsidRDefault="006664E2" w:rsidP="005249F6">
      <w:pPr>
        <w:spacing w:after="0" w:line="240" w:lineRule="auto"/>
        <w:rPr>
          <w:rFonts w:ascii="ALFABET98" w:hAnsi="ALFABET98" w:cs="ALFABET98"/>
          <w:sz w:val="24"/>
          <w:szCs w:val="24"/>
          <w:lang w:eastAsia="tr-TR"/>
        </w:rPr>
      </w:pPr>
      <w:r>
        <w:rPr>
          <w:rFonts w:ascii="ALFABET98" w:hAnsi="ALFABET98" w:cs="ALFABET98"/>
          <w:sz w:val="24"/>
          <w:szCs w:val="24"/>
          <w:lang w:eastAsia="tr-TR"/>
        </w:rPr>
        <w:t>A.1                  B.2                 C.3</w:t>
      </w:r>
    </w:p>
    <w:p w:rsidR="006664E2" w:rsidRPr="005249F6" w:rsidRDefault="006664E2" w:rsidP="005249F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30" o:spid="_x0000_s1068" type="#_x0000_t62" style="position:absolute;margin-left:48.4pt;margin-top:10.95pt;width:199.5pt;height:1in;z-index:251677696;visibility:visible;v-text-anchor:middle" adj="-1979,10350" filled="f" strokecolor="#be4b48">
            <v:shadow on="t" color="black" opacity="24903f" origin=",.5" offset="0,.55556mm"/>
            <v:textbox>
              <w:txbxContent>
                <w:p w:rsidR="006664E2" w:rsidRPr="005249F6" w:rsidRDefault="006664E2" w:rsidP="005249F6">
                  <w:pPr>
                    <w:spacing w:after="0" w:line="240" w:lineRule="auto"/>
                    <w:rPr>
                      <w:rFonts w:ascii="ALFABET98" w:hAnsi="ALFABET98" w:cs="ALFABET98"/>
                      <w:sz w:val="24"/>
                      <w:szCs w:val="24"/>
                      <w:lang w:eastAsia="tr-TR"/>
                    </w:rPr>
                  </w:pPr>
                  <w:r w:rsidRPr="005249F6">
                    <w:rPr>
                      <w:rFonts w:ascii="ALFABET98 Tur" w:hAnsi="ALFABET98 Tur" w:cs="ALFABET98 Tur"/>
                      <w:sz w:val="24"/>
                      <w:szCs w:val="24"/>
                      <w:lang w:eastAsia="tr-TR"/>
                    </w:rPr>
                    <w:t>Sınıfta 1</w:t>
                  </w:r>
                  <w:r>
                    <w:rPr>
                      <w:rFonts w:ascii="ALFABET98" w:hAnsi="ALFABET98" w:cs="ALFABET98"/>
                      <w:sz w:val="24"/>
                      <w:szCs w:val="24"/>
                      <w:lang w:eastAsia="tr-TR"/>
                    </w:rPr>
                    <w:t>0</w:t>
                  </w:r>
                  <w:r w:rsidRPr="005249F6">
                    <w:rPr>
                      <w:rFonts w:ascii="ALFABET98 Tur" w:hAnsi="ALFABET98 Tur" w:cs="ALFABET98 Tur"/>
                      <w:sz w:val="24"/>
                      <w:szCs w:val="24"/>
                      <w:lang w:eastAsia="tr-TR"/>
                    </w:rPr>
                    <w:t xml:space="preserve"> sıra var.6 sırada üçer öğrenci, geri kalan sıralarda ikişer öğrenci oturuyor.</w:t>
                  </w:r>
                </w:p>
                <w:p w:rsidR="006664E2" w:rsidRPr="006219E0" w:rsidRDefault="006664E2" w:rsidP="005249F6">
                  <w:pPr>
                    <w:rPr>
                      <w:rFonts w:ascii="ALFABET98" w:hAnsi="ALFABET98" w:cs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664E2" w:rsidRPr="006C312F" w:rsidRDefault="006664E2" w:rsidP="006C312F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4 Resim" o:spid="_x0000_s1069" type="#_x0000_t75" alt="kayu.jpg" style="position:absolute;margin-left:10.7pt;margin-top:2.9pt;width:30.15pt;height:53.75pt;z-index:251636736;visibility:visible">
            <v:imagedata r:id="rId9" o:title=""/>
          </v:shape>
        </w:pict>
      </w:r>
    </w:p>
    <w:p w:rsidR="006664E2" w:rsidRPr="005249F6" w:rsidRDefault="006664E2">
      <w:pPr>
        <w:rPr>
          <w:rFonts w:ascii="ALFABET98" w:hAnsi="ALFABET98" w:cs="ALFABET98"/>
          <w:b/>
          <w:bCs/>
          <w:sz w:val="24"/>
          <w:szCs w:val="24"/>
        </w:rPr>
      </w:pPr>
      <w:r w:rsidRPr="005249F6">
        <w:rPr>
          <w:rFonts w:ascii="ALFABET98" w:hAnsi="ALFABET98" w:cs="ALFABET98"/>
          <w:b/>
          <w:bCs/>
          <w:sz w:val="24"/>
          <w:szCs w:val="24"/>
        </w:rPr>
        <w:t>8.</w:t>
      </w:r>
    </w:p>
    <w:p w:rsidR="006664E2" w:rsidRDefault="006664E2"/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t xml:space="preserve">                                                                       </w:t>
      </w:r>
      <w:r>
        <w:rPr>
          <w:rFonts w:ascii="ALFABET98 Tur" w:hAnsi="ALFABET98 Tur" w:cs="ALFABET98 Tur"/>
          <w:sz w:val="24"/>
          <w:szCs w:val="24"/>
        </w:rPr>
        <w:t xml:space="preserve">      Buna göre Calilou’nun sınıfında kaç öğrenci vardır?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A.18                B. 26             C.30</w:t>
      </w:r>
    </w:p>
    <w:p w:rsidR="006664E2" w:rsidRPr="005249F6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82" o:spid="_x0000_s1070" type="#_x0000_t62" style="position:absolute;margin-left:73.15pt;margin-top:-8.6pt;width:119.25pt;height:57.75pt;z-index:251646976;visibility:visible;v-text-anchor:middle" adj="-5519,5055" filled="f" strokecolor="#795d9b">
            <v:shadow on="t" color="black" opacity="24903f" origin=",.5" offset="0,.55556mm"/>
            <v:textbox>
              <w:txbxContent>
                <w:p w:rsidR="006664E2" w:rsidRPr="005249F6" w:rsidRDefault="006664E2" w:rsidP="006219E0">
                  <w:pPr>
                    <w:rPr>
                      <w:rFonts w:ascii="ALFABET98" w:hAnsi="ALFABET98" w:cs="ALFABET98"/>
                      <w:sz w:val="24"/>
                      <w:szCs w:val="24"/>
                    </w:rPr>
                  </w:pPr>
                  <w:r w:rsidRPr="005249F6">
                    <w:rPr>
                      <w:rFonts w:ascii="ALFABET98" w:hAnsi="ALFABET98" w:cs="ALFABET98"/>
                      <w:sz w:val="24"/>
                      <w:szCs w:val="24"/>
                    </w:rPr>
                    <w:t>Bir günde 4 sayfa okuyorum</w:t>
                  </w:r>
                  <w:r>
                    <w:rPr>
                      <w:rFonts w:ascii="ALFABET98" w:hAnsi="ALFABET98" w:cs="ALFABET98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9" o:spid="_x0000_s1071" type="#_x0000_t75" alt="pinocho" style="position:absolute;margin-left:15.05pt;margin-top:-8.7pt;width:40.2pt;height:36.75pt;z-index:251645952;visibility:visible">
            <v:imagedata r:id="rId10" o:title=""/>
          </v:shape>
        </w:pict>
      </w:r>
      <w:r>
        <w:rPr>
          <w:noProof/>
          <w:lang w:eastAsia="tr-TR"/>
        </w:rPr>
        <w:pict>
          <v:line id="Düz Bağlayıcı 1416" o:spid="_x0000_s1072" style="position:absolute;z-index:251655168;visibility:visible" from="225.4pt,3.5pt" to="225.4pt,717.5pt" strokecolor="windowText" strokeweight="2pt">
            <v:stroke dashstyle="1 1"/>
            <v:shadow on="t" color="black" opacity="24903f" origin=",.5" offset="0,.55556mm"/>
          </v:line>
        </w:pict>
      </w:r>
      <w:r w:rsidRPr="00BA27AF">
        <w:rPr>
          <w:rFonts w:ascii="ALFABET98" w:hAnsi="ALFABET98" w:cs="ALFABET98"/>
          <w:b/>
          <w:bCs/>
          <w:sz w:val="24"/>
          <w:szCs w:val="24"/>
        </w:rPr>
        <w:t>8.</w:t>
      </w: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Buna göre Pinokyo 2 haftada kaç sayfa okur?</w:t>
      </w:r>
    </w:p>
    <w:p w:rsidR="006664E2" w:rsidRPr="00CC1900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A.56              B.28             C.46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1417" o:spid="_x0000_s1073" style="position:absolute;z-index:251656192;visibility:visible" from="-37.1pt,7.3pt" to="225.4pt,7.3pt">
            <v:stroke dashstyle="dash"/>
          </v:line>
        </w:pic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1603" o:spid="_x0000_s1074" style="position:absolute;z-index:251680768;visibility:visible" from="225.4pt,.35pt" to="487.9pt,.35pt">
            <v:stroke dashstyle="dash"/>
          </v:line>
        </w:pict>
      </w:r>
      <w:r w:rsidRPr="006219E0">
        <w:rPr>
          <w:rFonts w:ascii="ALFABET98" w:hAnsi="ALFABET98" w:cs="ALFABET98"/>
          <w:b/>
          <w:bCs/>
          <w:sz w:val="24"/>
          <w:szCs w:val="24"/>
        </w:rPr>
        <w:t>9.</w:t>
      </w:r>
      <w:r>
        <w:rPr>
          <w:rFonts w:ascii="ALFABET98" w:hAnsi="ALFABET98" w:cs="ALFABET98"/>
          <w:sz w:val="24"/>
          <w:szCs w:val="24"/>
        </w:rPr>
        <w:t>)</w:t>
      </w:r>
      <w:r w:rsidRPr="00F74B03">
        <w:rPr>
          <w:rFonts w:ascii="ALFABET98" w:hAnsi="ALFABET98" w:cs="ALFABET98"/>
          <w:b/>
          <w:bCs/>
          <w:noProof/>
          <w:sz w:val="24"/>
          <w:szCs w:val="24"/>
          <w:lang w:eastAsia="tr-TR"/>
        </w:rPr>
        <w:t xml:space="preserve"> </w:t>
      </w:r>
      <w:r w:rsidRPr="00B55D4C">
        <w:rPr>
          <w:noProof/>
          <w:lang w:eastAsia="tr-TR"/>
        </w:rPr>
        <w:pict>
          <v:shape id="Resim 31" o:spid="_x0000_i1026" type="#_x0000_t75" alt="MCj03118900000[1]" style="width:51.75pt;height:36pt;visibility:visible">
            <v:imagedata r:id="rId11" o:title=""/>
          </v:shape>
        </w:pict>
      </w:r>
      <w:r>
        <w:rPr>
          <w:rFonts w:ascii="ALFABET98" w:hAnsi="ALFABET98" w:cs="ALFABET98"/>
          <w:b/>
          <w:bCs/>
          <w:noProof/>
          <w:sz w:val="24"/>
          <w:szCs w:val="24"/>
          <w:lang w:eastAsia="tr-TR"/>
        </w:rPr>
        <w:t xml:space="preserve"> : 6 TL   </w:t>
      </w:r>
      <w:r w:rsidRPr="00B55D4C">
        <w:rPr>
          <w:noProof/>
          <w:lang w:eastAsia="tr-TR"/>
        </w:rPr>
        <w:pict>
          <v:shape id="Resim 1600" o:spid="_x0000_i1027" type="#_x0000_t75" alt="http://www.fotosearch.com/bthumb/UNC/UNC240/u14236067.jpg" style="width:62.25pt;height:42pt;visibility:visible">
            <v:imagedata r:id="rId12" o:title=""/>
          </v:shape>
        </w:pict>
      </w:r>
      <w:r>
        <w:rPr>
          <w:rFonts w:ascii="ALFABET98" w:hAnsi="ALFABET98" w:cs="ALFABET98"/>
          <w:b/>
          <w:bCs/>
          <w:noProof/>
          <w:sz w:val="24"/>
          <w:szCs w:val="24"/>
          <w:lang w:eastAsia="tr-TR"/>
        </w:rPr>
        <w:t>:9TL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Yukarıdaki oyuncaklardan 2 tane alan Eymen kaç TL para öder?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A. 15              B.30              C. 40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1604" o:spid="_x0000_s1075" style="position:absolute;z-index:251681792;visibility:visible" from="220.15pt,9pt" to="482.65pt,9pt">
            <v:stroke dashstyle="dash"/>
          </v:line>
        </w:pict>
      </w:r>
      <w:r>
        <w:rPr>
          <w:noProof/>
          <w:lang w:eastAsia="tr-TR"/>
        </w:rPr>
        <w:pict>
          <v:shape id="Köşeleri Yuvarlanmış Dikdörtgen Belirtme Çizgisi 1410" o:spid="_x0000_s1076" type="#_x0000_t62" style="position:absolute;margin-left:61.9pt;margin-top:14.25pt;width:163.5pt;height:78pt;z-index:251654144;visibility:visible;v-text-anchor:middle" adj="-1594,8931" filled="f" strokecolor="#795d9b">
            <v:shadow on="t" color="black" opacity="24903f" origin=",.5" offset="0,.55556mm"/>
            <v:textbox>
              <w:txbxContent>
                <w:p w:rsidR="006664E2" w:rsidRPr="004E0125" w:rsidRDefault="006664E2" w:rsidP="00FC3AAE">
                  <w:pPr>
                    <w:rPr>
                      <w:rFonts w:ascii="ALFABET98" w:hAnsi="ALFABET98" w:cs="ALFABET98"/>
                      <w:sz w:val="24"/>
                      <w:szCs w:val="24"/>
                    </w:rPr>
                  </w:pPr>
                  <w:r>
                    <w:rPr>
                      <w:rFonts w:ascii="ALFABET98 Tur" w:hAnsi="ALFABET98 Tur" w:cs="ALFABET98 Tur"/>
                      <w:sz w:val="24"/>
                      <w:szCs w:val="24"/>
                    </w:rPr>
                    <w:t>Günde 8 TL para harcar- sam bir haftada kaç TL para harcamış olutum?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7" o:spid="_x0000_s1077" type="#_x0000_t75" alt="papaptf" style="position:absolute;margin-left:21.4pt;margin-top:25.45pt;width:34.5pt;height:34.3pt;z-index:251653120;visibility:visible">
            <v:imagedata r:id="rId13" o:title=""/>
          </v:shape>
        </w:pict>
      </w:r>
      <w:r>
        <w:rPr>
          <w:noProof/>
          <w:lang w:eastAsia="tr-TR"/>
        </w:rPr>
        <w:pict>
          <v:line id="Düz Bağlayıcı 1420" o:spid="_x0000_s1078" style="position:absolute;z-index:251659264;visibility:visible" from="-37.1pt,9.5pt" to="225.4pt,9.5pt">
            <v:stroke dashstyle="dash"/>
          </v:line>
        </w:pict>
      </w:r>
    </w:p>
    <w:p w:rsidR="006664E2" w:rsidRPr="006219E0" w:rsidRDefault="006664E2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6219E0">
        <w:rPr>
          <w:rFonts w:ascii="ALFABET98" w:hAnsi="ALFABET98" w:cs="ALFABET98"/>
          <w:b/>
          <w:bCs/>
          <w:sz w:val="24"/>
          <w:szCs w:val="24"/>
        </w:rPr>
        <w:t>10.)</w:t>
      </w:r>
      <w:r w:rsidRPr="006219E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p w:rsidR="006664E2" w:rsidRDefault="006664E2">
      <w:pPr>
        <w:rPr>
          <w:rFonts w:ascii="Times New Roman" w:hAnsi="Times New Roman" w:cs="Times New Roman"/>
          <w:noProof/>
          <w:sz w:val="24"/>
          <w:szCs w:val="24"/>
        </w:rPr>
      </w:pPr>
    </w:p>
    <w:p w:rsidR="006664E2" w:rsidRDefault="006664E2"/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A.56               B.49              C. 63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1418" o:spid="_x0000_s1079" style="position:absolute;z-index:251657216;visibility:visible" from="-37.1pt,7.05pt" to="225.4pt,7.05pt">
            <v:stroke dashstyle="dash"/>
          </v:line>
        </w:pict>
      </w: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421" o:spid="_x0000_s1080" style="position:absolute;z-index:251660288;visibility:visible" from="225.4pt,16.6pt" to="487.9pt,16.6pt">
            <v:stroke dashstyle="dash"/>
          </v:line>
        </w:pict>
      </w:r>
      <w:r>
        <w:rPr>
          <w:noProof/>
          <w:lang w:eastAsia="tr-TR"/>
        </w:rPr>
        <w:pict>
          <v:roundrect id="Yuvarlatılmış Dikdörtgen 86" o:spid="_x0000_s1081" style="position:absolute;margin-left:25.9pt;margin-top:1.25pt;width:181.5pt;height:73.5pt;z-index:251648000;visibility:visible;v-text-anchor:middle" arcsize="10923f" filled="f" strokecolor="#40a7c2">
            <v:shadow on="t" color="black" opacity="24903f" origin=",.5" offset="0,.55556mm"/>
            <v:textbox>
              <w:txbxContent>
                <w:p w:rsidR="006664E2" w:rsidRPr="003E673D" w:rsidRDefault="006664E2" w:rsidP="00FC3AAE">
                  <w:pPr>
                    <w:rPr>
                      <w:rFonts w:ascii="ALFABET98" w:hAnsi="ALFABET98" w:cs="ALFABET98"/>
                      <w:sz w:val="24"/>
                      <w:szCs w:val="24"/>
                    </w:rPr>
                  </w:pPr>
                  <w:r>
                    <w:rPr>
                      <w:rFonts w:ascii="ALFABET98 Tur" w:hAnsi="ALFABET98 Tur" w:cs="ALFABET98 Tur"/>
                      <w:sz w:val="24"/>
                      <w:szCs w:val="24"/>
                    </w:rPr>
                    <w:t>Bir çarpma işleminde çarpan -lardan birisi 5, diğeri bunun 2 fazlası ise çarpım kaç olur?</w:t>
                  </w:r>
                </w:p>
              </w:txbxContent>
            </v:textbox>
          </v:roundrect>
        </w:pict>
      </w:r>
      <w:r w:rsidRPr="003E673D">
        <w:rPr>
          <w:rFonts w:ascii="ALFABET98" w:hAnsi="ALFABET98" w:cs="ALFABET98"/>
          <w:b/>
          <w:bCs/>
          <w:sz w:val="24"/>
          <w:szCs w:val="24"/>
        </w:rPr>
        <w:t>11.)</w:t>
      </w: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1419" o:spid="_x0000_s1082" style="position:absolute;z-index:251658240;visibility:visible" from="-37.1pt,21.4pt" to="225.4pt,21.4pt">
            <v:stroke dashstyle="dash"/>
          </v:line>
        </w:pict>
      </w:r>
      <w:r w:rsidRPr="003E673D">
        <w:rPr>
          <w:rFonts w:ascii="ALFABET98" w:hAnsi="ALFABET98" w:cs="ALFABET98"/>
          <w:sz w:val="24"/>
          <w:szCs w:val="24"/>
        </w:rPr>
        <w:t>A.</w:t>
      </w:r>
      <w:r>
        <w:rPr>
          <w:rFonts w:ascii="ALFABET98" w:hAnsi="ALFABET98" w:cs="ALFABET98"/>
          <w:sz w:val="24"/>
          <w:szCs w:val="24"/>
        </w:rPr>
        <w:t>10</w:t>
      </w:r>
      <w:r w:rsidRPr="003E673D"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 xml:space="preserve">          </w:t>
      </w:r>
      <w:r w:rsidRPr="003E673D">
        <w:rPr>
          <w:rFonts w:ascii="ALFABET98" w:hAnsi="ALFABET98" w:cs="ALFABET98"/>
          <w:sz w:val="24"/>
          <w:szCs w:val="24"/>
        </w:rPr>
        <w:t xml:space="preserve">  B.</w:t>
      </w:r>
      <w:r>
        <w:rPr>
          <w:rFonts w:ascii="ALFABET98" w:hAnsi="ALFABET98" w:cs="ALFABET98"/>
          <w:sz w:val="24"/>
          <w:szCs w:val="24"/>
        </w:rPr>
        <w:t>35</w:t>
      </w:r>
      <w:r w:rsidRPr="003E673D">
        <w:rPr>
          <w:rFonts w:ascii="ALFABET98" w:hAnsi="ALFABET98" w:cs="ALFABET98"/>
          <w:sz w:val="24"/>
          <w:szCs w:val="24"/>
        </w:rPr>
        <w:t xml:space="preserve">  </w:t>
      </w:r>
      <w:r>
        <w:rPr>
          <w:rFonts w:ascii="ALFABET98" w:hAnsi="ALFABET98" w:cs="ALFABET98"/>
          <w:sz w:val="24"/>
          <w:szCs w:val="24"/>
        </w:rPr>
        <w:t xml:space="preserve">           </w:t>
      </w:r>
      <w:r w:rsidRPr="003E673D">
        <w:rPr>
          <w:rFonts w:ascii="ALFABET98" w:hAnsi="ALFABET98" w:cs="ALFABET98"/>
          <w:sz w:val="24"/>
          <w:szCs w:val="24"/>
        </w:rPr>
        <w:t xml:space="preserve"> C.</w:t>
      </w:r>
      <w:r>
        <w:rPr>
          <w:rFonts w:ascii="ALFABET98" w:hAnsi="ALFABET98" w:cs="ALFABET98"/>
          <w:sz w:val="24"/>
          <w:szCs w:val="24"/>
        </w:rPr>
        <w:t>30</w:t>
      </w:r>
    </w:p>
    <w:p w:rsidR="006664E2" w:rsidRDefault="006664E2" w:rsidP="00FC3AAE">
      <w:pPr>
        <w:rPr>
          <w:rFonts w:ascii="ALFABET98" w:hAnsi="ALFABET98" w:cs="ALFABET98"/>
          <w:sz w:val="24"/>
          <w:szCs w:val="24"/>
        </w:rPr>
      </w:pPr>
      <w:r w:rsidRPr="003E673D">
        <w:rPr>
          <w:rFonts w:ascii="ALFABET98" w:hAnsi="ALFABET98" w:cs="ALFABET98"/>
          <w:b/>
          <w:bCs/>
          <w:sz w:val="24"/>
          <w:szCs w:val="24"/>
        </w:rPr>
        <w:t>12.)</w:t>
      </w:r>
      <w:r>
        <w:rPr>
          <w:rFonts w:ascii="ALFABET98" w:hAnsi="ALFABET98" w:cs="ALFABET98"/>
          <w:sz w:val="24"/>
          <w:szCs w:val="24"/>
        </w:rPr>
        <w:t xml:space="preserve">   I. 6 x 6 = 36       II. 8 x 5 = 40</w:t>
      </w:r>
    </w:p>
    <w:p w:rsidR="006664E2" w:rsidRDefault="006664E2" w:rsidP="00FC3AAE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      III. 8 x 6 = 42      IV. 7 x 9 = 56</w:t>
      </w:r>
    </w:p>
    <w:p w:rsidR="006664E2" w:rsidRDefault="006664E2" w:rsidP="00FC3AA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Yukarıdaki işlemlerden kaç tanesi doğrudur?</w:t>
      </w:r>
    </w:p>
    <w:p w:rsidR="006664E2" w:rsidRDefault="006664E2" w:rsidP="00FC3AAE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A.3                  B.2                 C.1</w:t>
      </w:r>
    </w:p>
    <w:p w:rsidR="006664E2" w:rsidRDefault="006664E2" w:rsidP="00FC3AAE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Köşeleri Yuvarlanmış Dikdörtgen Belirtme Çizgisi 1602" o:spid="_x0000_s1083" type="#_x0000_t62" style="position:absolute;margin-left:64.9pt;margin-top:-8.6pt;width:178.5pt;height:67.5pt;z-index:251679744;visibility:visible;v-text-anchor:middle" adj="-1851,6738" filled="f" strokecolor="#7d60a0">
            <v:shadow on="t" color="black" opacity="24903f" origin=",.5" offset="0,.55556mm"/>
            <v:textbox>
              <w:txbxContent>
                <w:p w:rsidR="006664E2" w:rsidRPr="005249F6" w:rsidRDefault="006664E2" w:rsidP="00FC3AAE">
                  <w:pPr>
                    <w:rPr>
                      <w:rFonts w:ascii="ALFABET98" w:hAnsi="ALFABET98" w:cs="ALFABET98"/>
                      <w:sz w:val="24"/>
                      <w:szCs w:val="24"/>
                    </w:rPr>
                  </w:pPr>
                  <w:r>
                    <w:rPr>
                      <w:rFonts w:ascii="ALFABET98 Tur" w:hAnsi="ALFABET98 Tur" w:cs="ALFABET98 Tur"/>
                      <w:sz w:val="24"/>
                      <w:szCs w:val="24"/>
                    </w:rPr>
                    <w:t>Benim yaşım 8, annemin yaşı benim yaşımın 4 katının 2 eksiğidir</w:t>
                  </w:r>
                  <w:r>
                    <w:rPr>
                      <w:rFonts w:ascii="ALFABET98" w:hAnsi="ALFABET98" w:cs="ALFABET98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 Resim" o:spid="_x0000_s1084" type="#_x0000_t75" alt="jeux_cedric.png" style="position:absolute;margin-left:25.15pt;margin-top:-8.6pt;width:31.9pt;height:52.5pt;z-index:251678720;visibility:visible">
            <v:imagedata r:id="rId14" o:title=""/>
          </v:shape>
        </w:pict>
      </w:r>
      <w:r w:rsidRPr="004E0125">
        <w:rPr>
          <w:rFonts w:ascii="ALFABET98" w:hAnsi="ALFABET98" w:cs="ALFABET98"/>
          <w:b/>
          <w:bCs/>
          <w:sz w:val="24"/>
          <w:szCs w:val="24"/>
        </w:rPr>
        <w:t>13.)</w:t>
      </w:r>
      <w:r>
        <w:rPr>
          <w:rFonts w:ascii="ALFABET98" w:hAnsi="ALFABET98" w:cs="ALFABET98"/>
          <w:sz w:val="24"/>
          <w:szCs w:val="24"/>
        </w:rPr>
        <w:t xml:space="preserve">  </w:t>
      </w:r>
    </w:p>
    <w:p w:rsidR="006664E2" w:rsidRDefault="006664E2" w:rsidP="00FC3AAE">
      <w:pPr>
        <w:rPr>
          <w:rFonts w:ascii="ALFABET98" w:hAnsi="ALFABET98" w:cs="ALFABET98"/>
          <w:sz w:val="24"/>
          <w:szCs w:val="24"/>
        </w:rPr>
      </w:pPr>
    </w:p>
    <w:p w:rsidR="006664E2" w:rsidRDefault="006664E2" w:rsidP="00FC3AAE">
      <w:pPr>
        <w:rPr>
          <w:rFonts w:ascii="ALFABET98" w:hAnsi="ALFABET98" w:cs="ALFABET98"/>
          <w:sz w:val="24"/>
          <w:szCs w:val="24"/>
        </w:rPr>
      </w:pPr>
    </w:p>
    <w:p w:rsidR="006664E2" w:rsidRDefault="006664E2" w:rsidP="00FC3AAE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Buna göre Cedric’in annesinin yaşı kaçtır?</w:t>
      </w:r>
    </w:p>
    <w:p w:rsidR="006664E2" w:rsidRPr="003E673D" w:rsidRDefault="006664E2" w:rsidP="00FC3AAE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A.32              B. 32               C.30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roundrect id="Yuvarlatılmış Dikdörtgen 1408" o:spid="_x0000_s1085" style="position:absolute;margin-left:34.9pt;margin-top:18.35pt;width:185.25pt;height:39.75pt;z-index:251652096;visibility:visible;v-text-anchor:middle" arcsize="10923f" filled="f" strokecolor="#f68c36">
            <v:shadow on="t" color="black" opacity="24903f" origin=",.5" offset="0,.55556mm"/>
            <v:textbox>
              <w:txbxContent>
                <w:p w:rsidR="006664E2" w:rsidRPr="008E0AF0" w:rsidRDefault="006664E2" w:rsidP="008E0AF0">
                  <w:pPr>
                    <w:spacing w:after="0" w:line="240" w:lineRule="auto"/>
                    <w:jc w:val="center"/>
                    <w:rPr>
                      <w:rFonts w:ascii="ALFABET98" w:hAnsi="ALFABET98" w:cs="ALFABET98"/>
                      <w:sz w:val="28"/>
                      <w:szCs w:val="28"/>
                      <w:lang w:eastAsia="tr-TR"/>
                    </w:rPr>
                  </w:pPr>
                  <w:r w:rsidRPr="008E0AF0">
                    <w:rPr>
                      <w:rFonts w:ascii="ALFABET98" w:hAnsi="ALFABET98" w:cs="ALFABET98"/>
                      <w:sz w:val="28"/>
                      <w:szCs w:val="28"/>
                      <w:lang w:eastAsia="tr-TR"/>
                    </w:rPr>
                    <w:t xml:space="preserve">( </w:t>
                  </w:r>
                  <w:r>
                    <w:rPr>
                      <w:rFonts w:ascii="ALFABET98" w:hAnsi="ALFABET98" w:cs="ALFABET98"/>
                      <w:sz w:val="28"/>
                      <w:szCs w:val="28"/>
                      <w:lang w:eastAsia="tr-TR"/>
                    </w:rPr>
                    <w:t>4</w:t>
                  </w:r>
                  <w:r w:rsidRPr="008E0AF0">
                    <w:rPr>
                      <w:rFonts w:ascii="ALFABET98" w:hAnsi="ALFABET98" w:cs="ALFABET98"/>
                      <w:sz w:val="28"/>
                      <w:szCs w:val="28"/>
                      <w:lang w:eastAsia="tr-TR"/>
                    </w:rPr>
                    <w:t xml:space="preserve"> x </w:t>
                  </w:r>
                  <w:r>
                    <w:rPr>
                      <w:rFonts w:ascii="ALFABET98" w:hAnsi="ALFABET98" w:cs="ALFABET98"/>
                      <w:sz w:val="28"/>
                      <w:szCs w:val="28"/>
                      <w:lang w:eastAsia="tr-TR"/>
                    </w:rPr>
                    <w:t>8</w:t>
                  </w:r>
                  <w:r w:rsidRPr="008E0AF0">
                    <w:rPr>
                      <w:rFonts w:ascii="ALFABET98" w:hAnsi="ALFABET98" w:cs="ALFABET98"/>
                      <w:sz w:val="28"/>
                      <w:szCs w:val="28"/>
                      <w:lang w:eastAsia="tr-TR"/>
                    </w:rPr>
                    <w:t xml:space="preserve"> ) + 0 =?</w:t>
                  </w:r>
                </w:p>
                <w:p w:rsidR="006664E2" w:rsidRPr="004E0125" w:rsidRDefault="006664E2" w:rsidP="004E0125">
                  <w:pPr>
                    <w:rPr>
                      <w:rFonts w:ascii="ALFABET98" w:hAnsi="ALFABET98" w:cs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6664E2" w:rsidRPr="004E0125" w:rsidRDefault="006664E2">
      <w:pPr>
        <w:rPr>
          <w:rFonts w:ascii="ALFABET98" w:hAnsi="ALFABET98" w:cs="ALFABET98"/>
          <w:b/>
          <w:bCs/>
          <w:sz w:val="24"/>
          <w:szCs w:val="24"/>
        </w:rPr>
      </w:pPr>
      <w:r w:rsidRPr="004E0125">
        <w:rPr>
          <w:rFonts w:ascii="ALFABET98" w:hAnsi="ALFABET98" w:cs="ALFABET98"/>
          <w:b/>
          <w:bCs/>
          <w:sz w:val="24"/>
          <w:szCs w:val="24"/>
        </w:rPr>
        <w:t xml:space="preserve">14.) </w:t>
      </w:r>
    </w:p>
    <w:p w:rsidR="006664E2" w:rsidRDefault="006664E2"/>
    <w:p w:rsidR="006664E2" w:rsidRPr="008E0AF0" w:rsidRDefault="006664E2">
      <w:pPr>
        <w:rPr>
          <w:rFonts w:ascii="ALFABET98" w:hAnsi="ALFABET98" w:cs="ALFABET98"/>
          <w:sz w:val="24"/>
          <w:szCs w:val="24"/>
        </w:rPr>
      </w:pPr>
      <w:r w:rsidRPr="008E0AF0">
        <w:rPr>
          <w:rFonts w:ascii="ALFABET98 Tur" w:hAnsi="ALFABET98 Tur" w:cs="ALFABET98 Tur"/>
          <w:sz w:val="24"/>
          <w:szCs w:val="24"/>
        </w:rPr>
        <w:t>Yukarıdaki işlemin sonucu kaçtır?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 w:rsidRPr="004E0125">
        <w:rPr>
          <w:rFonts w:ascii="ALFABET98" w:hAnsi="ALFABET98" w:cs="ALFABET98"/>
          <w:sz w:val="24"/>
          <w:szCs w:val="24"/>
        </w:rPr>
        <w:t xml:space="preserve">A. </w:t>
      </w:r>
      <w:r>
        <w:rPr>
          <w:rFonts w:ascii="ALFABET98" w:hAnsi="ALFABET98" w:cs="ALFABET98"/>
          <w:sz w:val="24"/>
          <w:szCs w:val="24"/>
        </w:rPr>
        <w:t>0</w:t>
      </w:r>
      <w:r w:rsidRPr="004E0125">
        <w:rPr>
          <w:rFonts w:ascii="ALFABET98" w:hAnsi="ALFABET98" w:cs="ALFABET98"/>
          <w:sz w:val="24"/>
          <w:szCs w:val="24"/>
        </w:rPr>
        <w:t xml:space="preserve">     </w:t>
      </w:r>
      <w:r>
        <w:rPr>
          <w:rFonts w:ascii="ALFABET98" w:hAnsi="ALFABET98" w:cs="ALFABET98"/>
          <w:sz w:val="24"/>
          <w:szCs w:val="24"/>
        </w:rPr>
        <w:t xml:space="preserve">         </w:t>
      </w:r>
      <w:r w:rsidRPr="004E0125">
        <w:rPr>
          <w:rFonts w:ascii="ALFABET98" w:hAnsi="ALFABET98" w:cs="ALFABET98"/>
          <w:sz w:val="24"/>
          <w:szCs w:val="24"/>
        </w:rPr>
        <w:t>B.</w:t>
      </w:r>
      <w:r>
        <w:rPr>
          <w:rFonts w:ascii="ALFABET98" w:hAnsi="ALFABET98" w:cs="ALFABET98"/>
          <w:sz w:val="24"/>
          <w:szCs w:val="24"/>
        </w:rPr>
        <w:t xml:space="preserve"> 32            </w:t>
      </w:r>
      <w:r w:rsidRPr="004E0125">
        <w:rPr>
          <w:rFonts w:ascii="ALFABET98" w:hAnsi="ALFABET98" w:cs="ALFABET98"/>
          <w:sz w:val="24"/>
          <w:szCs w:val="24"/>
        </w:rPr>
        <w:t xml:space="preserve"> C. </w:t>
      </w:r>
      <w:r>
        <w:rPr>
          <w:rFonts w:ascii="ALFABET98" w:hAnsi="ALFABET98" w:cs="ALFABET98"/>
          <w:sz w:val="24"/>
          <w:szCs w:val="24"/>
        </w:rPr>
        <w:t>24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</w:p>
    <w:p w:rsidR="006664E2" w:rsidRPr="008E0AF0" w:rsidRDefault="006664E2" w:rsidP="008E0AF0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line id="Düz Bağlayıcı 1605" o:spid="_x0000_s1086" style="position:absolute;z-index:251682816;visibility:visible" from="25.5pt,35.3pt" to="70.5pt,35.3pt"/>
        </w:pict>
      </w:r>
      <w:r>
        <w:rPr>
          <w:noProof/>
          <w:lang w:eastAsia="tr-TR"/>
        </w:rPr>
        <w:pict>
          <v:line id="Düz Bağlayıcı 1606" o:spid="_x0000_s1087" style="position:absolute;z-index:251683840;visibility:visible" from="77.25pt,35.3pt" to="113.25pt,35.3pt"/>
        </w:pict>
      </w:r>
      <w:r>
        <w:rPr>
          <w:noProof/>
          <w:lang w:eastAsia="tr-TR"/>
        </w:rPr>
        <w:pict>
          <v:line id="Düz Bağlayıcı 1607" o:spid="_x0000_s1088" style="position:absolute;z-index:251684864;visibility:visible" from="128.25pt,35.3pt" to="164.25pt,35.3pt"/>
        </w:pict>
      </w:r>
      <w:r>
        <w:rPr>
          <w:noProof/>
          <w:lang w:eastAsia="tr-TR"/>
        </w:rPr>
        <w:pict>
          <v:line id="Düz Bağlayıcı 1608" o:spid="_x0000_s1089" style="position:absolute;z-index:251685888;visibility:visible" from="175.5pt,35.3pt" to="220.5pt,35.3pt"/>
        </w:pict>
      </w:r>
      <w:r w:rsidRPr="004E0125">
        <w:rPr>
          <w:rFonts w:ascii="ALFABET98" w:hAnsi="ALFABET98" w:cs="ALFABET98"/>
          <w:b/>
          <w:bCs/>
          <w:sz w:val="24"/>
          <w:szCs w:val="24"/>
        </w:rPr>
        <w:t>15.)</w:t>
      </w:r>
      <w:r w:rsidRPr="004E012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B06477">
        <w:rPr>
          <w:b/>
          <w:bCs/>
        </w:rPr>
        <w:t>.)</w:t>
      </w:r>
      <w:r>
        <w:t xml:space="preserve">      </w:t>
      </w:r>
      <w:r>
        <w:rPr>
          <w:rFonts w:ascii="ALFABET98" w:hAnsi="ALFABET98" w:cs="ALFABET98"/>
          <w:sz w:val="24"/>
          <w:szCs w:val="24"/>
        </w:rPr>
        <w:t xml:space="preserve">4         8           </w:t>
      </w:r>
      <w:r w:rsidRPr="008E0AF0">
        <w:rPr>
          <w:rFonts w:ascii="ALFABET98" w:hAnsi="ALFABET98" w:cs="ALFABET98"/>
          <w:sz w:val="24"/>
          <w:szCs w:val="24"/>
        </w:rPr>
        <w:t>6</w:t>
      </w:r>
      <w:r>
        <w:rPr>
          <w:rFonts w:ascii="ALFABET98" w:hAnsi="ALFABET98" w:cs="ALFABET98"/>
          <w:sz w:val="24"/>
          <w:szCs w:val="24"/>
        </w:rPr>
        <w:t xml:space="preserve">        3         </w:t>
      </w:r>
      <w:r w:rsidRPr="008E0AF0"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 xml:space="preserve"> .       x  6     x  </w:t>
      </w:r>
      <w:r w:rsidRPr="008E0AF0">
        <w:rPr>
          <w:rFonts w:ascii="ALFABET98" w:hAnsi="ALFABET98" w:cs="ALFABET98"/>
          <w:sz w:val="24"/>
          <w:szCs w:val="24"/>
        </w:rPr>
        <w:t>4       x   4</w:t>
      </w:r>
      <w:r>
        <w:rPr>
          <w:rFonts w:ascii="ALFABET98" w:hAnsi="ALFABET98" w:cs="ALFABET98"/>
          <w:sz w:val="24"/>
          <w:szCs w:val="24"/>
        </w:rPr>
        <w:t xml:space="preserve">     x  8</w:t>
      </w:r>
    </w:p>
    <w:p w:rsidR="006664E2" w:rsidRDefault="006664E2" w:rsidP="008E0AF0"/>
    <w:p w:rsidR="006664E2" w:rsidRPr="008E0AF0" w:rsidRDefault="006664E2" w:rsidP="008E0AF0">
      <w:pPr>
        <w:rPr>
          <w:rFonts w:ascii="ALFABET98" w:hAnsi="ALFABET98" w:cs="ALFABET98"/>
          <w:sz w:val="24"/>
          <w:szCs w:val="24"/>
        </w:rPr>
      </w:pPr>
      <w:r w:rsidRPr="008E0AF0">
        <w:rPr>
          <w:rFonts w:ascii="ALFABET98 Tur" w:hAnsi="ALFABET98 Tur" w:cs="ALFABET98 Tur"/>
          <w:sz w:val="24"/>
          <w:szCs w:val="24"/>
        </w:rPr>
        <w:t>Yukarıdaki işlemlerden kaç tanesinin sonucu  “24” tür.</w:t>
      </w:r>
    </w:p>
    <w:p w:rsidR="006664E2" w:rsidRPr="008E0AF0" w:rsidRDefault="006664E2" w:rsidP="008E0AF0">
      <w:pPr>
        <w:rPr>
          <w:rFonts w:ascii="ALFABET98" w:hAnsi="ALFABET98" w:cs="ALFABET98"/>
          <w:sz w:val="24"/>
          <w:szCs w:val="24"/>
        </w:rPr>
      </w:pPr>
      <w:r w:rsidRPr="008E0AF0">
        <w:rPr>
          <w:rFonts w:ascii="ALFABET98" w:hAnsi="ALFABET98" w:cs="ALFABET98"/>
          <w:sz w:val="24"/>
          <w:szCs w:val="24"/>
        </w:rPr>
        <w:t xml:space="preserve">A.1   </w:t>
      </w:r>
      <w:r>
        <w:rPr>
          <w:rFonts w:ascii="ALFABET98" w:hAnsi="ALFABET98" w:cs="ALFABET98"/>
          <w:sz w:val="24"/>
          <w:szCs w:val="24"/>
        </w:rPr>
        <w:t xml:space="preserve">              </w:t>
      </w:r>
      <w:r w:rsidRPr="008E0AF0">
        <w:rPr>
          <w:rFonts w:ascii="ALFABET98" w:hAnsi="ALFABET98" w:cs="ALFABET98"/>
          <w:sz w:val="24"/>
          <w:szCs w:val="24"/>
        </w:rPr>
        <w:t xml:space="preserve">  B.2  </w:t>
      </w:r>
      <w:r>
        <w:rPr>
          <w:rFonts w:ascii="ALFABET98" w:hAnsi="ALFABET98" w:cs="ALFABET98"/>
          <w:sz w:val="24"/>
          <w:szCs w:val="24"/>
        </w:rPr>
        <w:t xml:space="preserve">             </w:t>
      </w:r>
      <w:r w:rsidRPr="008E0AF0">
        <w:rPr>
          <w:rFonts w:ascii="ALFABET98" w:hAnsi="ALFABET98" w:cs="ALFABET98"/>
          <w:sz w:val="24"/>
          <w:szCs w:val="24"/>
        </w:rPr>
        <w:t xml:space="preserve">  C.3</w:t>
      </w:r>
    </w:p>
    <w:p w:rsidR="006664E2" w:rsidRDefault="006664E2">
      <w:pPr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1613" o:spid="_x0000_s1090" style="position:absolute;margin-left:121.15pt;margin-top:16.5pt;width:27pt;height:28.5pt;z-index:251689984;visibility:visible;v-text-anchor:middle" arcsize="10923f" filled="f" strokecolor="#7d60a0">
            <v:stroke dashstyle="longDashDot"/>
            <v:shadow on="t" color="black" opacity="24903f" origin=",.5" offset="0,.55556mm"/>
          </v:roundrect>
        </w:pict>
      </w:r>
    </w:p>
    <w:p w:rsidR="006664E2" w:rsidRPr="008E0AF0" w:rsidRDefault="006664E2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oval id="Oval 1618" o:spid="_x0000_s1091" style="position:absolute;margin-left:121.15pt;margin-top:40.35pt;width:30.75pt;height:30.75pt;z-index:251694080;visibility:visible;v-text-anchor:middle" filled="f" strokecolor="#f69240">
            <v:stroke dashstyle="longDashDotDo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roundrect id="Yuvarlatılmış Dikdörtgen 1616" o:spid="_x0000_s1092" style="position:absolute;margin-left:40.15pt;margin-top:42.75pt;width:27pt;height:28.5pt;z-index:251693056;visibility:visible;v-text-anchor:middle" arcsize="10923f" filled="f" strokecolor="#7d60a0">
            <v:stroke dashstyle="longDashDo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line id="Düz Bağlayıcı 1614" o:spid="_x0000_s1093" style="position:absolute;z-index:251691008;visibility:visible" from="107.65pt,35.1pt" to="152.65pt,35.1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Dirsek Bağlayıcısı 1612" o:spid="_x0000_s1094" type="#_x0000_t34" style="position:absolute;margin-left:76.9pt;margin-top:6.6pt;width:36pt;height:48pt;flip:y;z-index:251688960;visibility:visible" strokeweight="2pt">
            <v:stroke dashstyle="1 1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1611" o:spid="_x0000_s1095" style="position:absolute;z-index:251687936;visibility:visible" from="25.15pt,35.1pt" to="70.15pt,35.1pt" strokeweight="2pt">
            <v:shadow on="t" color="black" opacity="24903f" origin=",.5" offset="0,.55556mm"/>
          </v:line>
        </w:pict>
      </w:r>
      <w:r w:rsidRPr="00F74B03">
        <w:rPr>
          <w:rFonts w:ascii="ALFABET98" w:hAnsi="ALFABET98" w:cs="ALFABET98"/>
          <w:b/>
          <w:bCs/>
          <w:sz w:val="24"/>
          <w:szCs w:val="24"/>
        </w:rPr>
        <w:t xml:space="preserve">16.)  </w:t>
      </w:r>
      <w:r>
        <w:rPr>
          <w:rFonts w:ascii="ALFABET98" w:hAnsi="ALFABET98" w:cs="ALFABET98"/>
          <w:b/>
          <w:bCs/>
          <w:sz w:val="24"/>
          <w:szCs w:val="24"/>
        </w:rPr>
        <w:t xml:space="preserve">    6                                                         .      x   4             +   29  </w:t>
      </w:r>
    </w:p>
    <w:p w:rsidR="006664E2" w:rsidRDefault="006664E2"/>
    <w:p w:rsidR="006664E2" w:rsidRDefault="006664E2">
      <w:r>
        <w:rPr>
          <w:noProof/>
          <w:lang w:eastAsia="tr-TR"/>
        </w:rPr>
        <w:pict>
          <v:oval id="Oval 1615" o:spid="_x0000_s1096" style="position:absolute;margin-left:184.9pt;margin-top:16.3pt;width:30.75pt;height:30.75pt;z-index:251692032;visibility:visible;v-text-anchor:middle" filled="f" strokecolor="#f68c36">
            <v:stroke dashstyle="longDashDotDo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roundrect id="Yuvarlatılmış Dikdörtgen 1610" o:spid="_x0000_s1097" style="position:absolute;margin-left:136.9pt;margin-top:18.55pt;width:27pt;height:28.5pt;z-index:251686912;visibility:visible;v-text-anchor:middle" arcsize="10923f" filled="f" strokecolor="#795d9b">
            <v:stroke dashstyle="longDashDot"/>
            <v:shadow on="t" color="black" opacity="24903f" origin=",.5" offset="0,.55556mm"/>
          </v:roundrect>
        </w:pic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 w:rsidRPr="0086593D">
        <w:rPr>
          <w:rFonts w:ascii="ALFABET98 Tur" w:hAnsi="ALFABET98 Tur" w:cs="ALFABET98 Tur"/>
          <w:sz w:val="24"/>
          <w:szCs w:val="24"/>
        </w:rPr>
        <w:t>Yukarıdaki işlemlere göre</w:t>
      </w:r>
      <w:r>
        <w:rPr>
          <w:rFonts w:ascii="ALFABET98" w:hAnsi="ALFABET98" w:cs="ALFABET98"/>
          <w:sz w:val="24"/>
          <w:szCs w:val="24"/>
        </w:rPr>
        <w:t xml:space="preserve">          +             </w:t>
      </w:r>
    </w:p>
    <w:p w:rsidR="006664E2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işleminin sonucu kaç olur?</w:t>
      </w:r>
    </w:p>
    <w:p w:rsidR="006664E2" w:rsidRPr="00F74B03" w:rsidRDefault="006664E2">
      <w:pPr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A.24               B.43               C.53</w:t>
      </w:r>
      <w:bookmarkStart w:id="0" w:name="_GoBack"/>
      <w:bookmarkEnd w:id="0"/>
    </w:p>
    <w:sectPr w:rsidR="006664E2" w:rsidRPr="00F74B03" w:rsidSect="007761D8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1D8"/>
    <w:rsid w:val="001457AA"/>
    <w:rsid w:val="003E673D"/>
    <w:rsid w:val="00402931"/>
    <w:rsid w:val="004E0125"/>
    <w:rsid w:val="005249F6"/>
    <w:rsid w:val="00525617"/>
    <w:rsid w:val="005C6CD3"/>
    <w:rsid w:val="006219E0"/>
    <w:rsid w:val="006664E2"/>
    <w:rsid w:val="00694D84"/>
    <w:rsid w:val="006A0752"/>
    <w:rsid w:val="006C312F"/>
    <w:rsid w:val="0071069F"/>
    <w:rsid w:val="00720FCB"/>
    <w:rsid w:val="007761D8"/>
    <w:rsid w:val="0086593D"/>
    <w:rsid w:val="008747FC"/>
    <w:rsid w:val="008E0AF0"/>
    <w:rsid w:val="00994497"/>
    <w:rsid w:val="00997DA2"/>
    <w:rsid w:val="009D4B6A"/>
    <w:rsid w:val="00AC3CAF"/>
    <w:rsid w:val="00B021CB"/>
    <w:rsid w:val="00B06477"/>
    <w:rsid w:val="00B155AE"/>
    <w:rsid w:val="00B55D4C"/>
    <w:rsid w:val="00BA27AF"/>
    <w:rsid w:val="00C3034F"/>
    <w:rsid w:val="00C534CB"/>
    <w:rsid w:val="00CC1900"/>
    <w:rsid w:val="00DD387D"/>
    <w:rsid w:val="00E512C3"/>
    <w:rsid w:val="00F633FF"/>
    <w:rsid w:val="00F74B03"/>
    <w:rsid w:val="00FC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2C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6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2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3</Pages>
  <Words>359</Words>
  <Characters>2049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EDANUR</cp:lastModifiedBy>
  <cp:revision>4</cp:revision>
  <dcterms:created xsi:type="dcterms:W3CDTF">2013-03-29T07:48:00Z</dcterms:created>
  <dcterms:modified xsi:type="dcterms:W3CDTF">2013-04-11T18:45:00Z</dcterms:modified>
  <cp:category>www.sorubak.com</cp:category>
</cp:coreProperties>
</file>