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62D" w:rsidRDefault="001C662D" w:rsidP="00DE48E4">
      <w:pPr>
        <w:rPr>
          <w:b/>
          <w:bCs/>
        </w:rPr>
      </w:pPr>
      <w:r>
        <w:rPr>
          <w:b/>
          <w:bCs/>
        </w:rPr>
        <w:t>ADI – SOYADI :……………………………………….</w:t>
      </w:r>
    </w:p>
    <w:p w:rsidR="001C662D" w:rsidRDefault="001C662D" w:rsidP="00DE48E4">
      <w:pPr>
        <w:rPr>
          <w:b/>
          <w:bCs/>
        </w:rPr>
      </w:pPr>
    </w:p>
    <w:tbl>
      <w:tblPr>
        <w:tblW w:w="9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737"/>
        <w:gridCol w:w="1490"/>
        <w:gridCol w:w="3402"/>
        <w:gridCol w:w="1228"/>
        <w:gridCol w:w="1749"/>
      </w:tblGrid>
      <w:tr w:rsidR="001C662D">
        <w:trPr>
          <w:trHeight w:val="237"/>
        </w:trPr>
        <w:tc>
          <w:tcPr>
            <w:tcW w:w="960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C662D" w:rsidRDefault="001C662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1.   PERFORMANS  GÖREVİ</w:t>
            </w:r>
          </w:p>
        </w:tc>
      </w:tr>
      <w:tr w:rsidR="001C662D">
        <w:trPr>
          <w:trHeight w:val="300"/>
        </w:trPr>
        <w:tc>
          <w:tcPr>
            <w:tcW w:w="17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2D" w:rsidRDefault="001C662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İçerik düzeyi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2D" w:rsidRDefault="001C662D">
            <w:pPr>
              <w:rPr>
                <w:b/>
                <w:bCs/>
              </w:rPr>
            </w:pPr>
            <w:r>
              <w:rPr>
                <w:b/>
                <w:bCs/>
              </w:rPr>
              <w:t>Sınıf düzeyi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2D" w:rsidRDefault="001C662D">
            <w:pPr>
              <w:rPr>
                <w:b/>
                <w:bCs/>
              </w:rPr>
            </w:pPr>
            <w:r>
              <w:rPr>
                <w:b/>
                <w:bCs/>
              </w:rPr>
              <w:t>Beklenen performans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2D" w:rsidRDefault="001C662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Süre 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62D" w:rsidRDefault="001C662D">
            <w:pPr>
              <w:rPr>
                <w:b/>
                <w:bCs/>
              </w:rPr>
            </w:pPr>
            <w:r>
              <w:rPr>
                <w:b/>
                <w:bCs/>
              </w:rPr>
              <w:t>Değerlendirme</w:t>
            </w:r>
          </w:p>
        </w:tc>
      </w:tr>
      <w:tr w:rsidR="001C662D">
        <w:trPr>
          <w:trHeight w:val="2699"/>
        </w:trPr>
        <w:tc>
          <w:tcPr>
            <w:tcW w:w="17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2D" w:rsidRDefault="001C662D">
            <w:pPr>
              <w:rPr>
                <w:b/>
                <w:bCs/>
              </w:rPr>
            </w:pPr>
            <w:r w:rsidRPr="004F0259">
              <w:rPr>
                <w:b/>
                <w:bCs/>
              </w:rPr>
              <w:t>Örüntü ve Süslemeler</w:t>
            </w:r>
          </w:p>
          <w:p w:rsidR="001C662D" w:rsidRDefault="001C662D">
            <w:pPr>
              <w:rPr>
                <w:b/>
                <w:bCs/>
              </w:rPr>
            </w:pPr>
          </w:p>
          <w:p w:rsidR="001C662D" w:rsidRPr="004F0259" w:rsidRDefault="001C662D">
            <w:r w:rsidRPr="004F0259">
              <w:t>Örüntü  Yapma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2D" w:rsidRDefault="001C662D">
            <w:pPr>
              <w:rPr>
                <w:b/>
                <w:bCs/>
              </w:rPr>
            </w:pPr>
          </w:p>
          <w:p w:rsidR="001C662D" w:rsidRDefault="001C662D">
            <w:pPr>
              <w:rPr>
                <w:b/>
                <w:bCs/>
              </w:rPr>
            </w:pPr>
            <w:r>
              <w:rPr>
                <w:b/>
                <w:bCs/>
              </w:rPr>
              <w:t>2 sınıf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2D" w:rsidRPr="004F0259" w:rsidRDefault="001C662D" w:rsidP="004F0259">
            <w:pPr>
              <w:jc w:val="both"/>
            </w:pPr>
            <w:r w:rsidRPr="004F0259">
              <w:rPr>
                <w:b/>
                <w:bCs/>
              </w:rPr>
              <w:t>2</w:t>
            </w:r>
            <w:r w:rsidRPr="004F0259">
              <w:t xml:space="preserve"> Bir örüntüdeki ilişkiyi kullanarak</w:t>
            </w:r>
            <w:r>
              <w:t xml:space="preserve"> </w:t>
            </w:r>
            <w:r w:rsidRPr="004F0259">
              <w:t>farklı malzemelerle</w:t>
            </w:r>
            <w:r>
              <w:t xml:space="preserve"> </w:t>
            </w:r>
            <w:r w:rsidRPr="004F0259">
              <w:t>aynı ilişkiye sahip yeni örüntüler oluşturur.</w:t>
            </w:r>
          </w:p>
          <w:p w:rsidR="001C662D" w:rsidRPr="004F0259" w:rsidRDefault="001C662D">
            <w:pPr>
              <w:rPr>
                <w:b/>
                <w:bCs/>
              </w:rPr>
            </w:pPr>
          </w:p>
          <w:p w:rsidR="001C662D" w:rsidRDefault="001C662D">
            <w:pPr>
              <w:rPr>
                <w:b/>
                <w:bCs/>
              </w:rPr>
            </w:pPr>
          </w:p>
          <w:p w:rsidR="001C662D" w:rsidRDefault="001C662D">
            <w:pPr>
              <w:rPr>
                <w:b/>
                <w:bCs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2D" w:rsidRDefault="001C662D">
            <w:pPr>
              <w:rPr>
                <w:b/>
                <w:bCs/>
              </w:rPr>
            </w:pPr>
          </w:p>
          <w:p w:rsidR="001C662D" w:rsidRDefault="001C662D">
            <w:pPr>
              <w:rPr>
                <w:b/>
                <w:bCs/>
              </w:rPr>
            </w:pPr>
            <w:r>
              <w:rPr>
                <w:b/>
                <w:bCs/>
              </w:rPr>
              <w:t>1 hafta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62D" w:rsidRDefault="001C662D">
            <w:pPr>
              <w:rPr>
                <w:b/>
                <w:bCs/>
              </w:rPr>
            </w:pPr>
          </w:p>
          <w:p w:rsidR="001C662D" w:rsidRDefault="001C662D">
            <w:pPr>
              <w:rPr>
                <w:b/>
                <w:bCs/>
              </w:rPr>
            </w:pPr>
            <w:r>
              <w:rPr>
                <w:b/>
                <w:bCs/>
              </w:rPr>
              <w:t>Dereceli Puan Anahtarı</w:t>
            </w:r>
          </w:p>
        </w:tc>
      </w:tr>
    </w:tbl>
    <w:p w:rsidR="001C662D" w:rsidRDefault="001C662D" w:rsidP="00DE48E4">
      <w:pPr>
        <w:rPr>
          <w:b/>
          <w:bCs/>
        </w:rPr>
      </w:pPr>
      <w:r>
        <w:rPr>
          <w:b/>
          <w:bCs/>
        </w:rPr>
        <w:t>Sevgili öğrenciler;</w:t>
      </w:r>
    </w:p>
    <w:p w:rsidR="001C662D" w:rsidRDefault="001C662D" w:rsidP="00DE48E4">
      <w:r>
        <w:t xml:space="preserve">Sizden </w:t>
      </w:r>
      <w:r w:rsidRPr="00DE48E4">
        <w:t>istediğim, aşağıdaki şekillerle oluşturulmuş örüntülere benzeyen</w:t>
      </w:r>
      <w:r>
        <w:t xml:space="preserve"> nesne veya</w:t>
      </w:r>
      <w:r w:rsidRPr="00DE48E4">
        <w:t xml:space="preserve"> sayı örüntüleri yapman, onları boyaman ve sonra da o şekilde renkli bir kartona yapıştırman ve kartonu güzelce süslemendir.</w:t>
      </w:r>
    </w:p>
    <w:p w:rsidR="001C662D" w:rsidRPr="00DE48E4" w:rsidRDefault="001C662D" w:rsidP="00DE48E4">
      <w:r w:rsidRPr="00DE48E4">
        <w:rPr>
          <w:b/>
          <w:bCs/>
        </w:rPr>
        <w:t>Ödevi hazırlarken kullanılacak araçlar</w:t>
      </w:r>
      <w:r w:rsidRPr="00DE48E4">
        <w:rPr>
          <w:u w:val="single"/>
        </w:rPr>
        <w:t>:</w:t>
      </w:r>
      <w:r w:rsidRPr="00DE48E4">
        <w:t xml:space="preserve"> Kalem, istediğin bir renk karton, yapıştırıcı, süslemek için kurdele, sim, boyalar ya da sen neyle süslemek </w:t>
      </w:r>
      <w:r>
        <w:t>istiyorsan onu yap. Örüntünü bu  ( nohut, fasulye mercimek , makarna , mandal ağaç yaprakları kibrit çöpleri vb.)</w:t>
      </w:r>
      <w:r w:rsidRPr="00DE48E4">
        <w:t xml:space="preserve"> </w:t>
      </w:r>
      <w:r>
        <w:t>araçları kullanarak ta yapabilirsin.</w:t>
      </w:r>
    </w:p>
    <w:p w:rsidR="001C662D" w:rsidRDefault="001C662D" w:rsidP="00DE48E4">
      <w:pPr>
        <w:rPr>
          <w:b/>
          <w:bCs/>
        </w:rPr>
      </w:pPr>
    </w:p>
    <w:p w:rsidR="001C662D" w:rsidRDefault="001C662D" w:rsidP="00DE48E4">
      <w:pPr>
        <w:rPr>
          <w:b/>
          <w:bCs/>
        </w:rPr>
      </w:pPr>
      <w:r>
        <w:rPr>
          <w:b/>
          <w:bCs/>
        </w:rPr>
        <w:t>Konu : Örüntü Oluşturma</w:t>
      </w:r>
    </w:p>
    <w:p w:rsidR="001C662D" w:rsidRDefault="001C662D" w:rsidP="00DE48E4">
      <w:pPr>
        <w:rPr>
          <w:b/>
          <w:bCs/>
        </w:rPr>
      </w:pPr>
      <w:r>
        <w:rPr>
          <w:b/>
          <w:bCs/>
        </w:rPr>
        <w:t>Bu çalışmayı yaparken izleyeceğiniz  yol:</w:t>
      </w:r>
    </w:p>
    <w:p w:rsidR="001C662D" w:rsidRPr="00AE398C" w:rsidRDefault="001C662D" w:rsidP="00AE398C">
      <w:r w:rsidRPr="00AE398C">
        <w:rPr>
          <w:b/>
          <w:bCs/>
        </w:rPr>
        <w:t>1.</w:t>
      </w:r>
      <w:r>
        <w:t>Aşağıdaki</w:t>
      </w:r>
      <w:r w:rsidRPr="00AE398C">
        <w:t xml:space="preserve"> ikinci kağıtta şekillerle yapılmış bir örüntü var. Sen ona benzeyen başka örüntüler yapacaksın.</w:t>
      </w:r>
      <w:r>
        <w:t>ve Örüntünün  Kuralını da  yazmalısın.</w:t>
      </w:r>
      <w:r w:rsidRPr="00AE398C">
        <w:t xml:space="preserve"> </w:t>
      </w:r>
    </w:p>
    <w:p w:rsidR="001C662D" w:rsidRPr="00AE398C" w:rsidRDefault="001C662D" w:rsidP="00AE398C">
      <w:r w:rsidRPr="00B83716">
        <w:rPr>
          <w:b/>
          <w:bCs/>
        </w:rPr>
        <w:t>2</w:t>
      </w:r>
      <w:r w:rsidRPr="00AE398C">
        <w:t>.Hazırladığın örüntüleri kağıttan kes.</w:t>
      </w:r>
      <w:r>
        <w:t>veya kendin yapmaya çalış.</w:t>
      </w:r>
      <w:r w:rsidRPr="00AE398C">
        <w:t xml:space="preserve"> </w:t>
      </w:r>
    </w:p>
    <w:p w:rsidR="001C662D" w:rsidRPr="00AE398C" w:rsidRDefault="001C662D" w:rsidP="00AE398C">
      <w:r w:rsidRPr="00B83716">
        <w:rPr>
          <w:b/>
          <w:bCs/>
        </w:rPr>
        <w:t>3.</w:t>
      </w:r>
      <w:r w:rsidRPr="00AE398C">
        <w:t>Renkli kartonu al ve kestiklerini onun üstüne yapıştır.</w:t>
      </w:r>
      <w:r>
        <w:t>örüntünü oluştur , tamamla ve örüntü kuralını yazmaya çalış.</w:t>
      </w:r>
    </w:p>
    <w:p w:rsidR="001C662D" w:rsidRPr="00AE398C" w:rsidRDefault="001C662D" w:rsidP="00AE398C">
      <w:r w:rsidRPr="00B83716">
        <w:rPr>
          <w:b/>
          <w:bCs/>
        </w:rPr>
        <w:t>4</w:t>
      </w:r>
      <w:r w:rsidRPr="00AE398C">
        <w:t>.Kartonda kalan boş yerleri istediğin her şeyle süsle.</w:t>
      </w:r>
    </w:p>
    <w:p w:rsidR="001C662D" w:rsidRDefault="001C662D" w:rsidP="00AE398C">
      <w:r w:rsidRPr="00B83716">
        <w:rPr>
          <w:b/>
          <w:bCs/>
        </w:rPr>
        <w:t>5</w:t>
      </w:r>
      <w:r w:rsidRPr="00AE398C">
        <w:t xml:space="preserve">.Çalışmanı bitirdiğinde </w:t>
      </w:r>
      <w:r>
        <w:t>ö</w:t>
      </w:r>
      <w:r w:rsidRPr="00AE398C">
        <w:t>ğretmenine ve arkadaşlarına ne yaptığını anlatacaksın.</w:t>
      </w:r>
    </w:p>
    <w:p w:rsidR="001C662D" w:rsidRPr="00614C57" w:rsidRDefault="001C662D" w:rsidP="00D43FDF">
      <w:pPr>
        <w:rPr>
          <w:b/>
          <w:bCs/>
        </w:rPr>
      </w:pPr>
      <w:r>
        <w:rPr>
          <w:b/>
          <w:bCs/>
        </w:rPr>
        <w:t>6</w:t>
      </w:r>
      <w:r w:rsidRPr="00614C57">
        <w:rPr>
          <w:b/>
          <w:bCs/>
        </w:rPr>
        <w:t>.Ödevin en son teslim  tarihi  :  15.03.2013</w:t>
      </w:r>
    </w:p>
    <w:p w:rsidR="001C662D" w:rsidRPr="00D43FDF" w:rsidRDefault="001C662D" w:rsidP="00AE398C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</w:t>
      </w:r>
      <w:r w:rsidRPr="00D43FDF">
        <w:rPr>
          <w:b/>
          <w:bCs/>
        </w:rPr>
        <w:t>DERECELİ PUAN ANAHTARI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070"/>
        <w:gridCol w:w="850"/>
        <w:gridCol w:w="851"/>
        <w:gridCol w:w="850"/>
        <w:gridCol w:w="851"/>
        <w:gridCol w:w="740"/>
      </w:tblGrid>
      <w:tr w:rsidR="001C662D">
        <w:tc>
          <w:tcPr>
            <w:tcW w:w="5070" w:type="dxa"/>
          </w:tcPr>
          <w:p w:rsidR="001C662D" w:rsidRPr="009F7B6A" w:rsidRDefault="001C662D" w:rsidP="00DE48E4">
            <w:pPr>
              <w:rPr>
                <w:b/>
                <w:bCs/>
                <w:sz w:val="22"/>
                <w:szCs w:val="22"/>
              </w:rPr>
            </w:pPr>
            <w:r w:rsidRPr="009F7B6A">
              <w:rPr>
                <w:b/>
                <w:bCs/>
                <w:sz w:val="22"/>
                <w:szCs w:val="22"/>
              </w:rPr>
              <w:t>ÖLÇÜTLER</w:t>
            </w:r>
          </w:p>
          <w:p w:rsidR="001C662D" w:rsidRPr="009F7B6A" w:rsidRDefault="001C662D" w:rsidP="00DE48E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1C662D" w:rsidRPr="009F7B6A" w:rsidRDefault="001C662D" w:rsidP="00DE48E4">
            <w:pPr>
              <w:rPr>
                <w:b/>
                <w:bCs/>
                <w:sz w:val="22"/>
                <w:szCs w:val="22"/>
              </w:rPr>
            </w:pPr>
            <w:r w:rsidRPr="009F7B6A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1C662D" w:rsidRPr="009F7B6A" w:rsidRDefault="001C662D" w:rsidP="00DE48E4">
            <w:pPr>
              <w:rPr>
                <w:b/>
                <w:bCs/>
                <w:sz w:val="22"/>
                <w:szCs w:val="22"/>
              </w:rPr>
            </w:pPr>
            <w:r w:rsidRPr="009F7B6A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:rsidR="001C662D" w:rsidRPr="009F7B6A" w:rsidRDefault="001C662D" w:rsidP="00DE48E4">
            <w:pPr>
              <w:rPr>
                <w:b/>
                <w:bCs/>
                <w:sz w:val="22"/>
                <w:szCs w:val="22"/>
              </w:rPr>
            </w:pPr>
            <w:r w:rsidRPr="009F7B6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1C662D" w:rsidRPr="009F7B6A" w:rsidRDefault="001C662D" w:rsidP="00DE48E4">
            <w:pPr>
              <w:rPr>
                <w:b/>
                <w:bCs/>
                <w:sz w:val="22"/>
                <w:szCs w:val="22"/>
              </w:rPr>
            </w:pPr>
            <w:r w:rsidRPr="009F7B6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40" w:type="dxa"/>
          </w:tcPr>
          <w:p w:rsidR="001C662D" w:rsidRPr="009F7B6A" w:rsidRDefault="001C662D" w:rsidP="00DE48E4">
            <w:pPr>
              <w:rPr>
                <w:b/>
                <w:bCs/>
                <w:sz w:val="22"/>
                <w:szCs w:val="22"/>
              </w:rPr>
            </w:pPr>
            <w:r w:rsidRPr="009F7B6A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1C662D">
        <w:tc>
          <w:tcPr>
            <w:tcW w:w="5070" w:type="dxa"/>
          </w:tcPr>
          <w:p w:rsidR="001C662D" w:rsidRPr="009F7B6A" w:rsidRDefault="001C662D" w:rsidP="00DE48E4">
            <w:pPr>
              <w:rPr>
                <w:b/>
                <w:bCs/>
                <w:sz w:val="22"/>
                <w:szCs w:val="22"/>
              </w:rPr>
            </w:pPr>
          </w:p>
          <w:p w:rsidR="001C662D" w:rsidRPr="009F7B6A" w:rsidRDefault="001C662D" w:rsidP="00DE48E4">
            <w:pPr>
              <w:rPr>
                <w:b/>
                <w:bCs/>
                <w:sz w:val="22"/>
                <w:szCs w:val="22"/>
              </w:rPr>
            </w:pPr>
            <w:r w:rsidRPr="009F7B6A">
              <w:rPr>
                <w:b/>
                <w:bCs/>
                <w:sz w:val="22"/>
                <w:szCs w:val="22"/>
              </w:rPr>
              <w:t>Örüntüleri  doğru olarak hazırlamış.</w:t>
            </w:r>
          </w:p>
          <w:p w:rsidR="001C662D" w:rsidRPr="009F7B6A" w:rsidRDefault="001C662D" w:rsidP="00DE48E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1C662D" w:rsidRPr="009F7B6A" w:rsidRDefault="001C662D" w:rsidP="00DE48E4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C662D" w:rsidRPr="009F7B6A" w:rsidRDefault="001C662D" w:rsidP="00DE48E4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1C662D" w:rsidRPr="009F7B6A" w:rsidRDefault="001C662D" w:rsidP="00DE48E4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C662D" w:rsidRPr="009F7B6A" w:rsidRDefault="001C662D" w:rsidP="00DE48E4">
            <w:pPr>
              <w:rPr>
                <w:sz w:val="22"/>
                <w:szCs w:val="22"/>
              </w:rPr>
            </w:pPr>
          </w:p>
        </w:tc>
        <w:tc>
          <w:tcPr>
            <w:tcW w:w="740" w:type="dxa"/>
          </w:tcPr>
          <w:p w:rsidR="001C662D" w:rsidRPr="009F7B6A" w:rsidRDefault="001C662D" w:rsidP="00DE48E4">
            <w:pPr>
              <w:rPr>
                <w:sz w:val="22"/>
                <w:szCs w:val="22"/>
              </w:rPr>
            </w:pPr>
          </w:p>
        </w:tc>
      </w:tr>
      <w:tr w:rsidR="001C662D">
        <w:tc>
          <w:tcPr>
            <w:tcW w:w="5070" w:type="dxa"/>
          </w:tcPr>
          <w:p w:rsidR="001C662D" w:rsidRPr="009F7B6A" w:rsidRDefault="001C662D" w:rsidP="00DE48E4">
            <w:pPr>
              <w:rPr>
                <w:b/>
                <w:bCs/>
                <w:sz w:val="22"/>
                <w:szCs w:val="22"/>
              </w:rPr>
            </w:pPr>
          </w:p>
          <w:p w:rsidR="001C662D" w:rsidRPr="009F7B6A" w:rsidRDefault="001C662D" w:rsidP="00DE48E4">
            <w:pPr>
              <w:rPr>
                <w:b/>
                <w:bCs/>
                <w:sz w:val="22"/>
                <w:szCs w:val="22"/>
              </w:rPr>
            </w:pPr>
            <w:r w:rsidRPr="009F7B6A">
              <w:rPr>
                <w:b/>
                <w:bCs/>
                <w:sz w:val="22"/>
                <w:szCs w:val="22"/>
              </w:rPr>
              <w:t>Örüntünün kuralını doğru bir şekilde  yazmış.</w:t>
            </w:r>
          </w:p>
          <w:p w:rsidR="001C662D" w:rsidRPr="009F7B6A" w:rsidRDefault="001C662D" w:rsidP="00DE48E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1C662D" w:rsidRPr="009F7B6A" w:rsidRDefault="001C662D" w:rsidP="00DE48E4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C662D" w:rsidRPr="009F7B6A" w:rsidRDefault="001C662D" w:rsidP="00DE48E4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1C662D" w:rsidRPr="009F7B6A" w:rsidRDefault="001C662D" w:rsidP="00DE48E4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C662D" w:rsidRPr="009F7B6A" w:rsidRDefault="001C662D" w:rsidP="00DE48E4">
            <w:pPr>
              <w:rPr>
                <w:sz w:val="22"/>
                <w:szCs w:val="22"/>
              </w:rPr>
            </w:pPr>
          </w:p>
        </w:tc>
        <w:tc>
          <w:tcPr>
            <w:tcW w:w="740" w:type="dxa"/>
          </w:tcPr>
          <w:p w:rsidR="001C662D" w:rsidRPr="009F7B6A" w:rsidRDefault="001C662D" w:rsidP="00DE48E4">
            <w:pPr>
              <w:rPr>
                <w:sz w:val="22"/>
                <w:szCs w:val="22"/>
              </w:rPr>
            </w:pPr>
          </w:p>
        </w:tc>
      </w:tr>
      <w:tr w:rsidR="001C662D">
        <w:tc>
          <w:tcPr>
            <w:tcW w:w="5070" w:type="dxa"/>
          </w:tcPr>
          <w:p w:rsidR="001C662D" w:rsidRPr="009F7B6A" w:rsidRDefault="001C662D" w:rsidP="00DE48E4">
            <w:pPr>
              <w:rPr>
                <w:b/>
                <w:bCs/>
                <w:sz w:val="22"/>
                <w:szCs w:val="22"/>
              </w:rPr>
            </w:pPr>
          </w:p>
          <w:p w:rsidR="001C662D" w:rsidRPr="009F7B6A" w:rsidRDefault="001C662D" w:rsidP="00DE48E4">
            <w:pPr>
              <w:rPr>
                <w:b/>
                <w:bCs/>
                <w:sz w:val="22"/>
                <w:szCs w:val="22"/>
              </w:rPr>
            </w:pPr>
            <w:r w:rsidRPr="009F7B6A">
              <w:rPr>
                <w:b/>
                <w:bCs/>
                <w:sz w:val="22"/>
                <w:szCs w:val="22"/>
              </w:rPr>
              <w:t>Tertip ,  düzen  ve temizliğe önem vermiş</w:t>
            </w:r>
          </w:p>
          <w:p w:rsidR="001C662D" w:rsidRPr="009F7B6A" w:rsidRDefault="001C662D" w:rsidP="00DE48E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1C662D" w:rsidRPr="009F7B6A" w:rsidRDefault="001C662D" w:rsidP="00DE48E4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C662D" w:rsidRPr="009F7B6A" w:rsidRDefault="001C662D" w:rsidP="00DE48E4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1C662D" w:rsidRPr="009F7B6A" w:rsidRDefault="001C662D" w:rsidP="00DE48E4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C662D" w:rsidRPr="009F7B6A" w:rsidRDefault="001C662D" w:rsidP="00DE48E4">
            <w:pPr>
              <w:rPr>
                <w:sz w:val="22"/>
                <w:szCs w:val="22"/>
              </w:rPr>
            </w:pPr>
          </w:p>
        </w:tc>
        <w:tc>
          <w:tcPr>
            <w:tcW w:w="740" w:type="dxa"/>
          </w:tcPr>
          <w:p w:rsidR="001C662D" w:rsidRPr="009F7B6A" w:rsidRDefault="001C662D" w:rsidP="00DE48E4">
            <w:pPr>
              <w:rPr>
                <w:sz w:val="22"/>
                <w:szCs w:val="22"/>
              </w:rPr>
            </w:pPr>
          </w:p>
        </w:tc>
      </w:tr>
      <w:tr w:rsidR="001C662D">
        <w:tc>
          <w:tcPr>
            <w:tcW w:w="5070" w:type="dxa"/>
          </w:tcPr>
          <w:p w:rsidR="001C662D" w:rsidRPr="009F7B6A" w:rsidRDefault="001C662D" w:rsidP="00DE48E4">
            <w:pPr>
              <w:rPr>
                <w:b/>
                <w:bCs/>
                <w:sz w:val="22"/>
                <w:szCs w:val="22"/>
              </w:rPr>
            </w:pPr>
          </w:p>
          <w:p w:rsidR="001C662D" w:rsidRPr="009F7B6A" w:rsidRDefault="001C662D" w:rsidP="00DE48E4">
            <w:pPr>
              <w:rPr>
                <w:b/>
                <w:bCs/>
                <w:sz w:val="22"/>
                <w:szCs w:val="22"/>
              </w:rPr>
            </w:pPr>
            <w:r w:rsidRPr="009F7B6A">
              <w:rPr>
                <w:b/>
                <w:bCs/>
                <w:sz w:val="22"/>
                <w:szCs w:val="22"/>
              </w:rPr>
              <w:t>Çalışmayı zamanında bitirmiş.</w:t>
            </w:r>
          </w:p>
          <w:p w:rsidR="001C662D" w:rsidRPr="009F7B6A" w:rsidRDefault="001C662D" w:rsidP="00DE48E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1C662D" w:rsidRPr="009F7B6A" w:rsidRDefault="001C662D" w:rsidP="00DE48E4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C662D" w:rsidRPr="009F7B6A" w:rsidRDefault="001C662D" w:rsidP="00DE48E4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1C662D" w:rsidRPr="009F7B6A" w:rsidRDefault="001C662D" w:rsidP="00DE48E4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C662D" w:rsidRPr="009F7B6A" w:rsidRDefault="001C662D" w:rsidP="00DE48E4">
            <w:pPr>
              <w:rPr>
                <w:sz w:val="22"/>
                <w:szCs w:val="22"/>
              </w:rPr>
            </w:pPr>
          </w:p>
        </w:tc>
        <w:tc>
          <w:tcPr>
            <w:tcW w:w="740" w:type="dxa"/>
          </w:tcPr>
          <w:p w:rsidR="001C662D" w:rsidRPr="009F7B6A" w:rsidRDefault="001C662D" w:rsidP="00DE48E4">
            <w:pPr>
              <w:rPr>
                <w:sz w:val="22"/>
                <w:szCs w:val="22"/>
              </w:rPr>
            </w:pPr>
          </w:p>
        </w:tc>
      </w:tr>
      <w:tr w:rsidR="001C662D">
        <w:tc>
          <w:tcPr>
            <w:tcW w:w="5070" w:type="dxa"/>
          </w:tcPr>
          <w:p w:rsidR="001C662D" w:rsidRPr="009F7B6A" w:rsidRDefault="001C662D" w:rsidP="00DE48E4">
            <w:pPr>
              <w:rPr>
                <w:b/>
                <w:bCs/>
                <w:sz w:val="22"/>
                <w:szCs w:val="22"/>
              </w:rPr>
            </w:pPr>
          </w:p>
          <w:p w:rsidR="001C662D" w:rsidRPr="009F7B6A" w:rsidRDefault="001C662D" w:rsidP="00DE48E4">
            <w:pPr>
              <w:rPr>
                <w:b/>
                <w:bCs/>
                <w:sz w:val="22"/>
                <w:szCs w:val="22"/>
              </w:rPr>
            </w:pPr>
            <w:r w:rsidRPr="009F7B6A">
              <w:rPr>
                <w:b/>
                <w:bCs/>
                <w:sz w:val="22"/>
                <w:szCs w:val="22"/>
              </w:rPr>
              <w:t>Etkili ve güzel bir sunum yaptı.</w:t>
            </w:r>
          </w:p>
          <w:p w:rsidR="001C662D" w:rsidRPr="009F7B6A" w:rsidRDefault="001C662D" w:rsidP="00DE48E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1C662D" w:rsidRPr="009F7B6A" w:rsidRDefault="001C662D" w:rsidP="00DE48E4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C662D" w:rsidRPr="009F7B6A" w:rsidRDefault="001C662D" w:rsidP="00DE48E4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1C662D" w:rsidRPr="009F7B6A" w:rsidRDefault="001C662D" w:rsidP="00DE48E4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C662D" w:rsidRPr="009F7B6A" w:rsidRDefault="001C662D" w:rsidP="00DE48E4">
            <w:pPr>
              <w:rPr>
                <w:sz w:val="22"/>
                <w:szCs w:val="22"/>
              </w:rPr>
            </w:pPr>
          </w:p>
        </w:tc>
        <w:tc>
          <w:tcPr>
            <w:tcW w:w="740" w:type="dxa"/>
          </w:tcPr>
          <w:p w:rsidR="001C662D" w:rsidRPr="009F7B6A" w:rsidRDefault="001C662D" w:rsidP="00DE48E4">
            <w:pPr>
              <w:rPr>
                <w:sz w:val="22"/>
                <w:szCs w:val="22"/>
              </w:rPr>
            </w:pPr>
          </w:p>
        </w:tc>
      </w:tr>
    </w:tbl>
    <w:p w:rsidR="001C662D" w:rsidRDefault="001C662D" w:rsidP="00DE48E4"/>
    <w:p w:rsidR="001C662D" w:rsidRDefault="001C662D" w:rsidP="00DE48E4"/>
    <w:p w:rsidR="001C662D" w:rsidRDefault="001C662D" w:rsidP="00DE48E4">
      <w:pPr>
        <w:rPr>
          <w:b/>
          <w:bCs/>
        </w:rPr>
      </w:pPr>
    </w:p>
    <w:p w:rsidR="001C662D" w:rsidRDefault="001C662D" w:rsidP="00DE48E4">
      <w:pPr>
        <w:rPr>
          <w:b/>
          <w:bCs/>
        </w:rPr>
      </w:pPr>
    </w:p>
    <w:p w:rsidR="001C662D" w:rsidRPr="00A155E6" w:rsidRDefault="001C662D" w:rsidP="00DE48E4">
      <w:pPr>
        <w:rPr>
          <w:b/>
          <w:bCs/>
        </w:rPr>
      </w:pPr>
      <w:r>
        <w:rPr>
          <w:b/>
          <w:bCs/>
        </w:rPr>
        <w:t xml:space="preserve">                                   </w:t>
      </w:r>
      <w:r w:rsidRPr="00A155E6">
        <w:rPr>
          <w:b/>
          <w:bCs/>
        </w:rPr>
        <w:t>ÖRNEK ÖRÜNTÜLER</w:t>
      </w:r>
    </w:p>
    <w:p w:rsidR="001C662D" w:rsidRPr="00A155E6" w:rsidRDefault="001C662D" w:rsidP="00A155E6">
      <w:pPr>
        <w:rPr>
          <w:b/>
          <w:bCs/>
          <w:sz w:val="28"/>
          <w:szCs w:val="28"/>
        </w:rPr>
      </w:pPr>
    </w:p>
    <w:p w:rsidR="001C662D" w:rsidRPr="00A155E6" w:rsidRDefault="001C662D" w:rsidP="00A155E6">
      <w:pPr>
        <w:rPr>
          <w:b/>
          <w:bCs/>
          <w:sz w:val="28"/>
          <w:szCs w:val="28"/>
        </w:rPr>
      </w:pPr>
      <w:r w:rsidRPr="00A155E6">
        <w:rPr>
          <w:b/>
          <w:bCs/>
          <w:sz w:val="28"/>
          <w:szCs w:val="28"/>
        </w:rPr>
        <w:t>Haydi bu örüntüleri tamamlayalım.</w:t>
      </w:r>
    </w:p>
    <w:p w:rsidR="001C662D" w:rsidRPr="00A155E6" w:rsidRDefault="001C662D" w:rsidP="00A155E6">
      <w:pPr>
        <w:rPr>
          <w:rFonts w:ascii="Hand writing Mutlu" w:hAnsi="Hand writing Mutlu" w:cs="Hand writing Mutlu"/>
          <w:b/>
          <w:bCs/>
          <w:sz w:val="36"/>
          <w:szCs w:val="36"/>
        </w:rPr>
      </w:pPr>
    </w:p>
    <w:p w:rsidR="001C662D" w:rsidRPr="00D91574" w:rsidRDefault="001C662D" w:rsidP="00A155E6">
      <w:pPr>
        <w:rPr>
          <w:sz w:val="72"/>
          <w:szCs w:val="72"/>
        </w:rPr>
      </w:pPr>
      <w:r w:rsidRPr="00D91574">
        <w:rPr>
          <w:sz w:val="72"/>
          <w:szCs w:val="72"/>
        </w:rPr>
        <w:t>1.</w:t>
      </w:r>
      <w:r>
        <w:rPr>
          <w:sz w:val="72"/>
          <w:szCs w:val="72"/>
        </w:rPr>
        <w:t xml:space="preserve"> </w:t>
      </w:r>
      <w:r w:rsidRPr="00D91574">
        <w:rPr>
          <w:sz w:val="72"/>
          <w:szCs w:val="72"/>
        </w:rPr>
        <w:sym w:font="Wingdings" w:char="F02A"/>
      </w:r>
      <w:r w:rsidRPr="00D91574">
        <w:rPr>
          <w:sz w:val="72"/>
          <w:szCs w:val="72"/>
        </w:rPr>
        <w:sym w:font="Wingdings" w:char="F04A"/>
      </w:r>
      <w:r w:rsidRPr="00D91574">
        <w:rPr>
          <w:sz w:val="72"/>
          <w:szCs w:val="72"/>
        </w:rPr>
        <w:sym w:font="Wingdings" w:char="F04B"/>
      </w:r>
      <w:r w:rsidRPr="00D91574">
        <w:rPr>
          <w:sz w:val="72"/>
          <w:szCs w:val="72"/>
        </w:rPr>
        <w:sym w:font="Wingdings" w:char="F02A"/>
      </w:r>
      <w:r w:rsidRPr="00D91574">
        <w:rPr>
          <w:sz w:val="72"/>
          <w:szCs w:val="72"/>
        </w:rPr>
        <w:sym w:font="Wingdings" w:char="F04A"/>
      </w:r>
      <w:r w:rsidRPr="00D91574">
        <w:rPr>
          <w:sz w:val="72"/>
          <w:szCs w:val="72"/>
        </w:rPr>
        <w:t>….</w:t>
      </w:r>
      <w:r w:rsidRPr="00D91574">
        <w:rPr>
          <w:sz w:val="72"/>
          <w:szCs w:val="72"/>
        </w:rPr>
        <w:sym w:font="Wingdings" w:char="F04B"/>
      </w:r>
      <w:r w:rsidRPr="00D91574">
        <w:rPr>
          <w:sz w:val="72"/>
          <w:szCs w:val="72"/>
        </w:rPr>
        <w:sym w:font="Wingdings" w:char="F02A"/>
      </w:r>
      <w:r w:rsidRPr="00D91574">
        <w:rPr>
          <w:sz w:val="72"/>
          <w:szCs w:val="72"/>
        </w:rPr>
        <w:sym w:font="Wingdings" w:char="F04A"/>
      </w:r>
    </w:p>
    <w:p w:rsidR="001C662D" w:rsidRDefault="001C662D" w:rsidP="00A155E6">
      <w:pPr>
        <w:rPr>
          <w:sz w:val="56"/>
          <w:szCs w:val="56"/>
        </w:rPr>
      </w:pPr>
      <w:r w:rsidRPr="00D91574">
        <w:rPr>
          <w:sz w:val="56"/>
          <w:szCs w:val="56"/>
        </w:rPr>
        <w:t xml:space="preserve">A) </w:t>
      </w:r>
      <w:r w:rsidRPr="00D91574">
        <w:rPr>
          <w:sz w:val="56"/>
          <w:szCs w:val="56"/>
        </w:rPr>
        <w:sym w:font="Wingdings" w:char="F04A"/>
      </w:r>
      <w:r w:rsidRPr="00D91574">
        <w:rPr>
          <w:sz w:val="56"/>
          <w:szCs w:val="56"/>
        </w:rPr>
        <w:t xml:space="preserve">           B) </w:t>
      </w:r>
      <w:r w:rsidRPr="00D91574">
        <w:rPr>
          <w:sz w:val="56"/>
          <w:szCs w:val="56"/>
        </w:rPr>
        <w:sym w:font="Wingdings" w:char="F02A"/>
      </w:r>
      <w:r w:rsidRPr="00D91574">
        <w:rPr>
          <w:sz w:val="56"/>
          <w:szCs w:val="56"/>
        </w:rPr>
        <w:t xml:space="preserve">          C) </w:t>
      </w:r>
      <w:r w:rsidRPr="00D91574">
        <w:rPr>
          <w:sz w:val="56"/>
          <w:szCs w:val="56"/>
        </w:rPr>
        <w:sym w:font="Wingdings" w:char="F04B"/>
      </w:r>
    </w:p>
    <w:p w:rsidR="001C662D" w:rsidRPr="00D91574" w:rsidRDefault="001C662D" w:rsidP="00A155E6">
      <w:pPr>
        <w:rPr>
          <w:sz w:val="56"/>
          <w:szCs w:val="56"/>
        </w:rPr>
      </w:pPr>
    </w:p>
    <w:p w:rsidR="001C662D" w:rsidRPr="00D91574" w:rsidRDefault="001C662D" w:rsidP="00A155E6">
      <w:pPr>
        <w:rPr>
          <w:sz w:val="72"/>
          <w:szCs w:val="72"/>
        </w:rPr>
      </w:pPr>
      <w:r w:rsidRPr="00D91574">
        <w:rPr>
          <w:sz w:val="72"/>
          <w:szCs w:val="72"/>
        </w:rPr>
        <w:t>2.</w:t>
      </w:r>
      <w:r>
        <w:rPr>
          <w:sz w:val="72"/>
          <w:szCs w:val="72"/>
        </w:rPr>
        <w:t xml:space="preserve"> </w:t>
      </w:r>
      <w:r w:rsidRPr="00D91574">
        <w:rPr>
          <w:sz w:val="72"/>
          <w:szCs w:val="72"/>
        </w:rPr>
        <w:sym w:font="Wingdings 2" w:char="F057"/>
      </w:r>
      <w:r w:rsidRPr="00D91574">
        <w:rPr>
          <w:sz w:val="72"/>
          <w:szCs w:val="72"/>
        </w:rPr>
        <w:sym w:font="Wingdings 2" w:char="F02A"/>
      </w:r>
      <w:r w:rsidRPr="00D91574">
        <w:rPr>
          <w:sz w:val="72"/>
          <w:szCs w:val="72"/>
        </w:rPr>
        <w:sym w:font="Wingdings 2" w:char="F056"/>
      </w:r>
      <w:r w:rsidRPr="00D91574">
        <w:rPr>
          <w:sz w:val="72"/>
          <w:szCs w:val="72"/>
        </w:rPr>
        <w:sym w:font="Wingdings 2" w:char="F057"/>
      </w:r>
      <w:r w:rsidRPr="00D91574">
        <w:rPr>
          <w:sz w:val="72"/>
          <w:szCs w:val="72"/>
        </w:rPr>
        <w:sym w:font="Wingdings 2" w:char="F02A"/>
      </w:r>
      <w:r w:rsidRPr="00D91574">
        <w:rPr>
          <w:sz w:val="72"/>
          <w:szCs w:val="72"/>
        </w:rPr>
        <w:sym w:font="Wingdings 2" w:char="F056"/>
      </w:r>
      <w:r w:rsidRPr="00D91574">
        <w:rPr>
          <w:sz w:val="72"/>
          <w:szCs w:val="72"/>
        </w:rPr>
        <w:sym w:font="Wingdings 2" w:char="F057"/>
      </w:r>
      <w:r w:rsidRPr="00D91574">
        <w:rPr>
          <w:sz w:val="72"/>
          <w:szCs w:val="72"/>
        </w:rPr>
        <w:t>….</w:t>
      </w:r>
      <w:r w:rsidRPr="00D91574">
        <w:rPr>
          <w:sz w:val="72"/>
          <w:szCs w:val="72"/>
        </w:rPr>
        <w:sym w:font="Wingdings 2" w:char="F02A"/>
      </w:r>
    </w:p>
    <w:p w:rsidR="001C662D" w:rsidRDefault="001C662D" w:rsidP="00A155E6">
      <w:pPr>
        <w:rPr>
          <w:sz w:val="56"/>
          <w:szCs w:val="56"/>
        </w:rPr>
      </w:pPr>
      <w:r w:rsidRPr="00D91574">
        <w:rPr>
          <w:sz w:val="56"/>
          <w:szCs w:val="56"/>
        </w:rPr>
        <w:t xml:space="preserve">A) </w:t>
      </w:r>
      <w:r w:rsidRPr="00D91574">
        <w:rPr>
          <w:sz w:val="56"/>
          <w:szCs w:val="56"/>
        </w:rPr>
        <w:sym w:font="Wingdings 2" w:char="F056"/>
      </w:r>
      <w:r w:rsidRPr="00D91574">
        <w:rPr>
          <w:sz w:val="56"/>
          <w:szCs w:val="56"/>
        </w:rPr>
        <w:t xml:space="preserve">           B) </w:t>
      </w:r>
      <w:r w:rsidRPr="00D91574">
        <w:rPr>
          <w:sz w:val="56"/>
          <w:szCs w:val="56"/>
        </w:rPr>
        <w:sym w:font="Wingdings 2" w:char="F02A"/>
      </w:r>
      <w:r w:rsidRPr="00D91574">
        <w:rPr>
          <w:sz w:val="56"/>
          <w:szCs w:val="56"/>
        </w:rPr>
        <w:t xml:space="preserve">           C) </w:t>
      </w:r>
      <w:r w:rsidRPr="00D91574">
        <w:rPr>
          <w:sz w:val="56"/>
          <w:szCs w:val="56"/>
        </w:rPr>
        <w:sym w:font="Wingdings 2" w:char="F057"/>
      </w:r>
    </w:p>
    <w:p w:rsidR="001C662D" w:rsidRPr="00D91574" w:rsidRDefault="001C662D" w:rsidP="00A155E6">
      <w:pPr>
        <w:rPr>
          <w:sz w:val="56"/>
          <w:szCs w:val="56"/>
        </w:rPr>
      </w:pPr>
    </w:p>
    <w:p w:rsidR="001C662D" w:rsidRPr="00D91574" w:rsidRDefault="001C662D" w:rsidP="00A155E6">
      <w:pPr>
        <w:rPr>
          <w:sz w:val="72"/>
          <w:szCs w:val="72"/>
        </w:rPr>
      </w:pPr>
      <w:r>
        <w:rPr>
          <w:sz w:val="72"/>
          <w:szCs w:val="72"/>
        </w:rPr>
        <w:t>3.</w:t>
      </w:r>
      <w:r w:rsidRPr="00D91574">
        <w:rPr>
          <w:sz w:val="72"/>
          <w:szCs w:val="72"/>
        </w:rPr>
        <w:t xml:space="preserve">☺☺☼☺☺☼…..☺ </w:t>
      </w:r>
    </w:p>
    <w:p w:rsidR="001C662D" w:rsidRPr="00D91574" w:rsidRDefault="001C662D" w:rsidP="00A155E6">
      <w:pPr>
        <w:rPr>
          <w:sz w:val="56"/>
          <w:szCs w:val="56"/>
        </w:rPr>
      </w:pPr>
      <w:r w:rsidRPr="00D91574">
        <w:rPr>
          <w:sz w:val="56"/>
          <w:szCs w:val="56"/>
        </w:rPr>
        <w:t>A) ☺</w:t>
      </w:r>
      <w:r>
        <w:rPr>
          <w:sz w:val="56"/>
          <w:szCs w:val="56"/>
        </w:rPr>
        <w:t xml:space="preserve">           </w:t>
      </w:r>
      <w:r w:rsidRPr="00D91574">
        <w:rPr>
          <w:sz w:val="56"/>
          <w:szCs w:val="56"/>
        </w:rPr>
        <w:t>B) ☼</w:t>
      </w:r>
      <w:r>
        <w:rPr>
          <w:sz w:val="56"/>
          <w:szCs w:val="56"/>
        </w:rPr>
        <w:t xml:space="preserve">         </w:t>
      </w:r>
      <w:r w:rsidRPr="00D91574">
        <w:rPr>
          <w:sz w:val="56"/>
          <w:szCs w:val="56"/>
        </w:rPr>
        <w:t>C) ☺☺</w:t>
      </w:r>
    </w:p>
    <w:p w:rsidR="001C662D" w:rsidRDefault="001C662D" w:rsidP="00A155E6">
      <w:pPr>
        <w:rPr>
          <w:sz w:val="28"/>
          <w:szCs w:val="28"/>
        </w:rPr>
      </w:pPr>
    </w:p>
    <w:p w:rsidR="001C662D" w:rsidRPr="00A155E6" w:rsidRDefault="001C662D" w:rsidP="00A155E6">
      <w:pPr>
        <w:rPr>
          <w:b/>
          <w:bCs/>
          <w:sz w:val="28"/>
          <w:szCs w:val="28"/>
        </w:rPr>
      </w:pPr>
      <w:r w:rsidRPr="00A155E6">
        <w:rPr>
          <w:b/>
          <w:bCs/>
          <w:sz w:val="28"/>
          <w:szCs w:val="28"/>
        </w:rPr>
        <w:t>Şimdi de kendin bunlara benzeyen başka şekillerle örüntüler yap ve boya.</w:t>
      </w:r>
    </w:p>
    <w:p w:rsidR="001C662D" w:rsidRDefault="001C662D" w:rsidP="00372C06">
      <w:pPr>
        <w:rPr>
          <w:rFonts w:ascii="Comic Sans MS" w:hAnsi="Comic Sans MS" w:cs="Comic Sans MS"/>
        </w:rPr>
      </w:pPr>
      <w:hyperlink r:id="rId6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1C662D" w:rsidRPr="00A155E6" w:rsidRDefault="001C662D" w:rsidP="00DE48E4">
      <w:pPr>
        <w:rPr>
          <w:b/>
          <w:bCs/>
        </w:rPr>
      </w:pPr>
    </w:p>
    <w:sectPr w:rsidR="001C662D" w:rsidRPr="00A155E6" w:rsidSect="000D2A3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62D" w:rsidRDefault="001C662D" w:rsidP="007B1554">
      <w:r>
        <w:separator/>
      </w:r>
    </w:p>
  </w:endnote>
  <w:endnote w:type="continuationSeparator" w:id="0">
    <w:p w:rsidR="001C662D" w:rsidRDefault="001C662D" w:rsidP="007B1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62D" w:rsidRPr="00A155E6" w:rsidRDefault="001C662D">
    <w:pPr>
      <w:pStyle w:val="Footer"/>
      <w:rPr>
        <w:b/>
        <w:bCs/>
      </w:rPr>
    </w:pPr>
    <w:r w:rsidRPr="00A155E6">
      <w:rPr>
        <w:b/>
        <w:bCs/>
      </w:rPr>
      <w:t>ZİYA FIRINCIOĞULLARI / 2- A SINIF ÖĞRETMENİ          ALDIĞI  NOT  : ………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62D" w:rsidRDefault="001C662D" w:rsidP="007B1554">
      <w:r>
        <w:separator/>
      </w:r>
    </w:p>
  </w:footnote>
  <w:footnote w:type="continuationSeparator" w:id="0">
    <w:p w:rsidR="001C662D" w:rsidRDefault="001C662D" w:rsidP="007B15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62D" w:rsidRDefault="001C662D" w:rsidP="00A155E6">
    <w:pPr>
      <w:pStyle w:val="Header"/>
      <w:rPr>
        <w:b/>
        <w:bCs/>
      </w:rPr>
    </w:pPr>
    <w:r>
      <w:rPr>
        <w:b/>
        <w:bCs/>
      </w:rPr>
      <w:t>2012-2013 / AKDENİZ İLKOKULU  - MATEMATİK DERSİ  2. DÖNEM</w:t>
    </w:r>
  </w:p>
  <w:p w:rsidR="001C662D" w:rsidRPr="00A155E6" w:rsidRDefault="001C662D" w:rsidP="00A155E6">
    <w:pPr>
      <w:pStyle w:val="Header"/>
      <w:rPr>
        <w:b/>
        <w:bCs/>
      </w:rPr>
    </w:pPr>
    <w:r>
      <w:rPr>
        <w:b/>
        <w:bCs/>
      </w:rPr>
      <w:t xml:space="preserve">                                               PERFORMANS  ÖDEVİ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48E4"/>
    <w:rsid w:val="000D2A33"/>
    <w:rsid w:val="001C662D"/>
    <w:rsid w:val="00361486"/>
    <w:rsid w:val="00372C06"/>
    <w:rsid w:val="004F0259"/>
    <w:rsid w:val="00614C57"/>
    <w:rsid w:val="006E6AC6"/>
    <w:rsid w:val="007B1554"/>
    <w:rsid w:val="008F5B48"/>
    <w:rsid w:val="009F7B6A"/>
    <w:rsid w:val="00A155E6"/>
    <w:rsid w:val="00AE398C"/>
    <w:rsid w:val="00B83716"/>
    <w:rsid w:val="00C81B63"/>
    <w:rsid w:val="00D43FDF"/>
    <w:rsid w:val="00D8779A"/>
    <w:rsid w:val="00D91574"/>
    <w:rsid w:val="00DE48E4"/>
    <w:rsid w:val="00E03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8E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43FDF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7B15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B1554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7B15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B1554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372C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37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2</Pages>
  <Words>320</Words>
  <Characters>1830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www.www.sorubak.com  sorubak.com</dc:subject>
  <dc:creator>ZIYA68</dc:creator>
  <cp:keywords>www.sorubak.com</cp:keywords>
  <dc:description>www.sorubak.com</dc:description>
  <cp:lastModifiedBy>EDANUR</cp:lastModifiedBy>
  <cp:revision>5</cp:revision>
  <dcterms:created xsi:type="dcterms:W3CDTF">2013-03-06T18:39:00Z</dcterms:created>
  <dcterms:modified xsi:type="dcterms:W3CDTF">2013-04-20T12:59:00Z</dcterms:modified>
  <cp:category>www.sorubak.com</cp:category>
</cp:coreProperties>
</file>