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Adı ve soyadı: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1-</w:t>
      </w:r>
      <w:r w:rsidRPr="009760E5">
        <w:rPr>
          <w:rFonts w:ascii="ALFABET98 Tur" w:hAnsi="ALFABET98 Tur" w:cs="ALFABET98 Tur"/>
          <w:sz w:val="26"/>
          <w:szCs w:val="26"/>
        </w:rPr>
        <w:t>Aşağıdaki cümlelerdeki eksik ifadeleri kutuların içindeki sözcükler ile tamamlayınız.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>
        <w:rPr>
          <w:noProof/>
          <w:lang w:eastAsia="tr-TR"/>
        </w:rPr>
        <w:pict>
          <v:rect id="_x0000_s1026" style="position:absolute;margin-left:1.15pt;margin-top:3.3pt;width:96.45pt;height:29.2pt;z-index:251652608">
            <v:textbox>
              <w:txbxContent>
                <w:p w:rsidR="00980289" w:rsidRPr="00C93DAD" w:rsidRDefault="00980289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 w:rsidRPr="00C93DAD">
                    <w:rPr>
                      <w:rFonts w:ascii="ALFABET98" w:hAnsi="ALFABET98" w:cs="ALFABET98"/>
                      <w:sz w:val="28"/>
                      <w:szCs w:val="28"/>
                    </w:rPr>
                    <w:t>çünkü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119.45pt;margin-top:3.3pt;width:96.45pt;height:29.2pt;z-index:251653632">
            <v:textbox>
              <w:txbxContent>
                <w:p w:rsidR="00980289" w:rsidRPr="00C93DAD" w:rsidRDefault="00980289" w:rsidP="00C93DAD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>
                    <w:rPr>
                      <w:rFonts w:ascii="ALFABET98" w:hAnsi="ALFABET98" w:cs="ALFABET98"/>
                      <w:sz w:val="28"/>
                      <w:szCs w:val="28"/>
                    </w:rPr>
                    <w:t>için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31.55pt;margin-top:3.3pt;width:96.45pt;height:29.2pt;z-index:251654656">
            <v:textbox>
              <w:txbxContent>
                <w:p w:rsidR="00980289" w:rsidRPr="00C93DAD" w:rsidRDefault="00980289" w:rsidP="00C93DAD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>
                    <w:rPr>
                      <w:rFonts w:ascii="ALFABET98" w:hAnsi="ALFABET98" w:cs="ALFABET98"/>
                      <w:sz w:val="28"/>
                      <w:szCs w:val="28"/>
                    </w:rPr>
                    <w:t>bu yüzden</w:t>
                  </w:r>
                </w:p>
              </w:txbxContent>
            </v:textbox>
          </v:rect>
        </w:pic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Hasta olduğum</w:t>
      </w:r>
      <w:r w:rsidRPr="009760E5">
        <w:rPr>
          <w:sz w:val="26"/>
          <w:szCs w:val="26"/>
        </w:rPr>
        <w:t>……………</w:t>
      </w:r>
      <w:r w:rsidRPr="009760E5">
        <w:rPr>
          <w:rFonts w:ascii="ALFABET98" w:hAnsi="ALFABET98" w:cs="ALFABET98"/>
          <w:sz w:val="26"/>
          <w:szCs w:val="26"/>
        </w:rPr>
        <w:t>. okula gidemedim.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 xml:space="preserve">Bu yarışmayı kazanmalıyım </w:t>
      </w:r>
      <w:r w:rsidRPr="009760E5">
        <w:rPr>
          <w:sz w:val="26"/>
          <w:szCs w:val="26"/>
        </w:rPr>
        <w:t>……………………………</w:t>
      </w:r>
      <w:r w:rsidRPr="009760E5">
        <w:rPr>
          <w:rFonts w:ascii="ALFABET98 Tur" w:hAnsi="ALFABET98 Tur" w:cs="ALFABET98 Tur"/>
          <w:sz w:val="26"/>
          <w:szCs w:val="26"/>
        </w:rPr>
        <w:t>. çok çalışmalıyım.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 xml:space="preserve">Saat dokuz oldu yatmalıyım </w:t>
      </w:r>
      <w:r w:rsidRPr="009760E5">
        <w:rPr>
          <w:sz w:val="26"/>
          <w:szCs w:val="26"/>
        </w:rPr>
        <w:t>……………………………</w:t>
      </w:r>
      <w:r w:rsidRPr="009760E5">
        <w:rPr>
          <w:rFonts w:ascii="ALFABET98 Tur" w:hAnsi="ALFABET98 Tur" w:cs="ALFABET98 Tur"/>
          <w:sz w:val="26"/>
          <w:szCs w:val="26"/>
        </w:rPr>
        <w:t>.  yarın okula gideceğim.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2-</w:t>
      </w:r>
      <w:r w:rsidRPr="009760E5">
        <w:rPr>
          <w:rFonts w:ascii="ALFABET98 Tur" w:hAnsi="ALFABET98 Tur" w:cs="ALFABET98 Tur"/>
          <w:sz w:val="26"/>
          <w:szCs w:val="26"/>
        </w:rPr>
        <w:t>Aşağıda sözcüklerin zıt anlamlısını cümle içinde kullanınız.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>
        <w:rPr>
          <w:noProof/>
          <w:lang w:eastAsia="tr-TR"/>
        </w:rPr>
        <w:pict>
          <v:rect id="_x0000_s1029" style="position:absolute;margin-left:90.8pt;margin-top:47.85pt;width:353.9pt;height:26.45pt;z-index:251659776"/>
        </w:pict>
      </w:r>
      <w:r>
        <w:rPr>
          <w:noProof/>
          <w:lang w:eastAsia="tr-TR"/>
        </w:rPr>
        <w:pict>
          <v:rect id="_x0000_s1030" style="position:absolute;margin-left:90.8pt;margin-top:96.75pt;width:353.9pt;height:26.45pt;z-index:251660800"/>
        </w:pict>
      </w:r>
      <w:r>
        <w:rPr>
          <w:noProof/>
          <w:lang w:eastAsia="tr-TR"/>
        </w:rPr>
        <w:pict>
          <v:rect id="_x0000_s1031" style="position:absolute;margin-left:90.8pt;margin-top:3.7pt;width:353.9pt;height:26.45pt;z-index:251658752"/>
        </w:pict>
      </w:r>
      <w:r>
        <w:rPr>
          <w:noProof/>
          <w:lang w:eastAsia="tr-TR"/>
        </w:rPr>
        <w:pict>
          <v:rect id="_x0000_s1032" style="position:absolute;margin-left:4.55pt;margin-top:96.75pt;width:73.35pt;height:26.45pt;z-index:251657728">
            <v:textbox>
              <w:txbxContent>
                <w:p w:rsidR="00980289" w:rsidRPr="001877E9" w:rsidRDefault="00980289" w:rsidP="001877E9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>
                    <w:rPr>
                      <w:rFonts w:ascii="ALFABET98 Tur" w:hAnsi="ALFABET98 Tur" w:cs="ALFABET98 Tur"/>
                      <w:sz w:val="28"/>
                      <w:szCs w:val="28"/>
                    </w:rPr>
                    <w:t>açık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4.55pt;margin-top:47.85pt;width:73.35pt;height:26.45pt;z-index:251656704">
            <v:textbox>
              <w:txbxContent>
                <w:p w:rsidR="00980289" w:rsidRPr="001877E9" w:rsidRDefault="00980289" w:rsidP="001877E9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>
                    <w:rPr>
                      <w:rFonts w:ascii="ALFABET98 Tur" w:hAnsi="ALFABET98 Tur" w:cs="ALFABET98 Tur"/>
                      <w:sz w:val="28"/>
                      <w:szCs w:val="28"/>
                    </w:rPr>
                    <w:t>kısa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4.55pt;margin-top:3.7pt;width:73.35pt;height:26.45pt;z-index:251655680">
            <v:textbox>
              <w:txbxContent>
                <w:p w:rsidR="00980289" w:rsidRPr="001877E9" w:rsidRDefault="00980289">
                  <w:pPr>
                    <w:rPr>
                      <w:rFonts w:ascii="ALFABET98" w:hAnsi="ALFABET98" w:cs="ALFABET98"/>
                      <w:sz w:val="28"/>
                      <w:szCs w:val="28"/>
                    </w:rPr>
                  </w:pPr>
                  <w:r w:rsidRPr="001877E9">
                    <w:rPr>
                      <w:rFonts w:ascii="ALFABET98 Tur" w:hAnsi="ALFABET98 Tur" w:cs="ALFABET98 Tur"/>
                      <w:sz w:val="28"/>
                      <w:szCs w:val="28"/>
                    </w:rPr>
                    <w:t>yakın</w:t>
                  </w:r>
                </w:p>
              </w:txbxContent>
            </v:textbox>
          </v:rect>
        </w:pic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3-</w:t>
      </w:r>
      <w:r w:rsidRPr="009760E5">
        <w:rPr>
          <w:rFonts w:ascii="ALFABET98 Tur" w:hAnsi="ALFABET98 Tur" w:cs="ALFABET98 Tur"/>
          <w:sz w:val="26"/>
          <w:szCs w:val="26"/>
        </w:rPr>
        <w:t>Aşağıdaki cümlelerde geçen eşsesli sözcüklerin bulunuz.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Babam akşam eve gelirken dört ekmek almış.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Okulumuzdaki diğer sınıflarla birlikte kır gezisine çıktık.</w:t>
      </w:r>
    </w:p>
    <w:p w:rsidR="00980289" w:rsidRPr="009760E5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Önümüzdeki yaz tatil planında nereye gitmek var?</w:t>
      </w: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9760E5">
        <w:rPr>
          <w:rFonts w:ascii="ALFABET98 Tur" w:hAnsi="ALFABET98 Tur" w:cs="ALFABET98 Tur"/>
          <w:sz w:val="26"/>
          <w:szCs w:val="26"/>
        </w:rPr>
        <w:t>Ahsen otobüse ön kapıdan binmeyi unutma.</w:t>
      </w: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4-</w:t>
      </w:r>
      <w:r>
        <w:rPr>
          <w:rFonts w:ascii="ALFABET98 Tur" w:hAnsi="ALFABET98 Tur" w:cs="ALFABET98 Tur"/>
          <w:sz w:val="26"/>
          <w:szCs w:val="26"/>
        </w:rPr>
        <w:t>Aşağıdaki sözcükleri sözlük sıralamasına göre sıralayınız.</w:t>
      </w: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tarif---dükkan----hepsi---başlık---r</w:t>
      </w:r>
      <w:r>
        <w:rPr>
          <w:rFonts w:ascii="ALFABET98" w:hAnsi="ALFABET98" w:cs="ALFABET98"/>
          <w:sz w:val="26"/>
          <w:szCs w:val="26"/>
        </w:rPr>
        <w:t>essam</w:t>
      </w:r>
    </w:p>
    <w:p w:rsidR="00980289" w:rsidRDefault="00980289" w:rsidP="009760E5">
      <w:pPr>
        <w:pStyle w:val="NoSpacing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numPr>
          <w:ilvl w:val="0"/>
          <w:numId w:val="1"/>
        </w:numPr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 xml:space="preserve">                2-               3-                  4-                  5-</w:t>
      </w:r>
    </w:p>
    <w:p w:rsidR="00980289" w:rsidRDefault="00980289" w:rsidP="009760E5">
      <w:pPr>
        <w:pStyle w:val="NoSpacing"/>
        <w:ind w:left="720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5-</w:t>
      </w:r>
      <w:r>
        <w:rPr>
          <w:rFonts w:ascii="ALFABET98 Tur" w:hAnsi="ALFABET98 Tur" w:cs="ALFABET98 Tur"/>
          <w:sz w:val="26"/>
          <w:szCs w:val="26"/>
        </w:rPr>
        <w:t>Bilinçli tüketici aşağıdakilerden hangisini yapmaz?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a-) Aldığı ürünün son kullanma tarihine bakar.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b-) İstediği şeyleri alır.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c-) Araç ve gereçleri özenli kullanır.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6-</w:t>
      </w:r>
      <w:r>
        <w:rPr>
          <w:rFonts w:ascii="ALFABET98 Tur" w:hAnsi="ALFABET98 Tur" w:cs="ALFABET98 Tur"/>
          <w:sz w:val="26"/>
          <w:szCs w:val="26"/>
        </w:rPr>
        <w:t>Aşağıdakilerden hangisi evdeki görevlerimizdendir?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a-) Çamaşırları yıkamak.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 Tur" w:hAnsi="ALFABET98 Tur" w:cs="ALFABET98 Tur"/>
          <w:sz w:val="26"/>
          <w:szCs w:val="26"/>
        </w:rPr>
        <w:t>b-) Odamızı düzenli tutmak.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rFonts w:ascii="ALFABET98" w:hAnsi="ALFABET98" w:cs="ALFABET98"/>
          <w:sz w:val="26"/>
          <w:szCs w:val="26"/>
        </w:rPr>
        <w:t>c-) Ütü yapmak.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7-</w:t>
      </w:r>
      <w:r>
        <w:rPr>
          <w:rFonts w:ascii="ALFABET98 Tur" w:hAnsi="ALFABET98 Tur" w:cs="ALFABET98 Tur"/>
          <w:sz w:val="26"/>
          <w:szCs w:val="26"/>
        </w:rPr>
        <w:t xml:space="preserve"> Arkadaşınız okul çıkışında size top oynamayı teklif ederse ne cevap verirsiniz?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8-</w:t>
      </w:r>
      <w:r>
        <w:rPr>
          <w:rFonts w:ascii="ALFABET98 Tur" w:hAnsi="ALFABET98 Tur" w:cs="ALFABET98 Tur"/>
          <w:sz w:val="26"/>
          <w:szCs w:val="26"/>
        </w:rPr>
        <w:t>Aşağıdaki şişelerde 5 er litre su var.Bu şişelerdeki toplam su sayısını hangi işlemlerle buluruz.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C19C1">
        <w:rPr>
          <w:rFonts w:ascii="ALFABET98" w:hAnsi="ALFABET98" w:cs="ALFABET98"/>
          <w:noProof/>
          <w:sz w:val="26"/>
          <w:szCs w:val="2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309pt;height:66.75pt;visibility:visible">
            <v:imagedata r:id="rId5" o:title=""/>
          </v:shape>
        </w:pic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9-</w:t>
      </w:r>
      <w:r>
        <w:rPr>
          <w:rFonts w:ascii="ALFABET98 Tur" w:hAnsi="ALFABET98 Tur" w:cs="ALFABET98 Tur"/>
          <w:sz w:val="26"/>
          <w:szCs w:val="26"/>
        </w:rPr>
        <w:t xml:space="preserve"> 4x3=? işlemini şekillerle anlatarak çözünüz.</w:t>
      </w: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</w:p>
    <w:p w:rsidR="00980289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 w:rsidRPr="00C1370F">
        <w:rPr>
          <w:rFonts w:ascii="ALFABET98" w:hAnsi="ALFABET98" w:cs="ALFABET98"/>
          <w:b/>
          <w:bCs/>
          <w:sz w:val="26"/>
          <w:szCs w:val="26"/>
        </w:rPr>
        <w:t>10-</w:t>
      </w:r>
      <w:r>
        <w:rPr>
          <w:rFonts w:ascii="ALFABET98 Tur" w:hAnsi="ALFABET98 Tur" w:cs="ALFABET98 Tur"/>
          <w:sz w:val="26"/>
          <w:szCs w:val="26"/>
        </w:rPr>
        <w:t xml:space="preserve"> Sınıfımızda elmayı 9, çileği 5, karpuzu 8 ve muzu 4 kişi sevmektedir.Bu verilere göre düzenlenmiş tablo ve nesne grafiği oluşturunuz.</w:t>
      </w:r>
    </w:p>
    <w:p w:rsidR="00980289" w:rsidRPr="009760E5" w:rsidRDefault="00980289" w:rsidP="009760E5">
      <w:pPr>
        <w:pStyle w:val="NoSpacing"/>
        <w:jc w:val="both"/>
        <w:rPr>
          <w:rFonts w:ascii="ALFABET98" w:hAnsi="ALFABET98" w:cs="ALFABET98"/>
          <w:sz w:val="26"/>
          <w:szCs w:val="26"/>
        </w:rPr>
      </w:pPr>
      <w:r>
        <w:rPr>
          <w:noProof/>
          <w:lang w:eastAsia="tr-TR"/>
        </w:rPr>
        <w:pict>
          <v:rect id="_x0000_s1035" style="position:absolute;left:0;text-align:left;margin-left:8.6pt;margin-top:198.95pt;width:289.4pt;height:157.15pt;z-index:251662848"/>
        </w:pict>
      </w:r>
      <w:r>
        <w:rPr>
          <w:noProof/>
          <w:lang w:eastAsia="tr-TR"/>
        </w:rPr>
        <w:pict>
          <v:rect id="_x0000_s1036" style="position:absolute;left:0;text-align:left;margin-left:8.6pt;margin-top:10.35pt;width:284.65pt;height:139.25pt;z-index:251661824"/>
        </w:pict>
      </w:r>
    </w:p>
    <w:sectPr w:rsidR="00980289" w:rsidRPr="009760E5" w:rsidSect="00D43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706E2"/>
    <w:multiLevelType w:val="hybridMultilevel"/>
    <w:tmpl w:val="91001548"/>
    <w:lvl w:ilvl="0" w:tplc="5F34E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DAD"/>
    <w:rsid w:val="001877E9"/>
    <w:rsid w:val="00191BC0"/>
    <w:rsid w:val="00261DC3"/>
    <w:rsid w:val="00674054"/>
    <w:rsid w:val="00720FCB"/>
    <w:rsid w:val="009760E5"/>
    <w:rsid w:val="00980289"/>
    <w:rsid w:val="009D4B6A"/>
    <w:rsid w:val="00C1370F"/>
    <w:rsid w:val="00C93DAD"/>
    <w:rsid w:val="00CC19C1"/>
    <w:rsid w:val="00D439E3"/>
    <w:rsid w:val="00DB2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9E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DA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760E5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72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224</Words>
  <Characters>1282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salih</dc:creator>
  <cp:keywords>www.sorubak.com</cp:keywords>
  <dc:description>www.sorubak.com</dc:description>
  <cp:lastModifiedBy>EDANUR</cp:lastModifiedBy>
  <cp:revision>2</cp:revision>
  <dcterms:created xsi:type="dcterms:W3CDTF">2013-03-21T18:46:00Z</dcterms:created>
  <dcterms:modified xsi:type="dcterms:W3CDTF">2013-04-11T18:45:00Z</dcterms:modified>
  <cp:category>www.sorubak.com</cp:category>
</cp:coreProperties>
</file>