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A9" w:rsidRPr="00C0284C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 w:rsidRPr="00C0284C">
        <w:rPr>
          <w:rFonts w:ascii="ALFABET98 Tur" w:hAnsi="ALFABET98 Tur" w:cs="ALFABET98 Tur"/>
          <w:sz w:val="24"/>
          <w:szCs w:val="24"/>
        </w:rPr>
        <w:t>Adı: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 w:rsidRPr="00C0284C">
        <w:rPr>
          <w:rFonts w:ascii="ALFABET98 Tur" w:hAnsi="ALFABET98 Tur" w:cs="ALFABET98 Tur"/>
          <w:sz w:val="24"/>
          <w:szCs w:val="24"/>
        </w:rPr>
        <w:t>Soyadı: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Sınıfı: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Numarası: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1-) Verimli bir çalışma ortamı nasıl olmalıdır?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D80B59">
      <w:pPr>
        <w:rPr>
          <w:rFonts w:ascii="Comic Sans MS" w:hAnsi="Comic Sans MS" w:cs="Comic Sans MS"/>
          <w:sz w:val="24"/>
          <w:szCs w:val="24"/>
        </w:rPr>
      </w:pPr>
      <w:hyperlink r:id="rId6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2-) HAYIR diyebileceğiniz 2 davranış veya olay yazınız.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3-) Aşağıda yazım yanlışı yapılmış cümleleri düzeltiniz.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Akşam ankaradan misafirler gelecek.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Bu araba istanbullu alinin.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Minnoşun yemeğini kim verecek?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mineler ders çalışmaya f</w:t>
      </w:r>
      <w:r>
        <w:rPr>
          <w:rFonts w:ascii="ALFABET98" w:hAnsi="ALFABET98" w:cs="ALFABET98"/>
          <w:sz w:val="24"/>
          <w:szCs w:val="24"/>
        </w:rPr>
        <w:t>atmagile</w:t>
      </w:r>
      <w:r>
        <w:rPr>
          <w:rFonts w:ascii="ALFABET98 Tur" w:hAnsi="ALFABET98 Tur" w:cs="ALFABET98 Tur"/>
          <w:sz w:val="24"/>
          <w:szCs w:val="24"/>
        </w:rPr>
        <w:t xml:space="preserve"> gitmişler.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4-)A</w:t>
      </w:r>
      <w:r>
        <w:rPr>
          <w:rFonts w:ascii="ALFABET98 Tur" w:hAnsi="ALFABET98 Tur" w:cs="ALFABET98 Tur"/>
          <w:sz w:val="24"/>
          <w:szCs w:val="24"/>
        </w:rPr>
        <w:t>şağıdaki cümlelerde geçen varlığın özelliğini bildiren sözcüklerin altını çiziniz.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Bana iki defter lazım.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Sarı kazağını bu dolaba koydum.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Birkaç elma</w:t>
      </w:r>
      <w:r>
        <w:rPr>
          <w:rFonts w:ascii="ALFABET98 Tur" w:hAnsi="ALFABET98 Tur" w:cs="ALFABET98 Tur"/>
          <w:sz w:val="24"/>
          <w:szCs w:val="24"/>
        </w:rPr>
        <w:t xml:space="preserve"> da çocuklara dağıttım.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Uzun yol ancak rahat otobüsle gidilir.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5-) Aşağıdaki sözcüklerin zıt anlamlısını cümle içinde kullanınız.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Bol--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Aşağı-</w:t>
      </w:r>
      <w:r>
        <w:rPr>
          <w:rFonts w:ascii="ALFABET98" w:hAnsi="ALFABET98" w:cs="ALFABET98"/>
          <w:sz w:val="24"/>
          <w:szCs w:val="24"/>
        </w:rPr>
        <w:t>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Kuru--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Alçak--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6-) aşağıdaki eşsesli sözcükleri cümlelerde farklı anlamları ile kullanınız.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Aç---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.65pt;margin-top:.5pt;width:214.5pt;height:0;z-index:251647488" o:connectortype="straight"/>
        </w:pic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38.65pt;margin-top:13.5pt;width:214.5pt;height:0;z-index:251648512" o:connectortype="straight"/>
        </w:pict>
      </w:r>
      <w:r>
        <w:rPr>
          <w:rFonts w:ascii="ALFABET98" w:hAnsi="ALFABET98" w:cs="ALFABET98"/>
          <w:sz w:val="24"/>
          <w:szCs w:val="24"/>
        </w:rPr>
        <w:t>Aç---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43.15pt;margin-top:10.3pt;width:214.5pt;height:0;z-index:251649536" o:connectortype="straight"/>
        </w:pict>
      </w:r>
      <w:r>
        <w:rPr>
          <w:rFonts w:ascii="ALFABET98" w:hAnsi="ALFABET98" w:cs="ALFABET98"/>
          <w:sz w:val="24"/>
          <w:szCs w:val="24"/>
        </w:rPr>
        <w:t>Dolu---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43.15pt;margin-top:11.6pt;width:214.5pt;height:0;z-index:251650560" o:connectortype="straight"/>
        </w:pict>
      </w:r>
      <w:r>
        <w:rPr>
          <w:rFonts w:ascii="ALFABET98" w:hAnsi="ALFABET98" w:cs="ALFABET98"/>
          <w:sz w:val="24"/>
          <w:szCs w:val="24"/>
        </w:rPr>
        <w:t>Dolu---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7-) Üç kardeşin aralarındaki yaş farkı </w:t>
      </w:r>
      <w:r>
        <w:rPr>
          <w:rFonts w:ascii="ALFABET98" w:hAnsi="ALFABET98" w:cs="ALFABET98"/>
          <w:sz w:val="24"/>
          <w:szCs w:val="24"/>
        </w:rPr>
        <w:t xml:space="preserve">4 tür. </w:t>
      </w:r>
      <w:r>
        <w:rPr>
          <w:rFonts w:ascii="ALFABET98 Tur" w:hAnsi="ALFABET98 Tur" w:cs="ALFABET98 Tur"/>
          <w:sz w:val="24"/>
          <w:szCs w:val="24"/>
        </w:rPr>
        <w:t>Büyük kardeş 3</w:t>
      </w:r>
      <w:r>
        <w:rPr>
          <w:rFonts w:ascii="ALFABET98" w:hAnsi="ALFABET98" w:cs="ALFABET98"/>
          <w:sz w:val="24"/>
          <w:szCs w:val="24"/>
        </w:rPr>
        <w:t>3</w:t>
      </w:r>
      <w:r>
        <w:rPr>
          <w:rFonts w:ascii="ALFABET98 Tur" w:hAnsi="ALFABET98 Tur" w:cs="ALFABET98 Tur"/>
          <w:sz w:val="24"/>
          <w:szCs w:val="24"/>
        </w:rPr>
        <w:t xml:space="preserve"> yaşında olduğuna göre en küçük kardeşin yaşı kaçtır?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8-) Ceylin okuma kitabının birini gün 28, ikinci gün birinci günden 7 sayfa fazla kitap okuyor. Ceylin 2 günde toplam kaç sayfa kitap okmuştur?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9-) Bir manavın bir günde sattığı meyve aşağıdaki nesne grafiğindeki gibidir.</w:t>
      </w:r>
    </w:p>
    <w:p w:rsidR="00B145A9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p w:rsidR="00B145A9" w:rsidRPr="00C0284C" w:rsidRDefault="00B145A9" w:rsidP="00C0284C">
      <w:pPr>
        <w:pStyle w:val="NoSpacing"/>
        <w:rPr>
          <w:rFonts w:ascii="ALFABET98" w:hAnsi="ALFABET98" w:cs="ALFABET98"/>
          <w:sz w:val="24"/>
          <w:szCs w:val="24"/>
        </w:rPr>
      </w:pPr>
    </w:p>
    <w:tbl>
      <w:tblPr>
        <w:tblW w:w="51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3598"/>
      </w:tblGrid>
      <w:tr w:rsidR="00B145A9" w:rsidRPr="00E1380B">
        <w:trPr>
          <w:trHeight w:val="542"/>
        </w:trPr>
        <w:tc>
          <w:tcPr>
            <w:tcW w:w="1526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 w:rsidRPr="00E1380B">
              <w:rPr>
                <w:rFonts w:ascii="ALFABET98" w:hAnsi="ALFABET98" w:cs="ALFABET98"/>
                <w:sz w:val="24"/>
                <w:szCs w:val="24"/>
              </w:rPr>
              <w:t>MEYVE</w:t>
            </w:r>
          </w:p>
        </w:tc>
        <w:tc>
          <w:tcPr>
            <w:tcW w:w="3598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 w:rsidRPr="00E1380B">
              <w:rPr>
                <w:rFonts w:ascii="ALFABET98 Tur" w:hAnsi="ALFABET98 Tur" w:cs="ALFABET98 Tur"/>
                <w:sz w:val="24"/>
                <w:szCs w:val="24"/>
              </w:rPr>
              <w:t>SATILAN MİKTAR (KİLOGRAM)</w:t>
            </w:r>
          </w:p>
        </w:tc>
      </w:tr>
      <w:tr w:rsidR="00B145A9" w:rsidRPr="00E1380B">
        <w:trPr>
          <w:trHeight w:val="542"/>
        </w:trPr>
        <w:tc>
          <w:tcPr>
            <w:tcW w:w="1526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 w:rsidRPr="00E1380B">
              <w:rPr>
                <w:rFonts w:ascii="ALFABET98" w:hAnsi="ALFABET98" w:cs="ALFABET98"/>
                <w:sz w:val="24"/>
                <w:szCs w:val="24"/>
              </w:rPr>
              <w:t>elma</w:t>
            </w:r>
          </w:p>
        </w:tc>
        <w:tc>
          <w:tcPr>
            <w:tcW w:w="3598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alt="http://im0-tub-tr.yandex.net/i?id=97109449-17-72&amp;n=21" style="position:absolute;margin-left:87.2pt;margin-top:4.75pt;width:36.75pt;height:22.5pt;z-index:251658752;visibility:visible;mso-position-horizontal-relative:text;mso-position-vertical-relative:text" wrapcoords="-441 0 -441 20880 21600 20880 21600 0 -441 0">
                  <v:imagedata r:id="rId7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75" alt="http://im0-tub-tr.yandex.net/i?id=97109449-17-72&amp;n=21" style="position:absolute;margin-left:57.95pt;margin-top:4.75pt;width:36.75pt;height:22.5pt;z-index:251657728;visibility:visible;mso-position-horizontal-relative:text;mso-position-vertical-relative:text" wrapcoords="-441 0 -441 20880 21600 20880 21600 0 -441 0">
                  <v:imagedata r:id="rId7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75" alt="http://im0-tub-tr.yandex.net/i?id=97109449-17-72&amp;n=21" style="position:absolute;margin-left:30.2pt;margin-top:4.75pt;width:36.75pt;height:22.5pt;z-index:251656704;visibility:visible;mso-position-horizontal-relative:text;mso-position-vertical-relative:text" wrapcoords="-441 0 -441 20880 21600 20880 21600 0 -441 0">
                  <v:imagedata r:id="rId7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Resim 1" o:spid="_x0000_s1033" type="#_x0000_t75" alt="http://im0-tub-tr.yandex.net/i?id=97109449-17-72&amp;n=21" style="position:absolute;margin-left:-2.05pt;margin-top:4.75pt;width:36.75pt;height:22.5pt;z-index:251654656;visibility:visible;mso-position-horizontal-relative:text;mso-position-vertical-relative:text" wrapcoords="-441 0 -441 20880 21600 20880 21600 0 -441 0">
                  <v:imagedata r:id="rId7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75" alt="http://im0-tub-tr.yandex.net/i?id=97109449-17-72&amp;n=21" style="position:absolute;margin-left:-2.05pt;margin-top:4.75pt;width:36.75pt;height:22.5pt;z-index:251655680;visibility:visible;mso-position-horizontal-relative:text;mso-position-vertical-relative:text" wrapcoords="-441 0 -441 20880 21600 20880 21600 0 -441 0">
                  <v:imagedata r:id="rId7" o:title=""/>
                  <w10:wrap type="tight"/>
                </v:shape>
              </w:pict>
            </w:r>
          </w:p>
        </w:tc>
      </w:tr>
      <w:tr w:rsidR="00B145A9" w:rsidRPr="00E1380B">
        <w:trPr>
          <w:trHeight w:val="512"/>
        </w:trPr>
        <w:tc>
          <w:tcPr>
            <w:tcW w:w="1526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 w:rsidRPr="00E1380B">
              <w:rPr>
                <w:rFonts w:ascii="ALFABET98" w:hAnsi="ALFABET98" w:cs="ALFABET98"/>
                <w:sz w:val="24"/>
                <w:szCs w:val="24"/>
              </w:rPr>
              <w:t>karpuz</w:t>
            </w:r>
          </w:p>
        </w:tc>
        <w:tc>
          <w:tcPr>
            <w:tcW w:w="3598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5" type="#_x0000_t75" alt="http://t3.gstatic.com/images?q=tbn:ANd9GcT6qtk3qJKZjOWLLCfmHCQlhjmuf8awGPfhnRoxn6ATfIr9xeeECA" style="position:absolute;margin-left:40.7pt;margin-top:40.75pt;width:37.5pt;height:27.75pt;z-index:-251652608;visibility:visible;mso-position-horizontal-relative:text;mso-position-vertical-relative:text" wrapcoords="-432 0 -432 21016 21600 21016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75" alt="http://t3.gstatic.com/images?q=tbn:ANd9GcT6qtk3qJKZjOWLLCfmHCQlhjmuf8awGPfhnRoxn6ATfIr9xeeECA" style="position:absolute;margin-left:3.2pt;margin-top:40.75pt;width:37.5pt;height:27.75pt;z-index:-251653632;visibility:visible;mso-position-horizontal-relative:text;mso-position-vertical-relative:text" wrapcoords="-432 0 -432 21016 21600 21016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75" alt="http://t3.gstatic.com/images?q=tbn:ANd9GcT6qtk3qJKZjOWLLCfmHCQlhjmuf8awGPfhnRoxn6ATfIr9xeeECA" style="position:absolute;margin-left:115.7pt;margin-top:.25pt;width:37.5pt;height:27.75pt;z-index:-251654656;visibility:visible;mso-position-horizontal-relative:text;mso-position-vertical-relative:text" wrapcoords="-432 0 -432 21016 21600 21016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75" alt="http://t3.gstatic.com/images?q=tbn:ANd9GcT6qtk3qJKZjOWLLCfmHCQlhjmuf8awGPfhnRoxn6ATfIr9xeeECA" style="position:absolute;margin-left:78.2pt;margin-top:.25pt;width:37.5pt;height:27.75pt;z-index:-251655680;visibility:visible;mso-position-horizontal-relative:text;mso-position-vertical-relative:text" wrapcoords="-432 0 -432 21016 21600 21016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75" alt="http://t3.gstatic.com/images?q=tbn:ANd9GcT6qtk3qJKZjOWLLCfmHCQlhjmuf8awGPfhnRoxn6ATfIr9xeeECA" style="position:absolute;margin-left:40.7pt;margin-top:.25pt;width:37.5pt;height:27.75pt;z-index:-251656704;visibility:visible;mso-position-horizontal-relative:text;mso-position-vertical-relative:text" wrapcoords="-432 0 -432 21016 21600 21016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Resim 4" o:spid="_x0000_s1040" type="#_x0000_t75" alt="http://t3.gstatic.com/images?q=tbn:ANd9GcT6qtk3qJKZjOWLLCfmHCQlhjmuf8awGPfhnRoxn6ATfIr9xeeECA" style="position:absolute;margin-left:3.2pt;margin-top:-.5pt;width:37.5pt;height:27.75pt;z-index:-251664896;visibility:visible;mso-position-horizontal-relative:text;mso-position-vertical-relative:text" wrapcoords="-432 0 -432 21016 21600 21016 21600 0 -432 0">
                  <v:imagedata r:id="rId8" o:title=""/>
                  <w10:wrap type="tight"/>
                </v:shape>
              </w:pict>
            </w:r>
          </w:p>
        </w:tc>
      </w:tr>
      <w:tr w:rsidR="00B145A9" w:rsidRPr="00E1380B">
        <w:trPr>
          <w:trHeight w:val="512"/>
        </w:trPr>
        <w:tc>
          <w:tcPr>
            <w:tcW w:w="1526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 w:rsidRPr="00E1380B">
              <w:rPr>
                <w:rFonts w:ascii="ALFABET98" w:hAnsi="ALFABET98" w:cs="ALFABET98"/>
                <w:sz w:val="24"/>
                <w:szCs w:val="24"/>
              </w:rPr>
              <w:t>muz</w:t>
            </w:r>
          </w:p>
        </w:tc>
        <w:tc>
          <w:tcPr>
            <w:tcW w:w="3598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7" o:spid="_x0000_s1041" type="#_x0000_t75" alt="http://t2.gstatic.com/images?q=tbn:ANd9GcSkmNaHqsReyNLKXLX9M28ADF9kBBRU5wn0hxwQmzrZnuLBoZX3xw" style="position:absolute;margin-left:40.7pt;margin-top:6.25pt;width:35.25pt;height:29.25pt;z-index:-251663872;visibility:visible;mso-position-horizontal-relative:text;mso-position-vertical-relative:text" wrapcoords="-460 0 -460 21046 21600 21046 21600 0 -460 0">
                  <v:imagedata r:id="rId9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42" type="#_x0000_t75" alt="http://t2.gstatic.com/images?q=tbn:ANd9GcSkmNaHqsReyNLKXLX9M28ADF9kBBRU5wn0hxwQmzrZnuLBoZX3xw" style="position:absolute;margin-left:-2.05pt;margin-top:6.25pt;width:35.25pt;height:29.25pt;z-index:-251650560;visibility:visible;mso-position-horizontal-relative:text;mso-position-vertical-relative:text" wrapcoords="-460 0 -460 21046 21600 21046 21600 0 -460 0">
                  <v:imagedata r:id="rId9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75" alt="http://t2.gstatic.com/images?q=tbn:ANd9GcSkmNaHqsReyNLKXLX9M28ADF9kBBRU5wn0hxwQmzrZnuLBoZX3xw" style="position:absolute;margin-left:-2.05pt;margin-top:6.25pt;width:35.25pt;height:29.25pt;z-index:-251651584;visibility:visible;mso-position-horizontal-relative:text;mso-position-vertical-relative:text" wrapcoords="-460 0 -460 21046 21600 21046 21600 0 -460 0">
                  <v:imagedata r:id="rId9" o:title=""/>
                  <w10:wrap type="tight"/>
                </v:shape>
              </w:pict>
            </w:r>
          </w:p>
        </w:tc>
      </w:tr>
      <w:tr w:rsidR="00B145A9" w:rsidRPr="00E1380B">
        <w:trPr>
          <w:trHeight w:val="542"/>
        </w:trPr>
        <w:tc>
          <w:tcPr>
            <w:tcW w:w="1526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 w:rsidRPr="00E1380B">
              <w:rPr>
                <w:rFonts w:ascii="ALFABET98" w:hAnsi="ALFABET98" w:cs="ALFABET98"/>
                <w:sz w:val="24"/>
                <w:szCs w:val="24"/>
              </w:rPr>
              <w:t>portakal</w:t>
            </w:r>
          </w:p>
        </w:tc>
        <w:tc>
          <w:tcPr>
            <w:tcW w:w="3598" w:type="dxa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4" type="#_x0000_t75" alt="http://t3.gstatic.com/images?q=tbn:ANd9GcTCYGffkcR4kYk3NnVayNJbpmMWI74ol0GGgZOEGOh8c8TLtWqHBQ" style="position:absolute;margin-left:72.2pt;margin-top:.25pt;width:34.5pt;height:33pt;z-index:-251648512;visibility:visible;mso-position-horizontal-relative:text;mso-position-vertical-relative:text" wrapcoords="-470 0 -470 21109 21600 21109 21600 0 -470 0">
                  <v:imagedata r:id="rId10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45" type="#_x0000_t75" alt="http://t3.gstatic.com/images?q=tbn:ANd9GcTCYGffkcR4kYk3NnVayNJbpmMWI74ol0GGgZOEGOh8c8TLtWqHBQ" style="position:absolute;margin-left:37.7pt;margin-top:.25pt;width:34.5pt;height:33pt;z-index:-251649536;visibility:visible;mso-position-horizontal-relative:text;mso-position-vertical-relative:text" wrapcoords="-470 0 -470 21109 21600 21109 21600 0 -470 0">
                  <v:imagedata r:id="rId10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Resim 10" o:spid="_x0000_s1046" type="#_x0000_t75" alt="http://t3.gstatic.com/images?q=tbn:ANd9GcTCYGffkcR4kYk3NnVayNJbpmMWI74ol0GGgZOEGOh8c8TLtWqHBQ" style="position:absolute;margin-left:3.2pt;margin-top:-.5pt;width:34.5pt;height:33pt;z-index:-251662848;visibility:visible;mso-position-horizontal-relative:text;mso-position-vertical-relative:text" wrapcoords="-470 0 -470 21109 21600 21109 21600 0 -470 0">
                  <v:imagedata r:id="rId10" o:title=""/>
                  <w10:wrap type="tight"/>
                </v:shape>
              </w:pict>
            </w:r>
          </w:p>
        </w:tc>
      </w:tr>
      <w:tr w:rsidR="00B145A9" w:rsidRPr="00E1380B">
        <w:trPr>
          <w:trHeight w:val="542"/>
        </w:trPr>
        <w:tc>
          <w:tcPr>
            <w:tcW w:w="5124" w:type="dxa"/>
            <w:gridSpan w:val="2"/>
          </w:tcPr>
          <w:p w:rsidR="00B145A9" w:rsidRPr="00E1380B" w:rsidRDefault="00B145A9" w:rsidP="00E1380B">
            <w:pPr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  <w:r w:rsidRPr="00E1380B">
              <w:rPr>
                <w:rFonts w:ascii="ALFABET98 Tur" w:hAnsi="ALFABET98 Tur" w:cs="ALFABET98 Tur"/>
                <w:sz w:val="24"/>
                <w:szCs w:val="24"/>
              </w:rPr>
              <w:t>Her şekil 4 kilogramı göstermektedir.</w:t>
            </w:r>
          </w:p>
        </w:tc>
      </w:tr>
    </w:tbl>
    <w:p w:rsidR="00B145A9" w:rsidRPr="00957F5B" w:rsidRDefault="00B145A9" w:rsidP="00C0284C">
      <w:pPr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rPr>
          <w:rFonts w:ascii="ALFABET98" w:hAnsi="ALFABET98" w:cs="ALFABET98"/>
          <w:sz w:val="24"/>
          <w:szCs w:val="24"/>
        </w:rPr>
      </w:pPr>
      <w:r w:rsidRPr="00957F5B">
        <w:rPr>
          <w:rFonts w:ascii="ALFABET98" w:hAnsi="ALFABET98" w:cs="ALFABET98"/>
          <w:sz w:val="24"/>
          <w:szCs w:val="24"/>
        </w:rPr>
        <w:t>Buna göre;</w:t>
      </w:r>
    </w:p>
    <w:p w:rsidR="00B145A9" w:rsidRDefault="00B145A9" w:rsidP="00C0284C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a-) Her bir meyvenin ne kadar satıldığını yazınız.</w:t>
      </w:r>
    </w:p>
    <w:p w:rsidR="00B145A9" w:rsidRDefault="00B145A9" w:rsidP="00C0284C">
      <w:pPr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rPr>
          <w:rFonts w:ascii="ALFABET98" w:hAnsi="ALFABET98" w:cs="ALFABET98"/>
          <w:sz w:val="24"/>
          <w:szCs w:val="24"/>
        </w:rPr>
      </w:pPr>
    </w:p>
    <w:p w:rsidR="00B145A9" w:rsidRPr="00957F5B" w:rsidRDefault="00B145A9" w:rsidP="00C0284C">
      <w:pPr>
        <w:rPr>
          <w:rFonts w:ascii="ALFABET98" w:hAnsi="ALFABET98" w:cs="ALFABET98"/>
          <w:sz w:val="24"/>
          <w:szCs w:val="24"/>
        </w:rPr>
      </w:pPr>
    </w:p>
    <w:p w:rsidR="00B145A9" w:rsidRPr="00C0284C" w:rsidRDefault="00B145A9" w:rsidP="00C0284C"/>
    <w:p w:rsidR="00B145A9" w:rsidRPr="00C0284C" w:rsidRDefault="00B145A9" w:rsidP="00C0284C"/>
    <w:p w:rsidR="00B145A9" w:rsidRDefault="00B145A9" w:rsidP="00C0284C"/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  <w:r w:rsidRPr="00957F5B">
        <w:rPr>
          <w:rFonts w:ascii="ALFABET98 Tur" w:hAnsi="ALFABET98 Tur" w:cs="ALFABET98 Tur"/>
          <w:sz w:val="24"/>
          <w:szCs w:val="24"/>
        </w:rPr>
        <w:t>b-) En çok ve en az satılan meyvelerin farkı kaç kilogramdır?</w:t>
      </w:r>
      <w:r w:rsidRPr="00957F5B">
        <w:rPr>
          <w:rFonts w:ascii="ALFABET98" w:hAnsi="ALFABET98" w:cs="ALFABET98"/>
          <w:sz w:val="24"/>
          <w:szCs w:val="24"/>
        </w:rPr>
        <w:tab/>
      </w: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10-) Aşağıda 4 öğrencinin günlük okuduğu kitap sayfa sayıları verilmiş.Buna göre bu sayıları çetele tablosunda gösterini</w:t>
      </w:r>
      <w:r>
        <w:rPr>
          <w:rFonts w:ascii="ALFABET98" w:hAnsi="ALFABET98" w:cs="ALFABET98"/>
          <w:sz w:val="24"/>
          <w:szCs w:val="24"/>
        </w:rPr>
        <w:t>z.</w:t>
      </w: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  <w:r w:rsidRPr="00B20B5A">
        <w:rPr>
          <w:noProof/>
          <w:lang w:eastAsia="tr-TR"/>
        </w:rPr>
        <w:object w:dxaOrig="2602" w:dyaOrig="4013">
          <v:shape id="Nesnesi 13" o:spid="_x0000_i1025" type="#_x0000_t75" style="width:231pt;height:239.25pt;visibility:visible" o:ole="">
            <v:imagedata r:id="rId11" o:title="" croptop="-5781f" cropbottom="-6794f" cropleft="-5289f" cropright="-45487f"/>
            <o:lock v:ext="edit" aspectratio="f"/>
          </v:shape>
          <o:OLEObject Type="Embed" ProgID="Excel.Chart.8" ShapeID="Nesnesi 13" DrawAspect="Content" ObjectID="_1427978390" r:id="rId12"/>
        </w:object>
      </w: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8"/>
        <w:gridCol w:w="3144"/>
      </w:tblGrid>
      <w:tr w:rsidR="00B145A9" w:rsidRPr="00E1380B">
        <w:trPr>
          <w:trHeight w:val="654"/>
        </w:trPr>
        <w:tc>
          <w:tcPr>
            <w:tcW w:w="1738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  <w:tc>
          <w:tcPr>
            <w:tcW w:w="3144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</w:tr>
      <w:tr w:rsidR="00B145A9" w:rsidRPr="00E1380B">
        <w:trPr>
          <w:trHeight w:val="654"/>
        </w:trPr>
        <w:tc>
          <w:tcPr>
            <w:tcW w:w="1738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  <w:tc>
          <w:tcPr>
            <w:tcW w:w="3144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</w:tr>
      <w:tr w:rsidR="00B145A9" w:rsidRPr="00E1380B">
        <w:trPr>
          <w:trHeight w:val="624"/>
        </w:trPr>
        <w:tc>
          <w:tcPr>
            <w:tcW w:w="1738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  <w:tc>
          <w:tcPr>
            <w:tcW w:w="3144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</w:tr>
      <w:tr w:rsidR="00B145A9" w:rsidRPr="00E1380B">
        <w:trPr>
          <w:trHeight w:val="624"/>
        </w:trPr>
        <w:tc>
          <w:tcPr>
            <w:tcW w:w="1738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  <w:tc>
          <w:tcPr>
            <w:tcW w:w="3144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</w:tr>
      <w:tr w:rsidR="00B145A9" w:rsidRPr="00E1380B">
        <w:trPr>
          <w:trHeight w:val="654"/>
        </w:trPr>
        <w:tc>
          <w:tcPr>
            <w:tcW w:w="1738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  <w:tc>
          <w:tcPr>
            <w:tcW w:w="3144" w:type="dxa"/>
          </w:tcPr>
          <w:p w:rsidR="00B145A9" w:rsidRPr="00E1380B" w:rsidRDefault="00B145A9" w:rsidP="00E1380B">
            <w:pPr>
              <w:tabs>
                <w:tab w:val="left" w:pos="1455"/>
              </w:tabs>
              <w:spacing w:after="0" w:line="240" w:lineRule="auto"/>
              <w:rPr>
                <w:rFonts w:ascii="ALFABET98" w:hAnsi="ALFABET98" w:cs="ALFABET98"/>
                <w:sz w:val="24"/>
                <w:szCs w:val="24"/>
              </w:rPr>
            </w:pPr>
          </w:p>
        </w:tc>
      </w:tr>
    </w:tbl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Cevaplarını kontrol etmeyi unutma.</w:t>
      </w:r>
    </w:p>
    <w:p w:rsidR="00B145A9" w:rsidRPr="00F56677" w:rsidRDefault="00B145A9" w:rsidP="00C0284C">
      <w:pPr>
        <w:tabs>
          <w:tab w:val="left" w:pos="1455"/>
        </w:tabs>
        <w:rPr>
          <w:rFonts w:ascii="Informal Roman" w:hAnsi="Informal Roman" w:cs="Informal Roman"/>
          <w:sz w:val="28"/>
          <w:szCs w:val="28"/>
        </w:rPr>
      </w:pPr>
      <w:r w:rsidRPr="00F56677">
        <w:rPr>
          <w:rFonts w:ascii="Informal Roman" w:hAnsi="Informal Roman" w:cs="Informal Roman"/>
          <w:sz w:val="28"/>
          <w:szCs w:val="28"/>
        </w:rPr>
        <w:t>BAŞARILAR…</w:t>
      </w:r>
    </w:p>
    <w:p w:rsidR="00B145A9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p w:rsidR="00B145A9" w:rsidRPr="00957F5B" w:rsidRDefault="00B145A9" w:rsidP="00C0284C">
      <w:pPr>
        <w:tabs>
          <w:tab w:val="left" w:pos="1455"/>
        </w:tabs>
        <w:rPr>
          <w:rFonts w:ascii="ALFABET98" w:hAnsi="ALFABET98" w:cs="ALFABET98"/>
          <w:sz w:val="24"/>
          <w:szCs w:val="24"/>
        </w:rPr>
      </w:pPr>
    </w:p>
    <w:sectPr w:rsidR="00B145A9" w:rsidRPr="00957F5B" w:rsidSect="00C0284C">
      <w:headerReference w:type="default" r:id="rId1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5A9" w:rsidRDefault="00B145A9" w:rsidP="00C0284C">
      <w:pPr>
        <w:spacing w:after="0" w:line="240" w:lineRule="auto"/>
      </w:pPr>
      <w:r>
        <w:separator/>
      </w:r>
    </w:p>
  </w:endnote>
  <w:endnote w:type="continuationSeparator" w:id="0">
    <w:p w:rsidR="00B145A9" w:rsidRDefault="00B145A9" w:rsidP="00C0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5A9" w:rsidRDefault="00B145A9" w:rsidP="00C0284C">
      <w:pPr>
        <w:spacing w:after="0" w:line="240" w:lineRule="auto"/>
      </w:pPr>
      <w:r>
        <w:separator/>
      </w:r>
    </w:p>
  </w:footnote>
  <w:footnote w:type="continuationSeparator" w:id="0">
    <w:p w:rsidR="00B145A9" w:rsidRDefault="00B145A9" w:rsidP="00C02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A9" w:rsidRPr="003376E7" w:rsidRDefault="00B145A9" w:rsidP="00C0284C">
    <w:pPr>
      <w:pStyle w:val="Header"/>
      <w:jc w:val="center"/>
      <w:rPr>
        <w:rFonts w:ascii="Informal Roman" w:hAnsi="Informal Roman" w:cs="Informal Roman"/>
        <w:b/>
        <w:bCs/>
        <w:sz w:val="28"/>
        <w:szCs w:val="28"/>
      </w:rPr>
    </w:pPr>
    <w:r w:rsidRPr="003376E7">
      <w:rPr>
        <w:rFonts w:ascii="Informal Roman" w:hAnsi="Informal Roman" w:cs="Informal Roman"/>
        <w:b/>
        <w:bCs/>
        <w:sz w:val="28"/>
        <w:szCs w:val="28"/>
      </w:rPr>
      <w:t>GÜLÜÇ VESİLE DİKMEN İLKOKULU 2.SINIFLAR HAFTALIK DEĞERLENDİRME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84C"/>
    <w:rsid w:val="000223F6"/>
    <w:rsid w:val="00226E5B"/>
    <w:rsid w:val="003376E7"/>
    <w:rsid w:val="004F4EF2"/>
    <w:rsid w:val="00957F5B"/>
    <w:rsid w:val="009663F3"/>
    <w:rsid w:val="009B1774"/>
    <w:rsid w:val="00B145A9"/>
    <w:rsid w:val="00B20B5A"/>
    <w:rsid w:val="00C0284C"/>
    <w:rsid w:val="00CB2E7A"/>
    <w:rsid w:val="00D80B59"/>
    <w:rsid w:val="00E1380B"/>
    <w:rsid w:val="00EC3872"/>
    <w:rsid w:val="00F5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3F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02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284C"/>
  </w:style>
  <w:style w:type="paragraph" w:styleId="Footer">
    <w:name w:val="footer"/>
    <w:basedOn w:val="Normal"/>
    <w:link w:val="FooterChar"/>
    <w:uiPriority w:val="99"/>
    <w:semiHidden/>
    <w:rsid w:val="00C02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284C"/>
  </w:style>
  <w:style w:type="paragraph" w:styleId="NoSpacing">
    <w:name w:val="No Spacing"/>
    <w:uiPriority w:val="99"/>
    <w:qFormat/>
    <w:rsid w:val="00C0284C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6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6E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57F5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56677"/>
    <w:pPr>
      <w:ind w:left="720"/>
    </w:pPr>
  </w:style>
  <w:style w:type="character" w:styleId="Hyperlink">
    <w:name w:val="Hyperlink"/>
    <w:basedOn w:val="DefaultParagraphFont"/>
    <w:uiPriority w:val="99"/>
    <w:rsid w:val="00D80B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8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250</Words>
  <Characters>1426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salih</dc:creator>
  <cp:keywords>www.sorubak.com</cp:keywords>
  <dc:description>www.sorubak.com</dc:description>
  <cp:lastModifiedBy>EDANUR</cp:lastModifiedBy>
  <cp:revision>2</cp:revision>
  <dcterms:created xsi:type="dcterms:W3CDTF">2013-03-07T18:44:00Z</dcterms:created>
  <dcterms:modified xsi:type="dcterms:W3CDTF">2013-04-20T12:53:00Z</dcterms:modified>
  <cp:category>www.sorubak.com</cp:category>
</cp:coreProperties>
</file>