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03F" w:rsidRPr="00BD4BAF" w:rsidRDefault="0044703F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D4BAF">
        <w:rPr>
          <w:rFonts w:ascii="Times New Roman" w:hAnsi="Times New Roman" w:cs="Times New Roman"/>
          <w:sz w:val="26"/>
          <w:szCs w:val="26"/>
        </w:rPr>
        <w:t>Hangi cümlede beyaz kelimesinin eş anlamlısı kullanılmıştır?</w:t>
      </w:r>
    </w:p>
    <w:p w:rsidR="0044703F" w:rsidRPr="00BD4BAF" w:rsidRDefault="0044703F" w:rsidP="00BD4BA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D4BAF">
        <w:rPr>
          <w:rFonts w:ascii="Times New Roman" w:hAnsi="Times New Roman" w:cs="Times New Roman"/>
          <w:sz w:val="26"/>
          <w:szCs w:val="26"/>
        </w:rPr>
        <w:t>Boya kalemlerimden siyah olanı kaybolmuş.</w:t>
      </w:r>
    </w:p>
    <w:p w:rsidR="0044703F" w:rsidRPr="00BD4BAF" w:rsidRDefault="0044703F" w:rsidP="00015C9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“Ananın</w:t>
      </w:r>
      <w:r w:rsidRPr="00BD4BAF">
        <w:rPr>
          <w:rFonts w:ascii="Times New Roman" w:hAnsi="Times New Roman" w:cs="Times New Roman"/>
          <w:sz w:val="26"/>
          <w:szCs w:val="26"/>
        </w:rPr>
        <w:t xml:space="preserve"> ak sütü gibi helal olsun”  dedi.</w:t>
      </w:r>
    </w:p>
    <w:p w:rsidR="0044703F" w:rsidRPr="00BD4BAF" w:rsidRDefault="0044703F" w:rsidP="00015C9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Bakkaldan beyaz balon aldım.</w:t>
      </w:r>
    </w:p>
    <w:p w:rsidR="0044703F" w:rsidRPr="00BD4BAF" w:rsidRDefault="0044703F" w:rsidP="00015C95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6"/>
          <w:szCs w:val="26"/>
        </w:rPr>
      </w:pPr>
    </w:p>
    <w:p w:rsidR="0044703F" w:rsidRPr="00BD4BAF" w:rsidRDefault="0044703F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Hangi cümlede zıt anlamlı kelimeler bir arada kullanılmıştır?</w:t>
      </w:r>
    </w:p>
    <w:p w:rsidR="0044703F" w:rsidRPr="00BD4BAF" w:rsidRDefault="0044703F" w:rsidP="00015C9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Bugün günlerden ne?</w:t>
      </w:r>
    </w:p>
    <w:p w:rsidR="0044703F" w:rsidRPr="00BD4BAF" w:rsidRDefault="0044703F" w:rsidP="00015C9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Önce Elif Buse geldi, sonra Yağmur geldi.</w:t>
      </w:r>
    </w:p>
    <w:p w:rsidR="0044703F" w:rsidRPr="00BD4BAF" w:rsidRDefault="0044703F" w:rsidP="00015C9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Suları boş yere akıtmayalım.</w:t>
      </w:r>
    </w:p>
    <w:p w:rsidR="0044703F" w:rsidRPr="00BD4BAF" w:rsidRDefault="0044703F" w:rsidP="00015C95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6"/>
          <w:szCs w:val="26"/>
        </w:rPr>
      </w:pPr>
    </w:p>
    <w:p w:rsidR="0044703F" w:rsidRPr="00BD4BAF" w:rsidRDefault="0044703F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Hangi cümlede</w:t>
      </w:r>
      <w:r w:rsidRPr="00BD4BAF">
        <w:rPr>
          <w:rFonts w:ascii="Times New Roman" w:hAnsi="Times New Roman" w:cs="Times New Roman"/>
          <w:sz w:val="26"/>
          <w:szCs w:val="26"/>
        </w:rPr>
        <w:t xml:space="preserve"> </w:t>
      </w:r>
      <w:r w:rsidRPr="005E0E0D">
        <w:rPr>
          <w:rFonts w:ascii="Times New Roman" w:hAnsi="Times New Roman" w:cs="Times New Roman"/>
          <w:b/>
          <w:bCs/>
          <w:sz w:val="26"/>
          <w:szCs w:val="26"/>
          <w:u w:val="single"/>
        </w:rPr>
        <w:t>uç</w:t>
      </w:r>
      <w:r>
        <w:rPr>
          <w:rFonts w:ascii="Times New Roman" w:hAnsi="Times New Roman" w:cs="Times New Roman"/>
          <w:sz w:val="26"/>
          <w:szCs w:val="26"/>
        </w:rPr>
        <w:t xml:space="preserve"> kelimesi farklı anlamda kullanılmıştır?</w:t>
      </w:r>
    </w:p>
    <w:p w:rsidR="0044703F" w:rsidRPr="00BD4BAF" w:rsidRDefault="0044703F" w:rsidP="00015C9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İğnenin ucu çok sivri..</w:t>
      </w:r>
    </w:p>
    <w:p w:rsidR="0044703F" w:rsidRDefault="0044703F" w:rsidP="00015C9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Sevinçten havalara uçtu.</w:t>
      </w:r>
    </w:p>
    <w:p w:rsidR="0044703F" w:rsidRPr="00BD4BAF" w:rsidRDefault="0044703F" w:rsidP="00015C9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Masanın ucunda kırık var.</w:t>
      </w:r>
    </w:p>
    <w:p w:rsidR="0044703F" w:rsidRPr="00BD4BAF" w:rsidRDefault="0044703F" w:rsidP="00015C95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6"/>
          <w:szCs w:val="26"/>
        </w:rPr>
      </w:pPr>
    </w:p>
    <w:p w:rsidR="0044703F" w:rsidRPr="00BD4BAF" w:rsidRDefault="0044703F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Hangi cümlede sesteş bir sözcük vardır?</w:t>
      </w:r>
    </w:p>
    <w:p w:rsidR="0044703F" w:rsidRPr="00BD4BAF" w:rsidRDefault="0044703F" w:rsidP="00015C9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D4BAF">
        <w:rPr>
          <w:rFonts w:ascii="Times New Roman" w:hAnsi="Times New Roman" w:cs="Times New Roman"/>
          <w:sz w:val="26"/>
          <w:szCs w:val="26"/>
        </w:rPr>
        <w:t>Hülya akşam eve geç gitmiş.</w:t>
      </w:r>
    </w:p>
    <w:p w:rsidR="0044703F" w:rsidRPr="00BD4BAF" w:rsidRDefault="0044703F" w:rsidP="00015C9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Kolay gibi geldi.</w:t>
      </w:r>
    </w:p>
    <w:p w:rsidR="0044703F" w:rsidRPr="00BD4BAF" w:rsidRDefault="0044703F" w:rsidP="00015C9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Mavi çiçek olur mu?</w:t>
      </w:r>
      <w:r w:rsidRPr="00BD4BAF">
        <w:rPr>
          <w:rFonts w:ascii="Times New Roman" w:hAnsi="Times New Roman" w:cs="Times New Roman"/>
          <w:sz w:val="26"/>
          <w:szCs w:val="26"/>
        </w:rPr>
        <w:t>.</w:t>
      </w:r>
    </w:p>
    <w:p w:rsidR="0044703F" w:rsidRPr="00BD4BAF" w:rsidRDefault="0044703F" w:rsidP="00015C9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03F" w:rsidRPr="00BD4BAF" w:rsidRDefault="0044703F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Hangi cümlede eş anlamlı kelimeler bir arada kullanılmıştır?</w:t>
      </w:r>
    </w:p>
    <w:p w:rsidR="0044703F" w:rsidRPr="00BD4BAF" w:rsidRDefault="0044703F" w:rsidP="00015C9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Mutlu mesut bir yaşantımız var.</w:t>
      </w:r>
    </w:p>
    <w:p w:rsidR="0044703F" w:rsidRPr="00BD4BAF" w:rsidRDefault="0044703F" w:rsidP="00015C9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Birlikte huzur içinde yaşıyoruz.</w:t>
      </w:r>
    </w:p>
    <w:p w:rsidR="0044703F" w:rsidRPr="00BD4BAF" w:rsidRDefault="0044703F" w:rsidP="00015C9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Bundan neden rahatsız oluyorsunuz?</w:t>
      </w:r>
    </w:p>
    <w:p w:rsidR="0044703F" w:rsidRPr="00BD4BAF" w:rsidRDefault="0044703F" w:rsidP="00015C9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03F" w:rsidRPr="00BD4BAF" w:rsidRDefault="0044703F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Hangi cümlede güz kelimesinin eş anlamlısı olan bir kelime vardır?</w:t>
      </w:r>
    </w:p>
    <w:p w:rsidR="0044703F" w:rsidRPr="00BD4BAF" w:rsidRDefault="0044703F" w:rsidP="009568E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Tabakları annem dizdi.</w:t>
      </w:r>
    </w:p>
    <w:p w:rsidR="0044703F" w:rsidRPr="00BD4BAF" w:rsidRDefault="0044703F" w:rsidP="009568E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Yağmurlu bir sonbahar gecesinde gittiler.</w:t>
      </w:r>
    </w:p>
    <w:p w:rsidR="0044703F" w:rsidRPr="00BD4BAF" w:rsidRDefault="0044703F" w:rsidP="009568E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Ben elma, portakal, </w:t>
      </w:r>
      <w:r w:rsidRPr="00BD4BAF">
        <w:rPr>
          <w:rFonts w:ascii="Times New Roman" w:hAnsi="Times New Roman" w:cs="Times New Roman"/>
          <w:sz w:val="26"/>
          <w:szCs w:val="26"/>
        </w:rPr>
        <w:t>mandalina ve armut getirdim.</w:t>
      </w:r>
    </w:p>
    <w:p w:rsidR="0044703F" w:rsidRPr="00BD4BAF" w:rsidRDefault="0044703F" w:rsidP="009568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03F" w:rsidRPr="00BD4BAF" w:rsidRDefault="0044703F" w:rsidP="009568E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Hangi cümlede boş bırakılan yere sıcak kelimesinin zıttı olan kelime gelebilir?</w:t>
      </w:r>
    </w:p>
    <w:p w:rsidR="0044703F" w:rsidRPr="00BD4BAF" w:rsidRDefault="0044703F" w:rsidP="00B56BE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………….. ağaçlar yapraklarını döker</w:t>
      </w:r>
      <w:r w:rsidRPr="00BD4BAF">
        <w:rPr>
          <w:rFonts w:ascii="Times New Roman" w:hAnsi="Times New Roman" w:cs="Times New Roman"/>
          <w:sz w:val="26"/>
          <w:szCs w:val="26"/>
        </w:rPr>
        <w:t>.</w:t>
      </w:r>
    </w:p>
    <w:p w:rsidR="0044703F" w:rsidRPr="00BD4BAF" w:rsidRDefault="0044703F" w:rsidP="00B56BE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Bu kış havalar çok ………… geçti.</w:t>
      </w:r>
    </w:p>
    <w:p w:rsidR="0044703F" w:rsidRPr="00BD4BAF" w:rsidRDefault="0044703F" w:rsidP="00B56BE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Hasan çantasını alıp ……….. gitti.</w:t>
      </w:r>
      <w:r w:rsidRPr="00BD4BAF">
        <w:rPr>
          <w:rFonts w:ascii="Times New Roman" w:hAnsi="Times New Roman" w:cs="Times New Roman"/>
          <w:sz w:val="26"/>
          <w:szCs w:val="26"/>
        </w:rPr>
        <w:tab/>
      </w:r>
      <w:r w:rsidRPr="00BD4BAF">
        <w:rPr>
          <w:rFonts w:ascii="Times New Roman" w:hAnsi="Times New Roman" w:cs="Times New Roman"/>
          <w:sz w:val="26"/>
          <w:szCs w:val="26"/>
        </w:rPr>
        <w:tab/>
      </w:r>
      <w:r w:rsidRPr="00BD4BAF">
        <w:rPr>
          <w:rFonts w:ascii="Times New Roman" w:hAnsi="Times New Roman" w:cs="Times New Roman"/>
          <w:sz w:val="26"/>
          <w:szCs w:val="26"/>
        </w:rPr>
        <w:tab/>
      </w:r>
      <w:r w:rsidRPr="00BD4BAF">
        <w:rPr>
          <w:rFonts w:ascii="Times New Roman" w:hAnsi="Times New Roman" w:cs="Times New Roman"/>
          <w:sz w:val="26"/>
          <w:szCs w:val="26"/>
        </w:rPr>
        <w:tab/>
      </w:r>
      <w:r w:rsidRPr="00BD4BAF">
        <w:rPr>
          <w:rFonts w:ascii="Times New Roman" w:hAnsi="Times New Roman" w:cs="Times New Roman"/>
          <w:sz w:val="26"/>
          <w:szCs w:val="26"/>
        </w:rPr>
        <w:tab/>
      </w:r>
      <w:r w:rsidRPr="00BD4BAF">
        <w:rPr>
          <w:rFonts w:ascii="Times New Roman" w:hAnsi="Times New Roman" w:cs="Times New Roman"/>
          <w:sz w:val="26"/>
          <w:szCs w:val="26"/>
        </w:rPr>
        <w:tab/>
      </w:r>
      <w:r w:rsidRPr="00BD4BAF">
        <w:rPr>
          <w:rFonts w:ascii="Times New Roman" w:hAnsi="Times New Roman" w:cs="Times New Roman"/>
          <w:sz w:val="26"/>
          <w:szCs w:val="26"/>
        </w:rPr>
        <w:tab/>
      </w:r>
    </w:p>
    <w:p w:rsidR="0044703F" w:rsidRPr="00BD4BAF" w:rsidRDefault="0044703F" w:rsidP="00123FC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Diz kelimesi hangi cümlede farklı anlamda kullanılmıştır?</w:t>
      </w:r>
    </w:p>
    <w:p w:rsidR="0044703F" w:rsidRPr="00BD4BAF" w:rsidRDefault="0044703F" w:rsidP="00123FC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Kitaplarını kitaplığa dizdin mi?</w:t>
      </w:r>
    </w:p>
    <w:p w:rsidR="0044703F" w:rsidRPr="00BD4BAF" w:rsidRDefault="0044703F" w:rsidP="00123FC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Muhammed’in dizi kanamış</w:t>
      </w:r>
      <w:r w:rsidRPr="00BD4BAF">
        <w:rPr>
          <w:rFonts w:ascii="Times New Roman" w:hAnsi="Times New Roman" w:cs="Times New Roman"/>
          <w:sz w:val="26"/>
          <w:szCs w:val="26"/>
        </w:rPr>
        <w:t>.</w:t>
      </w:r>
    </w:p>
    <w:p w:rsidR="0044703F" w:rsidRPr="00BD4BAF" w:rsidRDefault="0044703F" w:rsidP="00123FC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Başkan öğrencileri tören için sıraya dizdi.</w:t>
      </w:r>
    </w:p>
    <w:p w:rsidR="0044703F" w:rsidRDefault="0044703F" w:rsidP="00123FC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03F" w:rsidRDefault="0044703F" w:rsidP="00123FC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03F" w:rsidRDefault="0044703F" w:rsidP="00035A90">
      <w:pPr>
        <w:rPr>
          <w:rFonts w:ascii="Comic Sans MS" w:hAnsi="Comic Sans MS" w:cs="Comic Sans MS"/>
          <w:sz w:val="24"/>
          <w:szCs w:val="24"/>
        </w:rPr>
      </w:pPr>
      <w:hyperlink r:id="rId7" w:history="1">
        <w:r>
          <w:rPr>
            <w:rStyle w:val="Hyperlink"/>
            <w:rFonts w:ascii="Comic Sans MS" w:hAnsi="Comic Sans MS" w:cs="Comic Sans MS"/>
            <w:sz w:val="24"/>
            <w:szCs w:val="24"/>
          </w:rPr>
          <w:t>www.sorubak.com</w:t>
        </w:r>
      </w:hyperlink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44703F" w:rsidRPr="00BD4BAF" w:rsidRDefault="0044703F" w:rsidP="00123FC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03F" w:rsidRPr="00BD4BAF" w:rsidRDefault="0044703F" w:rsidP="00123FC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Hangi cümlede zıt anlamlı kelimeler bir arada kullanılmıştır?</w:t>
      </w:r>
    </w:p>
    <w:p w:rsidR="0044703F" w:rsidRPr="00BD4BAF" w:rsidRDefault="0044703F" w:rsidP="00BC280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Televizyonu beyaza boyamış.</w:t>
      </w:r>
    </w:p>
    <w:p w:rsidR="0044703F" w:rsidRPr="00BD4BAF" w:rsidRDefault="0044703F" w:rsidP="00BC280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Yanına geleyim mi yoksa gelmeyeyim mi?</w:t>
      </w:r>
    </w:p>
    <w:p w:rsidR="0044703F" w:rsidRPr="00BD4BAF" w:rsidRDefault="0044703F" w:rsidP="00310D45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Aşağı yukarı beş yıl geçti.</w:t>
      </w:r>
    </w:p>
    <w:p w:rsidR="0044703F" w:rsidRPr="00BD4BAF" w:rsidRDefault="0044703F" w:rsidP="00310D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03F" w:rsidRPr="00BD4BAF" w:rsidRDefault="0044703F" w:rsidP="00310D45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Hangi cümlede dost kelimesinin eş anlamlısı kullanılmıştır?</w:t>
      </w:r>
    </w:p>
    <w:p w:rsidR="0044703F" w:rsidRPr="00BD4BAF" w:rsidRDefault="0044703F" w:rsidP="00310D45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Yunus hızlı hızlı yürümeye başladı.</w:t>
      </w:r>
    </w:p>
    <w:p w:rsidR="0044703F" w:rsidRPr="00BD4BAF" w:rsidRDefault="0044703F" w:rsidP="00310D45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D4BAF">
        <w:rPr>
          <w:rFonts w:ascii="Times New Roman" w:hAnsi="Times New Roman" w:cs="Times New Roman"/>
          <w:sz w:val="26"/>
          <w:szCs w:val="26"/>
        </w:rPr>
        <w:t>Dün gece hava buz gibiydi.</w:t>
      </w:r>
    </w:p>
    <w:p w:rsidR="0044703F" w:rsidRPr="00BD4BAF" w:rsidRDefault="0044703F" w:rsidP="00310D45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Arkadaşıma kalemini vermeyi unuttum.</w:t>
      </w:r>
      <w:r w:rsidRPr="00BD4BAF">
        <w:rPr>
          <w:rFonts w:ascii="Times New Roman" w:hAnsi="Times New Roman" w:cs="Times New Roman"/>
          <w:sz w:val="26"/>
          <w:szCs w:val="26"/>
        </w:rPr>
        <w:t>.</w:t>
      </w:r>
    </w:p>
    <w:p w:rsidR="0044703F" w:rsidRPr="00BD4BAF" w:rsidRDefault="0044703F" w:rsidP="00310D45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03F" w:rsidRPr="00BD4BAF" w:rsidRDefault="0044703F" w:rsidP="00310D45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Aşağıdaki zıt anlamlı kelime eşleştirmelerinden hangisi yanlıştır?</w:t>
      </w:r>
    </w:p>
    <w:p w:rsidR="0044703F" w:rsidRPr="00BD4BAF" w:rsidRDefault="0044703F" w:rsidP="004B689F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eksik-tam</w:t>
      </w:r>
    </w:p>
    <w:p w:rsidR="0044703F" w:rsidRPr="00BD4BAF" w:rsidRDefault="0044703F" w:rsidP="004B689F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yakın-uzak</w:t>
      </w:r>
    </w:p>
    <w:p w:rsidR="0044703F" w:rsidRPr="00BD4BAF" w:rsidRDefault="0044703F" w:rsidP="004B689F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git-koş</w:t>
      </w:r>
    </w:p>
    <w:p w:rsidR="0044703F" w:rsidRPr="00BD4BAF" w:rsidRDefault="0044703F" w:rsidP="004B689F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03F" w:rsidRPr="00BD4BAF" w:rsidRDefault="0044703F" w:rsidP="004B689F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Aşağıdaki eş anlamlı kelime eşleştirmelerinden hangisi doğrudur?</w:t>
      </w:r>
    </w:p>
    <w:p w:rsidR="0044703F" w:rsidRPr="00BD4BAF" w:rsidRDefault="0044703F" w:rsidP="004B689F">
      <w:pPr>
        <w:pStyle w:val="ListParagraph"/>
        <w:numPr>
          <w:ilvl w:val="0"/>
          <w:numId w:val="13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okul-lise</w:t>
      </w:r>
    </w:p>
    <w:p w:rsidR="0044703F" w:rsidRDefault="0044703F" w:rsidP="004B689F">
      <w:pPr>
        <w:pStyle w:val="ListParagraph"/>
        <w:numPr>
          <w:ilvl w:val="0"/>
          <w:numId w:val="13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34D6C">
        <w:rPr>
          <w:rFonts w:ascii="Times New Roman" w:hAnsi="Times New Roman" w:cs="Times New Roman"/>
          <w:sz w:val="26"/>
          <w:szCs w:val="26"/>
        </w:rPr>
        <w:t>vakit-zaman</w:t>
      </w:r>
    </w:p>
    <w:p w:rsidR="0044703F" w:rsidRPr="00134D6C" w:rsidRDefault="0044703F" w:rsidP="004B689F">
      <w:pPr>
        <w:pStyle w:val="ListParagraph"/>
        <w:numPr>
          <w:ilvl w:val="0"/>
          <w:numId w:val="13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siyah-beyaz</w:t>
      </w:r>
    </w:p>
    <w:p w:rsidR="0044703F" w:rsidRPr="00BD4BAF" w:rsidRDefault="0044703F" w:rsidP="004B689F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03F" w:rsidRPr="00BD4BAF" w:rsidRDefault="0044703F" w:rsidP="004B689F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Aşağıdaki cümlelerden hangisinde eşsesli bir kelime farklı anlamda kullanılmıştır?</w:t>
      </w:r>
    </w:p>
    <w:p w:rsidR="0044703F" w:rsidRPr="00BD4BAF" w:rsidRDefault="0044703F" w:rsidP="00F00013">
      <w:pPr>
        <w:pStyle w:val="ListParagraph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0;margin-top:0;width:278.5pt;height:384.8pt;z-index:-251658240;visibility:visible;mso-position-horizontal:center;mso-position-horizontal-relative:margin;mso-position-vertical:center;mso-position-vertical-relative:margin">
            <v:imagedata r:id="rId8" o:title="" gain="19661f" blacklevel="22938f"/>
            <w10:wrap anchorx="margin" anchory="margin"/>
          </v:shape>
        </w:pict>
      </w:r>
      <w:r>
        <w:rPr>
          <w:rFonts w:ascii="Times New Roman" w:hAnsi="Times New Roman" w:cs="Times New Roman"/>
          <w:sz w:val="26"/>
          <w:szCs w:val="26"/>
        </w:rPr>
        <w:t>Yüzüne güler arkadan dolap çevirir</w:t>
      </w:r>
      <w:r w:rsidRPr="00BD4BAF">
        <w:rPr>
          <w:rFonts w:ascii="Times New Roman" w:hAnsi="Times New Roman" w:cs="Times New Roman"/>
          <w:sz w:val="26"/>
          <w:szCs w:val="26"/>
        </w:rPr>
        <w:t>.</w:t>
      </w:r>
    </w:p>
    <w:p w:rsidR="0044703F" w:rsidRPr="00BD4BAF" w:rsidRDefault="0044703F" w:rsidP="004B689F">
      <w:pPr>
        <w:pStyle w:val="ListParagraph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Gülmekten konuşamıyordu</w:t>
      </w:r>
      <w:r w:rsidRPr="00BD4BAF">
        <w:rPr>
          <w:rFonts w:ascii="Times New Roman" w:hAnsi="Times New Roman" w:cs="Times New Roman"/>
          <w:sz w:val="26"/>
          <w:szCs w:val="26"/>
        </w:rPr>
        <w:t>.</w:t>
      </w:r>
    </w:p>
    <w:p w:rsidR="0044703F" w:rsidRPr="00BD4BAF" w:rsidRDefault="0044703F" w:rsidP="004B689F">
      <w:pPr>
        <w:pStyle w:val="ListParagraph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Bu mevsim güllerin açma mevsimidir.</w:t>
      </w:r>
    </w:p>
    <w:p w:rsidR="0044703F" w:rsidRPr="00BD4BAF" w:rsidRDefault="0044703F" w:rsidP="00F00013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03F" w:rsidRPr="00134D6C" w:rsidRDefault="0044703F" w:rsidP="00134D6C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134D6C">
        <w:rPr>
          <w:rFonts w:ascii="Times New Roman" w:hAnsi="Times New Roman" w:cs="Times New Roman"/>
          <w:sz w:val="26"/>
          <w:szCs w:val="26"/>
        </w:rPr>
        <w:t xml:space="preserve">Aşağıdaki altı çizili kelimelerden hangisini </w:t>
      </w:r>
      <w:r>
        <w:rPr>
          <w:rFonts w:ascii="Times New Roman" w:hAnsi="Times New Roman" w:cs="Times New Roman"/>
          <w:sz w:val="26"/>
          <w:szCs w:val="26"/>
        </w:rPr>
        <w:t>zıt</w:t>
      </w:r>
      <w:r w:rsidRPr="00134D6C">
        <w:rPr>
          <w:rFonts w:ascii="Times New Roman" w:hAnsi="Times New Roman" w:cs="Times New Roman"/>
          <w:sz w:val="26"/>
          <w:szCs w:val="26"/>
        </w:rPr>
        <w:t xml:space="preserve"> anlamlısı vardır?</w:t>
      </w:r>
      <w:bookmarkStart w:id="0" w:name="_GoBack"/>
      <w:bookmarkEnd w:id="0"/>
    </w:p>
    <w:p w:rsidR="0044703F" w:rsidRPr="00134D6C" w:rsidRDefault="0044703F" w:rsidP="00134D6C">
      <w:pPr>
        <w:pStyle w:val="ListParagraph"/>
        <w:numPr>
          <w:ilvl w:val="0"/>
          <w:numId w:val="15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34D6C">
        <w:rPr>
          <w:rFonts w:ascii="Times New Roman" w:hAnsi="Times New Roman" w:cs="Times New Roman"/>
          <w:sz w:val="26"/>
          <w:szCs w:val="26"/>
        </w:rPr>
        <w:t xml:space="preserve">Sana söylüyorum, </w:t>
      </w:r>
      <w:r w:rsidRPr="00134D6C">
        <w:rPr>
          <w:rFonts w:ascii="Times New Roman" w:hAnsi="Times New Roman" w:cs="Times New Roman"/>
          <w:sz w:val="26"/>
          <w:szCs w:val="26"/>
          <w:u w:val="single"/>
        </w:rPr>
        <w:t>Hasan</w:t>
      </w:r>
      <w:r w:rsidRPr="00134D6C">
        <w:rPr>
          <w:rFonts w:ascii="Times New Roman" w:hAnsi="Times New Roman" w:cs="Times New Roman"/>
          <w:sz w:val="26"/>
          <w:szCs w:val="26"/>
        </w:rPr>
        <w:t>.</w:t>
      </w:r>
    </w:p>
    <w:p w:rsidR="0044703F" w:rsidRDefault="0044703F" w:rsidP="00134D6C">
      <w:pPr>
        <w:pStyle w:val="ListParagraph"/>
        <w:numPr>
          <w:ilvl w:val="0"/>
          <w:numId w:val="15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34D6C">
        <w:rPr>
          <w:rFonts w:ascii="Times New Roman" w:hAnsi="Times New Roman" w:cs="Times New Roman"/>
          <w:sz w:val="26"/>
          <w:szCs w:val="26"/>
        </w:rPr>
        <w:t xml:space="preserve">Babamgil </w:t>
      </w:r>
      <w:r w:rsidRPr="00134D6C">
        <w:rPr>
          <w:rFonts w:ascii="Times New Roman" w:hAnsi="Times New Roman" w:cs="Times New Roman"/>
          <w:sz w:val="26"/>
          <w:szCs w:val="26"/>
          <w:u w:val="single"/>
        </w:rPr>
        <w:t>okul</w:t>
      </w:r>
      <w:r w:rsidRPr="00134D6C">
        <w:rPr>
          <w:rFonts w:ascii="Times New Roman" w:hAnsi="Times New Roman" w:cs="Times New Roman"/>
          <w:sz w:val="26"/>
          <w:szCs w:val="26"/>
        </w:rPr>
        <w:t>a yürüyerek giderlermiş.</w:t>
      </w:r>
    </w:p>
    <w:p w:rsidR="0044703F" w:rsidRDefault="0044703F" w:rsidP="00134D6C">
      <w:pPr>
        <w:pStyle w:val="ListParagraph"/>
        <w:numPr>
          <w:ilvl w:val="0"/>
          <w:numId w:val="15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Mustafa pencereyi </w:t>
      </w:r>
      <w:r w:rsidRPr="00134D6C">
        <w:rPr>
          <w:rFonts w:ascii="Times New Roman" w:hAnsi="Times New Roman" w:cs="Times New Roman"/>
          <w:sz w:val="26"/>
          <w:szCs w:val="26"/>
          <w:u w:val="single"/>
        </w:rPr>
        <w:t>aç</w:t>
      </w:r>
      <w:r>
        <w:rPr>
          <w:rFonts w:ascii="Times New Roman" w:hAnsi="Times New Roman" w:cs="Times New Roman"/>
          <w:sz w:val="26"/>
          <w:szCs w:val="26"/>
        </w:rPr>
        <w:t>mak için yerinden kalktı.</w:t>
      </w:r>
    </w:p>
    <w:p w:rsidR="0044703F" w:rsidRDefault="0044703F" w:rsidP="00134D6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03F" w:rsidRDefault="0044703F" w:rsidP="00134D6C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Aşağıdaki cümlelerden hangisinde aç kelimesi farklı bir anlamda kullanılmıştır?</w:t>
      </w:r>
    </w:p>
    <w:p w:rsidR="0044703F" w:rsidRDefault="0044703F" w:rsidP="00134D6C">
      <w:pPr>
        <w:pStyle w:val="ListParagraph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Şu defteri açsana artık.</w:t>
      </w:r>
    </w:p>
    <w:p w:rsidR="0044703F" w:rsidRDefault="0044703F" w:rsidP="00134D6C">
      <w:pPr>
        <w:pStyle w:val="ListParagraph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Karnımı sabahtan beri aç.</w:t>
      </w:r>
    </w:p>
    <w:p w:rsidR="0044703F" w:rsidRDefault="0044703F" w:rsidP="00134D6C">
      <w:pPr>
        <w:pStyle w:val="ListParagraph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Kapıyı kim açacak.</w:t>
      </w:r>
    </w:p>
    <w:p w:rsidR="0044703F" w:rsidRDefault="0044703F" w:rsidP="00541063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03F" w:rsidRDefault="0044703F" w:rsidP="0054106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yukarı- alt-dost-iyi-zayıf  </w:t>
      </w:r>
    </w:p>
    <w:p w:rsidR="0044703F" w:rsidRDefault="0044703F" w:rsidP="00541063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Yukarıdaki kelimelerin zıt anlamlarını kullanarak cümleleri tamamlayınız.</w:t>
      </w:r>
    </w:p>
    <w:p w:rsidR="0044703F" w:rsidRDefault="0044703F" w:rsidP="0054106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-Semanur defterini sıranın …………koydu.</w:t>
      </w:r>
    </w:p>
    <w:p w:rsidR="0044703F" w:rsidRDefault="0044703F" w:rsidP="0054106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-Yere düşen kalemini almak için ……. eğildi.</w:t>
      </w:r>
    </w:p>
    <w:p w:rsidR="0044703F" w:rsidRDefault="0044703F" w:rsidP="0054106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-Çok fazla yediğinden …….. olmuştu.</w:t>
      </w:r>
    </w:p>
    <w:p w:rsidR="0044703F" w:rsidRDefault="0044703F" w:rsidP="0054106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-Notları beklediğinden ….. gelmişti. </w:t>
      </w:r>
    </w:p>
    <w:p w:rsidR="0044703F" w:rsidRDefault="0044703F" w:rsidP="0054106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-Tamer …………. Top oynadı. </w:t>
      </w:r>
    </w:p>
    <w:p w:rsidR="0044703F" w:rsidRPr="00541063" w:rsidRDefault="0044703F" w:rsidP="0054106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4703F" w:rsidRPr="00541063" w:rsidSect="00541063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709" w:right="244" w:bottom="426" w:left="238" w:header="284" w:footer="267" w:gutter="227"/>
      <w:cols w:num="2" w:sep="1" w:space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03F" w:rsidRDefault="0044703F" w:rsidP="0025092F">
      <w:pPr>
        <w:spacing w:after="0" w:line="240" w:lineRule="auto"/>
      </w:pPr>
      <w:r>
        <w:separator/>
      </w:r>
    </w:p>
  </w:endnote>
  <w:endnote w:type="continuationSeparator" w:id="0">
    <w:p w:rsidR="0044703F" w:rsidRDefault="0044703F" w:rsidP="00250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dobe Garamond Pro Tur">
    <w:panose1 w:val="00000000000000000000"/>
    <w:charset w:val="A2"/>
    <w:family w:val="roman"/>
    <w:notTrueType/>
    <w:pitch w:val="variable"/>
    <w:sig w:usb0="00000005" w:usb1="00000000" w:usb2="00000000" w:usb3="00000000" w:csb0="00000010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dobe Garamond Pro Bold Tur">
    <w:panose1 w:val="00000000000000000000"/>
    <w:charset w:val="A2"/>
    <w:family w:val="roman"/>
    <w:notTrueType/>
    <w:pitch w:val="variable"/>
    <w:sig w:usb0="00000005" w:usb1="00000000" w:usb2="00000000" w:usb3="00000000" w:csb0="00000010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03F" w:rsidRDefault="0044703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03F" w:rsidRPr="00541063" w:rsidRDefault="0044703F" w:rsidP="00541063">
    <w:pPr>
      <w:pStyle w:val="Footer"/>
      <w:jc w:val="center"/>
      <w:rPr>
        <w:rFonts w:ascii="Adobe Garamond Pro Bold" w:hAnsi="Adobe Garamond Pro Bold" w:cs="Adobe Garamond Pro Bold"/>
        <w:b/>
        <w:bCs/>
      </w:rPr>
    </w:pPr>
    <w:r w:rsidRPr="00541063">
      <w:rPr>
        <w:rFonts w:ascii="Adobe Garamond Pro Bold Tur" w:hAnsi="Adobe Garamond Pro Bold Tur" w:cs="Adobe Garamond Pro Bold Tur"/>
        <w:b/>
        <w:bCs/>
      </w:rPr>
      <w:t>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03F" w:rsidRDefault="0044703F" w:rsidP="0025092F">
      <w:pPr>
        <w:spacing w:after="0" w:line="240" w:lineRule="auto"/>
      </w:pPr>
      <w:r>
        <w:separator/>
      </w:r>
    </w:p>
  </w:footnote>
  <w:footnote w:type="continuationSeparator" w:id="0">
    <w:p w:rsidR="0044703F" w:rsidRDefault="0044703F" w:rsidP="00250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03F" w:rsidRDefault="0044703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03F" w:rsidRPr="004B689F" w:rsidRDefault="0044703F" w:rsidP="004B689F">
    <w:pPr>
      <w:spacing w:after="0" w:line="240" w:lineRule="auto"/>
      <w:jc w:val="center"/>
      <w:rPr>
        <w:rFonts w:ascii="Adobe Garamond Pro" w:hAnsi="Adobe Garamond Pro" w:cs="Adobe Garamond Pro"/>
        <w:b/>
        <w:bCs/>
        <w:color w:val="FF0000"/>
        <w:sz w:val="16"/>
        <w:szCs w:val="16"/>
      </w:rPr>
    </w:pPr>
    <w:r>
      <w:rPr>
        <w:rFonts w:ascii="Adobe Garamond Pro Tur" w:hAnsi="Adobe Garamond Pro Tur" w:cs="Adobe Garamond Pro Tur"/>
        <w:b/>
        <w:bCs/>
        <w:color w:val="FF0000"/>
        <w:sz w:val="32"/>
        <w:szCs w:val="32"/>
      </w:rPr>
      <w:t>EŞ-ZIT ANLAMLI VE EŞSESLİ KELİMELER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27F5"/>
    <w:multiLevelType w:val="hybridMultilevel"/>
    <w:tmpl w:val="8A9E4C6C"/>
    <w:lvl w:ilvl="0" w:tplc="34809F02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0D2EC4"/>
    <w:multiLevelType w:val="hybridMultilevel"/>
    <w:tmpl w:val="F5B83650"/>
    <w:lvl w:ilvl="0" w:tplc="13F4D09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00237"/>
    <w:multiLevelType w:val="hybridMultilevel"/>
    <w:tmpl w:val="C32AA93C"/>
    <w:lvl w:ilvl="0" w:tplc="1764BE6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2904CF"/>
    <w:multiLevelType w:val="hybridMultilevel"/>
    <w:tmpl w:val="EC2CDEAA"/>
    <w:lvl w:ilvl="0" w:tplc="BC32480C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796B83"/>
    <w:multiLevelType w:val="hybridMultilevel"/>
    <w:tmpl w:val="2506CE08"/>
    <w:lvl w:ilvl="0" w:tplc="87DA29AA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232DCC"/>
    <w:multiLevelType w:val="hybridMultilevel"/>
    <w:tmpl w:val="0B7E29C0"/>
    <w:lvl w:ilvl="0" w:tplc="F496B77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25A91"/>
    <w:multiLevelType w:val="hybridMultilevel"/>
    <w:tmpl w:val="5D1EE042"/>
    <w:lvl w:ilvl="0" w:tplc="530446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F001D75"/>
    <w:multiLevelType w:val="hybridMultilevel"/>
    <w:tmpl w:val="DD78EF46"/>
    <w:lvl w:ilvl="0" w:tplc="F9EEE2B2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D56166"/>
    <w:multiLevelType w:val="hybridMultilevel"/>
    <w:tmpl w:val="E58E335A"/>
    <w:lvl w:ilvl="0" w:tplc="65BEA314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227315"/>
    <w:multiLevelType w:val="hybridMultilevel"/>
    <w:tmpl w:val="F0440000"/>
    <w:lvl w:ilvl="0" w:tplc="4C6634D4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92686E"/>
    <w:multiLevelType w:val="hybridMultilevel"/>
    <w:tmpl w:val="78F823E6"/>
    <w:lvl w:ilvl="0" w:tplc="A63AA21A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  <w:u w:val="none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ED12D8"/>
    <w:multiLevelType w:val="hybridMultilevel"/>
    <w:tmpl w:val="8026D914"/>
    <w:lvl w:ilvl="0" w:tplc="95AAFDD2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8F51DA"/>
    <w:multiLevelType w:val="hybridMultilevel"/>
    <w:tmpl w:val="C8088244"/>
    <w:lvl w:ilvl="0" w:tplc="F44CB8E0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29600C"/>
    <w:multiLevelType w:val="hybridMultilevel"/>
    <w:tmpl w:val="71C4CB22"/>
    <w:lvl w:ilvl="0" w:tplc="63BC7F66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81618F"/>
    <w:multiLevelType w:val="hybridMultilevel"/>
    <w:tmpl w:val="40CACF2E"/>
    <w:lvl w:ilvl="0" w:tplc="D3283BD4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0B528F3"/>
    <w:multiLevelType w:val="hybridMultilevel"/>
    <w:tmpl w:val="E3000588"/>
    <w:lvl w:ilvl="0" w:tplc="830E1430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0"/>
  </w:num>
  <w:num w:numId="5">
    <w:abstractNumId w:val="14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1"/>
  </w:num>
  <w:num w:numId="11">
    <w:abstractNumId w:val="9"/>
  </w:num>
  <w:num w:numId="12">
    <w:abstractNumId w:val="15"/>
  </w:num>
  <w:num w:numId="13">
    <w:abstractNumId w:val="12"/>
  </w:num>
  <w:num w:numId="14">
    <w:abstractNumId w:val="0"/>
  </w:num>
  <w:num w:numId="15">
    <w:abstractNumId w:val="13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drawingGridHorizontalSpacing w:val="11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092F"/>
    <w:rsid w:val="00013894"/>
    <w:rsid w:val="00015C95"/>
    <w:rsid w:val="00035A90"/>
    <w:rsid w:val="000B178D"/>
    <w:rsid w:val="00123FC9"/>
    <w:rsid w:val="00134D6C"/>
    <w:rsid w:val="001678A9"/>
    <w:rsid w:val="00240294"/>
    <w:rsid w:val="0025092F"/>
    <w:rsid w:val="002B6037"/>
    <w:rsid w:val="00310D45"/>
    <w:rsid w:val="0044703F"/>
    <w:rsid w:val="004A4651"/>
    <w:rsid w:val="004B689F"/>
    <w:rsid w:val="00514D59"/>
    <w:rsid w:val="00522FB2"/>
    <w:rsid w:val="00541063"/>
    <w:rsid w:val="00557DCB"/>
    <w:rsid w:val="005E0E0D"/>
    <w:rsid w:val="00681D7E"/>
    <w:rsid w:val="007244D4"/>
    <w:rsid w:val="00772457"/>
    <w:rsid w:val="0090607C"/>
    <w:rsid w:val="00946C97"/>
    <w:rsid w:val="009568E5"/>
    <w:rsid w:val="009775ED"/>
    <w:rsid w:val="00991DCE"/>
    <w:rsid w:val="00A44E93"/>
    <w:rsid w:val="00B56BE0"/>
    <w:rsid w:val="00BC2804"/>
    <w:rsid w:val="00BD4BAF"/>
    <w:rsid w:val="00C0458F"/>
    <w:rsid w:val="00E11311"/>
    <w:rsid w:val="00E23245"/>
    <w:rsid w:val="00E30085"/>
    <w:rsid w:val="00E364C8"/>
    <w:rsid w:val="00EA3497"/>
    <w:rsid w:val="00F00013"/>
    <w:rsid w:val="00FC232B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5E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50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5092F"/>
  </w:style>
  <w:style w:type="paragraph" w:styleId="Footer">
    <w:name w:val="footer"/>
    <w:basedOn w:val="Normal"/>
    <w:link w:val="FooterChar"/>
    <w:uiPriority w:val="99"/>
    <w:rsid w:val="00250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5092F"/>
  </w:style>
  <w:style w:type="paragraph" w:styleId="ListParagraph">
    <w:name w:val="List Paragraph"/>
    <w:basedOn w:val="Normal"/>
    <w:uiPriority w:val="99"/>
    <w:qFormat/>
    <w:rsid w:val="0025092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4B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689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35A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09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</TotalTime>
  <Pages>2</Pages>
  <Words>393</Words>
  <Characters>2244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www.www.sorubak.com  sorubak.com</dc:subject>
  <dc:creator>MAVİ</dc:creator>
  <cp:keywords>www.sorubak.com</cp:keywords>
  <dc:description>www.sorubak.com</dc:description>
  <cp:lastModifiedBy>EDANUR</cp:lastModifiedBy>
  <cp:revision>24</cp:revision>
  <dcterms:created xsi:type="dcterms:W3CDTF">2013-02-26T16:58:00Z</dcterms:created>
  <dcterms:modified xsi:type="dcterms:W3CDTF">2013-04-20T12:53:00Z</dcterms:modified>
  <cp:category>www.sorubak.com</cp:category>
</cp:coreProperties>
</file>