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80" w:rsidRDefault="008D0C80" w:rsidP="00671424">
      <w:pPr>
        <w:jc w:val="center"/>
      </w:pPr>
      <w:r>
        <w:t>PROBLEMLER</w:t>
      </w:r>
    </w:p>
    <w:p w:rsidR="008D0C80" w:rsidRDefault="008D0C80" w:rsidP="00671424">
      <w:pPr>
        <w:pStyle w:val="ListParagraph"/>
        <w:numPr>
          <w:ilvl w:val="0"/>
          <w:numId w:val="1"/>
        </w:numPr>
      </w:pPr>
      <w:r>
        <w:t>Bir doğal sayının 36 eksiği 15’tir. Bu doğal sayı kaçtır?</w:t>
      </w: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4 onluk 8 birlikten oluşan sayının 17 eksiği kaçtır?</w:t>
      </w:r>
    </w:p>
    <w:p w:rsidR="008D0C80" w:rsidRDefault="008D0C80" w:rsidP="004F5817">
      <w:pPr>
        <w:rPr>
          <w:rFonts w:ascii="Comic Sans MS" w:hAnsi="Comic Sans MS" w:cs="Comic Sans MS"/>
          <w:sz w:val="24"/>
          <w:szCs w:val="24"/>
        </w:rPr>
      </w:pPr>
      <w:hyperlink r:id="rId5" w:history="1">
        <w:r>
          <w:rPr>
            <w:rStyle w:val="Hyperlink"/>
            <w:rFonts w:ascii="Comic Sans MS" w:hAnsi="Comic Sans MS" w:cs="Comic Sans MS"/>
            <w:sz w:val="24"/>
            <w:szCs w:val="24"/>
          </w:rPr>
          <w:t>www.sorubak.com</w:t>
        </w:r>
      </w:hyperlink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8D0C80" w:rsidRDefault="008D0C80" w:rsidP="00671424">
      <w:pPr>
        <w:pStyle w:val="ListParagraph"/>
      </w:pP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Elçin, 61 sayfalık kitabın önce 26 sayfasını sonra 15 sayfasını okursa geriye kitabın kaç sayfası kalır?</w:t>
      </w: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Furkan, 4 deste kalemin 12 tanesini kullanmıştır. Geriye kaç tane kalemi kalmıştır?</w:t>
      </w:r>
    </w:p>
    <w:p w:rsidR="008D0C80" w:rsidRDefault="008D0C80" w:rsidP="00671424">
      <w:pPr>
        <w:pStyle w:val="ListParagraph"/>
      </w:pP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Bir çiçekçide 56 gül, güllerden 18 eksik papatya vardır. bu çiçekçide kaç tane çiçek vardır?</w:t>
      </w: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Bir uçak sabah seferinde 41 yolcu, akşam seferinde 47 yolcu taşımıştır. Toplam 95 yolcu taşınmış olması için kaç yolcu daha taşınmalıdır?</w:t>
      </w:r>
    </w:p>
    <w:p w:rsidR="008D0C80" w:rsidRDefault="008D0C80" w:rsidP="00671424">
      <w:pPr>
        <w:pStyle w:val="ListParagraph"/>
      </w:pP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Mert, 17 liraya gömlek, 28 liraya şort almıştır. Mert’in 51 lirası olduğuna göre alışverişten sonra kaç lirası kalmıştır?</w:t>
      </w:r>
    </w:p>
    <w:p w:rsidR="008D0C80" w:rsidRDefault="008D0C80" w:rsidP="00671424">
      <w:pPr>
        <w:ind w:left="360"/>
      </w:pPr>
    </w:p>
    <w:p w:rsidR="008D0C80" w:rsidRDefault="008D0C80" w:rsidP="00671424">
      <w:pPr>
        <w:ind w:left="360"/>
      </w:pPr>
    </w:p>
    <w:p w:rsidR="008D0C80" w:rsidRDefault="008D0C80" w:rsidP="00671424">
      <w:pPr>
        <w:pStyle w:val="ListParagraph"/>
        <w:numPr>
          <w:ilvl w:val="0"/>
          <w:numId w:val="1"/>
        </w:numPr>
      </w:pPr>
      <w:r>
        <w:t>Annem misafirlere 44 dilim kek hazırlamıştır. Keklerin 31 dilimini misafirlere ikram eder, 6 dilimini komşumuza gönderirsek evde kaç dilim kek kalır?</w:t>
      </w:r>
    </w:p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2 onluk 7 birlikten oluşan sayının 16 fazlasının 7 eksiği kaçtır?</w:t>
      </w:r>
    </w:p>
    <w:p w:rsidR="008D0C80" w:rsidRDefault="008D0C80" w:rsidP="00671424">
      <w:pPr>
        <w:pStyle w:val="ListParagraph"/>
      </w:pPr>
    </w:p>
    <w:p w:rsidR="008D0C80" w:rsidRDefault="008D0C80" w:rsidP="00671424"/>
    <w:p w:rsidR="008D0C80" w:rsidRDefault="008D0C80" w:rsidP="00671424"/>
    <w:p w:rsidR="008D0C80" w:rsidRDefault="008D0C80" w:rsidP="00671424">
      <w:pPr>
        <w:pStyle w:val="ListParagraph"/>
        <w:numPr>
          <w:ilvl w:val="0"/>
          <w:numId w:val="1"/>
        </w:numPr>
      </w:pPr>
      <w:r>
        <w:t>Bir doğal sayının 24 eksiği 11’dir. Buna göre bu doğal sayının 9 eksiği kaçtır?</w:t>
      </w:r>
    </w:p>
    <w:p w:rsidR="008D0C80" w:rsidRDefault="008D0C80" w:rsidP="00671424"/>
    <w:p w:rsidR="008D0C80" w:rsidRDefault="008D0C80" w:rsidP="00671424"/>
    <w:sectPr w:rsidR="008D0C80" w:rsidSect="0067142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D03EE"/>
    <w:multiLevelType w:val="hybridMultilevel"/>
    <w:tmpl w:val="28884DF6"/>
    <w:lvl w:ilvl="0" w:tplc="C87E34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424"/>
    <w:rsid w:val="004F5817"/>
    <w:rsid w:val="005A0960"/>
    <w:rsid w:val="00671424"/>
    <w:rsid w:val="008D0C80"/>
    <w:rsid w:val="00B416AA"/>
    <w:rsid w:val="00B73841"/>
    <w:rsid w:val="00F1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96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1424"/>
    <w:pPr>
      <w:ind w:left="720"/>
    </w:pPr>
  </w:style>
  <w:style w:type="character" w:styleId="Hyperlink">
    <w:name w:val="Hyperlink"/>
    <w:basedOn w:val="DefaultParagraphFont"/>
    <w:uiPriority w:val="99"/>
    <w:rsid w:val="004F58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5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154</Words>
  <Characters>880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www.www.sorubak.com  sorubak.com</dc:subject>
  <dc:creator>samsung</dc:creator>
  <cp:keywords>www.sorubak.com</cp:keywords>
  <dc:description>www.sorubak.com</dc:description>
  <cp:lastModifiedBy>EDANUR</cp:lastModifiedBy>
  <cp:revision>4</cp:revision>
  <cp:lastPrinted>2013-03-07T11:11:00Z</cp:lastPrinted>
  <dcterms:created xsi:type="dcterms:W3CDTF">2013-03-07T11:04:00Z</dcterms:created>
  <dcterms:modified xsi:type="dcterms:W3CDTF">2013-04-20T12:54:00Z</dcterms:modified>
  <cp:category>www.sorubak.com</cp:category>
</cp:coreProperties>
</file>