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48" w:rsidRPr="000F1ACC" w:rsidRDefault="00737448" w:rsidP="000F1ACC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0F1ACC">
        <w:rPr>
          <w:rFonts w:ascii="Comic Sans MS" w:hAnsi="Comic Sans MS" w:cs="Comic Sans MS"/>
          <w:b/>
          <w:bCs/>
          <w:sz w:val="24"/>
          <w:szCs w:val="24"/>
        </w:rPr>
        <w:t>ÇIKARMA İŞLEMİNDE VERİLMEYEN EKSİLENİ VE ÇIKANI BULMA</w:t>
      </w:r>
    </w:p>
    <w:p w:rsidR="00737448" w:rsidRDefault="00737448" w:rsidP="004404F1">
      <w:pPr>
        <w:rPr>
          <w:rFonts w:ascii="Comic Sans MS" w:hAnsi="Comic Sans MS" w:cs="Comic Sans MS"/>
          <w:sz w:val="24"/>
          <w:szCs w:val="24"/>
        </w:rPr>
      </w:pPr>
      <w:r w:rsidRPr="000F1ACC">
        <w:rPr>
          <w:rFonts w:ascii="Comic Sans MS" w:hAnsi="Comic Sans MS" w:cs="Comic Sans MS"/>
          <w:b/>
          <w:bCs/>
          <w:sz w:val="24"/>
          <w:szCs w:val="24"/>
        </w:rPr>
        <w:t>*</w:t>
      </w:r>
      <w:r w:rsidRPr="000F1ACC">
        <w:rPr>
          <w:rFonts w:ascii="Comic Sans MS" w:hAnsi="Comic Sans MS" w:cs="Comic Sans MS"/>
          <w:sz w:val="24"/>
          <w:szCs w:val="24"/>
        </w:rPr>
        <w:t>Çıkarma işlemlerinde verilmeyen terimleri bulunuz.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hyperlink r:id="rId4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737448" w:rsidRDefault="00737448" w:rsidP="000F1ACC">
      <w:pPr>
        <w:rPr>
          <w:rFonts w:ascii="Comic Sans MS" w:hAnsi="Comic Sans MS" w:cs="Comic Sans MS"/>
          <w:sz w:val="24"/>
          <w:szCs w:val="24"/>
        </w:rPr>
      </w:pPr>
    </w:p>
    <w:tbl>
      <w:tblPr>
        <w:tblpPr w:leftFromText="141" w:rightFromText="141" w:vertAnchor="text" w:horzAnchor="page" w:tblpX="1873" w:tblpY="43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526"/>
      </w:tblGrid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36"/>
                <w:szCs w:val="36"/>
              </w:rPr>
            </w:pPr>
            <w:r w:rsidRPr="00ED4FCD">
              <w:rPr>
                <w:rFonts w:ascii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  <w:t>15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50</w:t>
            </w: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35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70C0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b/>
                <w:bCs/>
                <w:color w:val="0070C0"/>
                <w:sz w:val="24"/>
                <w:szCs w:val="24"/>
              </w:rPr>
              <w:t>60</w:t>
            </w: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45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55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65</w:t>
            </w:r>
          </w:p>
        </w:tc>
      </w:tr>
      <w:tr w:rsidR="00737448" w:rsidRPr="00ED4FCD">
        <w:trPr>
          <w:trHeight w:val="46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75</w:t>
            </w:r>
          </w:p>
        </w:tc>
      </w:tr>
    </w:tbl>
    <w:tbl>
      <w:tblPr>
        <w:tblpPr w:leftFromText="141" w:rightFromText="141" w:vertAnchor="text" w:horzAnchor="page" w:tblpX="6208" w:tblpY="37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526"/>
      </w:tblGrid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36"/>
                <w:szCs w:val="36"/>
              </w:rPr>
            </w:pPr>
            <w:r w:rsidRPr="00ED4FCD">
              <w:rPr>
                <w:rFonts w:ascii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  <w:t>24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16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26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36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46</w:t>
            </w:r>
          </w:p>
        </w:tc>
      </w:tr>
      <w:tr w:rsidR="00737448" w:rsidRPr="00ED4FCD">
        <w:trPr>
          <w:trHeight w:val="46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56</w:t>
            </w:r>
          </w:p>
        </w:tc>
      </w:tr>
    </w:tbl>
    <w:tbl>
      <w:tblPr>
        <w:tblpPr w:leftFromText="141" w:rightFromText="141" w:vertAnchor="text" w:horzAnchor="margin" w:tblpXSpec="right" w:tblpY="35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526"/>
      </w:tblGrid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36"/>
                <w:szCs w:val="36"/>
              </w:rPr>
            </w:pPr>
            <w:r w:rsidRPr="00ED4FCD">
              <w:rPr>
                <w:rFonts w:ascii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b/>
                <w:bCs/>
                <w:color w:val="00B050"/>
                <w:sz w:val="24"/>
                <w:szCs w:val="24"/>
              </w:rPr>
              <w:t>42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35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56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18</w:t>
            </w:r>
          </w:p>
        </w:tc>
      </w:tr>
      <w:tr w:rsidR="00737448" w:rsidRPr="00ED4FCD">
        <w:trPr>
          <w:trHeight w:val="44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27</w:t>
            </w:r>
          </w:p>
        </w:tc>
      </w:tr>
      <w:tr w:rsidR="00737448" w:rsidRPr="00ED4FCD">
        <w:trPr>
          <w:trHeight w:val="465"/>
        </w:trPr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526" w:type="dxa"/>
            <w:vAlign w:val="center"/>
          </w:tcPr>
          <w:p w:rsidR="00737448" w:rsidRPr="00ED4FCD" w:rsidRDefault="00737448" w:rsidP="00ED4FCD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ED4FCD">
              <w:rPr>
                <w:rFonts w:ascii="Comic Sans MS" w:hAnsi="Comic Sans MS" w:cs="Comic Sans MS"/>
                <w:sz w:val="24"/>
                <w:szCs w:val="24"/>
              </w:rPr>
              <w:t>33</w:t>
            </w:r>
          </w:p>
        </w:tc>
      </w:tr>
    </w:tbl>
    <w:p w:rsidR="00737448" w:rsidRPr="000F1ACC" w:rsidRDefault="00737448" w:rsidP="000F1AC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www.primoclipart.com/files/preview/big/977/Happy%20Boy%20Child%20Smiling%20Clip%20Art.jpg" style="position:absolute;margin-left:247.15pt;margin-top:17.7pt;width:48.75pt;height:147pt;z-index:251640832;visibility:visible;mso-position-horizontal-relative:text;mso-position-vertical-relative:text" wrapcoords="-332 0 -332 21490 21600 21490 21600 0 -332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roundrect id="_x0000_s1027" style="position:absolute;margin-left:10.4pt;margin-top:20.7pt;width:104.25pt;height:25.5pt;z-index:251637760;mso-position-horizontal-relative:text;mso-position-vertical-relative:text" arcsize="10923f">
            <v:textbox>
              <w:txbxContent>
                <w:p w:rsidR="00737448" w:rsidRPr="000F1ACC" w:rsidRDefault="00737448" w:rsidP="000F1ACC">
                  <w:pPr>
                    <w:jc w:val="center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color w:val="00B050"/>
                      <w:sz w:val="24"/>
                      <w:szCs w:val="24"/>
                    </w:rPr>
                    <w:t xml:space="preserve">15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+ 35 =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</w:rPr>
                    <w:t>50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8" type="#_x0000_t105" style="position:absolute;margin-left:-22.6pt;margin-top:.45pt;width:77.25pt;height:20.25pt;z-index:251636736;mso-position-horizontal-relative:text;mso-position-vertical-relative:text" adj="14847,,12000"/>
        </w:pict>
      </w:r>
    </w:p>
    <w:p w:rsidR="00737448" w:rsidRDefault="00737448" w:rsidP="000F1ACC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roundrect id="_x0000_s1029" style="position:absolute;margin-left:19.4pt;margin-top:56.8pt;width:104.25pt;height:25.5pt;z-index:251639808" arcsize="10923f">
            <v:textbox>
              <w:txbxContent>
                <w:p w:rsidR="00737448" w:rsidRPr="000F1ACC" w:rsidRDefault="00737448" w:rsidP="000F1ACC">
                  <w:pPr>
                    <w:jc w:val="center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color w:val="00B050"/>
                      <w:sz w:val="24"/>
                      <w:szCs w:val="24"/>
                    </w:rPr>
                    <w:t xml:space="preserve">15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+ 45 = </w:t>
                  </w:r>
                  <w:r>
                    <w:rPr>
                      <w:rFonts w:ascii="Comic Sans MS" w:hAnsi="Comic Sans MS" w:cs="Comic Sans MS"/>
                      <w:color w:val="0070C0"/>
                      <w:sz w:val="24"/>
                      <w:szCs w:val="24"/>
                    </w:rPr>
                    <w:t>60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65pt;margin-top:50.8pt;width:18.75pt;height:6pt;z-index:251638784" o:connectortype="straight">
            <v:stroke endarrow="block"/>
          </v:shape>
        </w:pict>
      </w:r>
    </w:p>
    <w:p w:rsidR="00737448" w:rsidRPr="0067435C" w:rsidRDefault="00737448" w:rsidP="0067435C">
      <w:pPr>
        <w:rPr>
          <w:rFonts w:ascii="Comic Sans MS" w:hAnsi="Comic Sans MS" w:cs="Comic Sans MS"/>
          <w:sz w:val="24"/>
          <w:szCs w:val="24"/>
        </w:rPr>
      </w:pPr>
    </w:p>
    <w:p w:rsidR="00737448" w:rsidRPr="0067435C" w:rsidRDefault="00737448" w:rsidP="0067435C">
      <w:pPr>
        <w:rPr>
          <w:rFonts w:ascii="Comic Sans MS" w:hAnsi="Comic Sans MS" w:cs="Comic Sans MS"/>
          <w:sz w:val="24"/>
          <w:szCs w:val="24"/>
        </w:rPr>
      </w:pPr>
    </w:p>
    <w:p w:rsidR="00737448" w:rsidRPr="0067435C" w:rsidRDefault="00737448" w:rsidP="0067435C">
      <w:pPr>
        <w:rPr>
          <w:rFonts w:ascii="Comic Sans MS" w:hAnsi="Comic Sans MS" w:cs="Comic Sans MS"/>
          <w:sz w:val="24"/>
          <w:szCs w:val="24"/>
        </w:rPr>
      </w:pPr>
    </w:p>
    <w:p w:rsidR="00737448" w:rsidRDefault="00737448" w:rsidP="0067435C">
      <w:pPr>
        <w:rPr>
          <w:rFonts w:ascii="Comic Sans MS" w:hAnsi="Comic Sans MS" w:cs="Comic Sans MS"/>
          <w:sz w:val="24"/>
          <w:szCs w:val="24"/>
        </w:rPr>
      </w:pPr>
    </w:p>
    <w:p w:rsidR="00737448" w:rsidRDefault="00737448" w:rsidP="0067435C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------------------------------------------------------------------------------------------</w:t>
      </w:r>
    </w:p>
    <w:p w:rsidR="00737448" w:rsidRDefault="00737448" w:rsidP="0067435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031" style="position:absolute;margin-left:-17.6pt;margin-top:39.55pt;width:139.5pt;height:27.75pt;z-index:251642880" coordorigin="1515,6705" coordsize="2790,555">
            <v:rect id="_x0000_s1032" style="position:absolute;left:1515;top:6705;width:585;height:555">
              <v:textbox style="mso-next-textbox:#_x0000_s1032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60</w:t>
                    </w:r>
                  </w:p>
                </w:txbxContent>
              </v:textbox>
            </v:rect>
            <v:rect id="_x0000_s1033" style="position:absolute;left:2585;top:6705;width:585;height:555">
              <v:textbox style="mso-next-textbox:#_x0000_s1033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34" style="position:absolute;left:3720;top:6705;width:585;height:555">
              <v:textbox style="mso-next-textbox:#_x0000_s1034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35</w:t>
                    </w:r>
                  </w:p>
                </w:txbxContent>
              </v:textbox>
            </v:rect>
            <v:shape id="_x0000_s1035" type="#_x0000_t32" style="position:absolute;left:2240;top:6990;width:240;height:0" o:connectortype="straight" strokeweight="2.25pt"/>
            <v:group id="_x0000_s1036" style="position:absolute;left:3350;top:6960;width:240;height:105" coordorigin="6270,7140" coordsize="240,105">
              <v:shape id="_x0000_s1037" type="#_x0000_t32" style="position:absolute;left:6270;top:7140;width:240;height:0" o:connectortype="straight" strokeweight="2.25pt"/>
              <v:shape id="_x0000_s1038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39" style="position:absolute;margin-left:-17.6pt;margin-top:1.3pt;width:139.5pt;height:27.75pt;z-index:251649024" coordorigin="1515,6705" coordsize="2790,555">
            <v:rect id="_x0000_s1040" style="position:absolute;left:1515;top:6705;width:585;height:555">
              <v:textbox style="mso-next-textbox:#_x0000_s1040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85</w:t>
                    </w:r>
                  </w:p>
                </w:txbxContent>
              </v:textbox>
            </v:rect>
            <v:rect id="_x0000_s1041" style="position:absolute;left:2585;top:6705;width:585;height:555">
              <v:textbox style="mso-next-textbox:#_x0000_s1041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  <w:color w:val="FF0000"/>
                      </w:rPr>
                    </w:pPr>
                    <w:r>
                      <w:rPr>
                        <w:rFonts w:ascii="Comic Sans MS" w:hAnsi="Comic Sans MS" w:cs="Comic Sans MS"/>
                        <w:color w:val="FF0000"/>
                      </w:rPr>
                      <w:t>65</w:t>
                    </w:r>
                  </w:p>
                </w:txbxContent>
              </v:textbox>
            </v:rect>
            <v:rect id="_x0000_s1042" style="position:absolute;left:3720;top:6705;width:585;height:555">
              <v:textbox style="mso-next-textbox:#_x0000_s1042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20</w:t>
                    </w:r>
                  </w:p>
                </w:txbxContent>
              </v:textbox>
            </v:rect>
            <v:shape id="_x0000_s1043" type="#_x0000_t32" style="position:absolute;left:2240;top:6990;width:240;height:0" o:connectortype="straight" strokeweight="2.25pt"/>
            <v:group id="_x0000_s1044" style="position:absolute;left:3350;top:6960;width:240;height:105" coordorigin="6270,7140" coordsize="240,105">
              <v:shape id="_x0000_s1045" type="#_x0000_t32" style="position:absolute;left:6270;top:7140;width:240;height:0" o:connectortype="straight" strokeweight="2.25pt"/>
              <v:shape id="_x0000_s1046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47" style="position:absolute;margin-left:331.15pt;margin-top:80.8pt;width:139.5pt;height:27.75pt;z-index:251641856" coordorigin="1515,6705" coordsize="2790,555">
            <v:rect id="_x0000_s1048" style="position:absolute;left:1515;top:6705;width:585;height:555">
              <v:textbox style="mso-next-textbox:#_x0000_s1048">
                <w:txbxContent>
                  <w:p w:rsidR="00737448" w:rsidRPr="004D01FC" w:rsidRDefault="00737448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42</w:t>
                    </w:r>
                  </w:p>
                </w:txbxContent>
              </v:textbox>
            </v:rect>
            <v:rect id="_x0000_s1049" style="position:absolute;left:2585;top:6705;width:585;height:555">
              <v:textbox style="mso-next-textbox:#_x0000_s1049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50" style="position:absolute;left:3720;top:6705;width:585;height:555">
              <v:textbox style="mso-next-textbox:#_x0000_s1050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23</w:t>
                    </w:r>
                  </w:p>
                </w:txbxContent>
              </v:textbox>
            </v:rect>
            <v:shape id="_x0000_s1051" type="#_x0000_t32" style="position:absolute;left:2240;top:6990;width:240;height:0" o:connectortype="straight" strokeweight="2.25pt"/>
            <v:group id="_x0000_s1052" style="position:absolute;left:3350;top:6960;width:240;height:105" coordorigin="6270,7140" coordsize="240,105">
              <v:shape id="_x0000_s1053" type="#_x0000_t32" style="position:absolute;left:6270;top:7140;width:240;height:0" o:connectortype="straight" strokeweight="2.25pt"/>
              <v:shape id="_x0000_s1054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55" style="position:absolute;margin-left:331.15pt;margin-top:41.05pt;width:139.5pt;height:27.75pt;z-index:251646976" coordorigin="1515,6705" coordsize="2790,555">
            <v:rect id="_x0000_s1056" style="position:absolute;left:1515;top:6705;width:585;height:555">
              <v:textbox style="mso-next-textbox:#_x0000_s1056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78</w:t>
                    </w:r>
                  </w:p>
                </w:txbxContent>
              </v:textbox>
            </v:rect>
            <v:rect id="_x0000_s1057" style="position:absolute;left:2585;top:6705;width:585;height:555">
              <v:textbox style="mso-next-textbox:#_x0000_s1057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58" style="position:absolute;left:3720;top:6705;width:585;height:555">
              <v:textbox style="mso-next-textbox:#_x0000_s1058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58</w:t>
                    </w:r>
                  </w:p>
                </w:txbxContent>
              </v:textbox>
            </v:rect>
            <v:shape id="_x0000_s1059" type="#_x0000_t32" style="position:absolute;left:2240;top:6990;width:240;height:0" o:connectortype="straight" strokeweight="2.25pt"/>
            <v:group id="_x0000_s1060" style="position:absolute;left:3350;top:6960;width:240;height:105" coordorigin="6270,7140" coordsize="240,105">
              <v:shape id="_x0000_s1061" type="#_x0000_t32" style="position:absolute;left:6270;top:7140;width:240;height:0" o:connectortype="straight" strokeweight="2.25pt"/>
              <v:shape id="_x0000_s1062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63" style="position:absolute;margin-left:331.15pt;margin-top:1.3pt;width:139.5pt;height:27.75pt;z-index:251648000" coordorigin="1515,6705" coordsize="2790,555">
            <v:rect id="_x0000_s1064" style="position:absolute;left:1515;top:6705;width:585;height:555">
              <v:textbox style="mso-next-textbox:#_x0000_s1064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55</w:t>
                    </w:r>
                  </w:p>
                </w:txbxContent>
              </v:textbox>
            </v:rect>
            <v:rect id="_x0000_s1065" style="position:absolute;left:2585;top:6705;width:585;height:555">
              <v:textbox style="mso-next-textbox:#_x0000_s1065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66" style="position:absolute;left:3720;top:6705;width:585;height:555">
              <v:textbox style="mso-next-textbox:#_x0000_s1066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40</w:t>
                    </w:r>
                  </w:p>
                </w:txbxContent>
              </v:textbox>
            </v:rect>
            <v:shape id="_x0000_s1067" type="#_x0000_t32" style="position:absolute;left:2240;top:6990;width:240;height:0" o:connectortype="straight" strokeweight="2.25pt"/>
            <v:group id="_x0000_s1068" style="position:absolute;left:3350;top:6960;width:240;height:105" coordorigin="6270,7140" coordsize="240,105">
              <v:shape id="_x0000_s1069" type="#_x0000_t32" style="position:absolute;left:6270;top:7140;width:240;height:0" o:connectortype="straight" strokeweight="2.25pt"/>
              <v:shape id="_x0000_s1070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71" style="position:absolute;margin-left:155.9pt;margin-top:80.8pt;width:139.5pt;height:27.75pt;z-index:251643904" coordorigin="1515,6705" coordsize="2790,555">
            <v:rect id="_x0000_s1072" style="position:absolute;left:1515;top:6705;width:585;height:555">
              <v:textbox style="mso-next-textbox:#_x0000_s1072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72</w:t>
                    </w:r>
                  </w:p>
                </w:txbxContent>
              </v:textbox>
            </v:rect>
            <v:rect id="_x0000_s1073" style="position:absolute;left:2585;top:6705;width:585;height:555">
              <v:textbox style="mso-next-textbox:#_x0000_s1073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74" style="position:absolute;left:3720;top:6705;width:585;height:555">
              <v:textbox style="mso-next-textbox:#_x0000_s1074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45</w:t>
                    </w:r>
                  </w:p>
                </w:txbxContent>
              </v:textbox>
            </v:rect>
            <v:shape id="_x0000_s1075" type="#_x0000_t32" style="position:absolute;left:2240;top:6990;width:240;height:0" o:connectortype="straight" strokeweight="2.25pt"/>
            <v:group id="_x0000_s1076" style="position:absolute;left:3350;top:6960;width:240;height:105" coordorigin="6270,7140" coordsize="240,105">
              <v:shape id="_x0000_s1077" type="#_x0000_t32" style="position:absolute;left:6270;top:7140;width:240;height:0" o:connectortype="straight" strokeweight="2.25pt"/>
              <v:shape id="_x0000_s1078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79" style="position:absolute;margin-left:155.9pt;margin-top:39.55pt;width:139.5pt;height:27.75pt;z-index:251644928" coordorigin="1515,6705" coordsize="2790,555">
            <v:rect id="_x0000_s1080" style="position:absolute;left:1515;top:6705;width:585;height:555">
              <v:textbox style="mso-next-textbox:#_x0000_s1080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48</w:t>
                    </w:r>
                  </w:p>
                </w:txbxContent>
              </v:textbox>
            </v:rect>
            <v:rect id="_x0000_s1081" style="position:absolute;left:2585;top:6705;width:585;height:555">
              <v:textbox style="mso-next-textbox:#_x0000_s1081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82" style="position:absolute;left:3720;top:6705;width:585;height:555">
              <v:textbox style="mso-next-textbox:#_x0000_s1082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18</w:t>
                    </w:r>
                  </w:p>
                </w:txbxContent>
              </v:textbox>
            </v:rect>
            <v:shape id="_x0000_s1083" type="#_x0000_t32" style="position:absolute;left:2240;top:6990;width:240;height:0" o:connectortype="straight" strokeweight="2.25pt"/>
            <v:group id="_x0000_s1084" style="position:absolute;left:3350;top:6960;width:240;height:105" coordorigin="6270,7140" coordsize="240,105">
              <v:shape id="_x0000_s1085" type="#_x0000_t32" style="position:absolute;left:6270;top:7140;width:240;height:0" o:connectortype="straight" strokeweight="2.25pt"/>
              <v:shape id="_x0000_s1086" type="#_x0000_t32" style="position:absolute;left:6270;top:7245;width:240;height:0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87" style="position:absolute;margin-left:155.9pt;margin-top:1.3pt;width:139.5pt;height:27.75pt;z-index:251645952" coordorigin="1515,6705" coordsize="2790,555">
            <v:rect id="_x0000_s1088" style="position:absolute;left:1515;top:6705;width:585;height:555">
              <v:textbox style="mso-next-textbox:#_x0000_s1088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82</w:t>
                    </w:r>
                  </w:p>
                </w:txbxContent>
              </v:textbox>
            </v:rect>
            <v:rect id="_x0000_s1089" style="position:absolute;left:2585;top:6705;width:585;height:555">
              <v:textbox style="mso-next-textbox:#_x0000_s1089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090" style="position:absolute;left:3720;top:6705;width:585;height:555">
              <v:textbox style="mso-next-textbox:#_x0000_s1090">
                <w:txbxContent>
                  <w:p w:rsidR="00737448" w:rsidRPr="004D01FC" w:rsidRDefault="00737448" w:rsidP="004D01FC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50</w:t>
                    </w:r>
                  </w:p>
                </w:txbxContent>
              </v:textbox>
            </v:rect>
            <v:shape id="_x0000_s1091" type="#_x0000_t32" style="position:absolute;left:2240;top:6990;width:240;height:0" o:connectortype="straight" strokeweight="2.25pt"/>
            <v:group id="_x0000_s1092" style="position:absolute;left:3350;top:6960;width:240;height:105" coordorigin="6270,7140" coordsize="240,105">
              <v:shape id="_x0000_s1093" type="#_x0000_t32" style="position:absolute;left:6270;top:7140;width:240;height:0" o:connectortype="straight" strokeweight="2.25pt"/>
              <v:shape id="_x0000_s1094" type="#_x0000_t32" style="position:absolute;left:6270;top:7245;width:240;height:0" o:connectortype="straight" strokeweight="2.25pt"/>
            </v:group>
          </v:group>
        </w:pict>
      </w:r>
    </w:p>
    <w:p w:rsidR="00737448" w:rsidRPr="004D01FC" w:rsidRDefault="00737448" w:rsidP="004D01FC">
      <w:pPr>
        <w:rPr>
          <w:rFonts w:ascii="Comic Sans MS" w:hAnsi="Comic Sans MS" w:cs="Comic Sans MS"/>
          <w:sz w:val="24"/>
          <w:szCs w:val="24"/>
        </w:rPr>
      </w:pPr>
    </w:p>
    <w:p w:rsidR="00737448" w:rsidRPr="004D01FC" w:rsidRDefault="00737448" w:rsidP="004D01F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95" style="position:absolute;margin-left:92.65pt;margin-top:22.35pt;width:29.25pt;height:27.75pt;z-index:251663360" o:regroupid="1">
            <v:textbox style="mso-next-textbox:#_x0000_s1095"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6" style="position:absolute;margin-left:35.9pt;margin-top:22.35pt;width:29.25pt;height:27.75pt;z-index:251662336" o:regroupid="1">
            <v:textbox style="mso-next-textbox:#_x0000_s1096"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7" style="position:absolute;margin-left:-17.6pt;margin-top:22.35pt;width:29.25pt;height:27.75pt;z-index:251661312" o:regroupid="1">
            <v:textbox style="mso-next-textbox:#_x0000_s1097"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78</w:t>
                  </w:r>
                </w:p>
              </w:txbxContent>
            </v:textbox>
          </v:rect>
        </w:pict>
      </w:r>
    </w:p>
    <w:p w:rsidR="00737448" w:rsidRDefault="00737448" w:rsidP="004D01F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_x0000_s1098" style="position:absolute;margin-left:74.15pt;margin-top:5.9pt;width:12pt;height:5.25pt;z-index:251665408" coordorigin="6270,7140" coordsize="240,105" o:regroupid="1">
            <v:shape id="_x0000_s1099" type="#_x0000_t32" style="position:absolute;left:6270;top:7140;width:240;height:0" o:connectortype="straight" strokeweight="2.25pt"/>
            <v:shape id="_x0000_s1100" type="#_x0000_t32" style="position:absolute;left:6270;top:7245;width:240;height:0" o:connectortype="straight" strokeweight="2.25pt"/>
          </v:group>
        </w:pict>
      </w:r>
      <w:r>
        <w:rPr>
          <w:noProof/>
          <w:lang w:eastAsia="tr-TR"/>
        </w:rPr>
        <w:pict>
          <v:shape id="_x0000_s1101" type="#_x0000_t32" style="position:absolute;margin-left:18.65pt;margin-top:7.4pt;width:12pt;height:0;z-index:251664384" o:connectortype="straight" o:regroupid="1" strokeweight="2.25pt"/>
        </w:pict>
      </w:r>
    </w:p>
    <w:p w:rsidR="00737448" w:rsidRDefault="00737448" w:rsidP="004D01F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102" type="#_x0000_t32" style="position:absolute;margin-left:35.9pt;margin-top:8.9pt;width:8pt;height:15.75pt;flip:y;z-index:251660288" o:connectortype="straight" strokeweight="2pt"/>
        </w:pict>
      </w:r>
      <w:r>
        <w:rPr>
          <w:noProof/>
          <w:lang w:eastAsia="tr-TR"/>
        </w:rPr>
        <w:pict>
          <v:shape id="_x0000_s1103" type="#_x0000_t32" style="position:absolute;margin-left:30.65pt;margin-top:15.65pt;width:5.25pt;height:9pt;z-index:251659264" o:connectortype="straight" strokeweight="2pt"/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04" type="#_x0000_t58" style="position:absolute;margin-left:48.9pt;margin-top:34.4pt;width:41pt;height:35.25pt;z-index:251651072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5" type="#_x0000_t58" style="position:absolute;margin-left:2.9pt;margin-top:8.9pt;width:41pt;height:35.25pt;z-index:251650048">
            <v:textbox>
              <w:txbxContent>
                <w:p w:rsidR="00737448" w:rsidRPr="004D01FC" w:rsidRDefault="00737448">
                  <w:pPr>
                    <w:rPr>
                      <w:rFonts w:ascii="Comic Sans MS" w:hAnsi="Comic Sans MS" w:cs="Comic Sans MS"/>
                      <w:b/>
                      <w:bCs/>
                      <w:color w:val="FF0000"/>
                    </w:rPr>
                  </w:pPr>
                  <w:r w:rsidRPr="004D01FC">
                    <w:rPr>
                      <w:rFonts w:ascii="Comic Sans MS" w:hAnsi="Comic Sans MS" w:cs="Comic Sans MS"/>
                      <w:b/>
                      <w:bCs/>
                      <w:color w:val="FF0000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58" style="position:absolute;margin-left:326.4pt;margin-top:32.15pt;width:41pt;height:35.25pt;z-index:251657216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58" style="position:absolute;margin-left:230.15pt;margin-top:37.4pt;width:41pt;height:35.25pt;z-index:251655168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58" style="position:absolute;margin-left:137.65pt;margin-top:37.4pt;width:41pt;height:35.25pt;z-index:251653120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58" style="position:absolute;margin-left:372.9pt;margin-top:9.65pt;width:41pt;height:35.25pt;z-index:251658240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0" type="#_x0000_t58" style="position:absolute;margin-left:276.15pt;margin-top:9.65pt;width:41pt;height:35.25pt;z-index:251656192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58" style="position:absolute;margin-left:185.15pt;margin-top:9.65pt;width:41pt;height:35.25pt;z-index:251654144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58" style="position:absolute;margin-left:96.65pt;margin-top:8.9pt;width:41pt;height:35.25pt;z-index:251652096">
            <v:textbox>
              <w:txbxContent>
                <w:p w:rsidR="00737448" w:rsidRPr="004D01FC" w:rsidRDefault="00737448" w:rsidP="004D01F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32</w:t>
                  </w:r>
                </w:p>
              </w:txbxContent>
            </v:textbox>
          </v:shape>
        </w:pict>
      </w:r>
    </w:p>
    <w:p w:rsidR="00737448" w:rsidRDefault="00737448" w:rsidP="00523EC2">
      <w:pPr>
        <w:rPr>
          <w:rFonts w:ascii="Comic Sans MS" w:hAnsi="Comic Sans MS" w:cs="Comic Sans MS"/>
          <w:sz w:val="24"/>
          <w:szCs w:val="24"/>
        </w:rPr>
      </w:pPr>
    </w:p>
    <w:p w:rsidR="00737448" w:rsidRDefault="00737448" w:rsidP="00523EC2">
      <w:pPr>
        <w:rPr>
          <w:rFonts w:ascii="Comic Sans MS" w:hAnsi="Comic Sans MS" w:cs="Comic Sans MS"/>
          <w:sz w:val="24"/>
          <w:szCs w:val="24"/>
        </w:rPr>
      </w:pPr>
    </w:p>
    <w:p w:rsidR="00737448" w:rsidRDefault="00737448" w:rsidP="00523EC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------------------------------------------------------------------------------------------</w:t>
      </w:r>
    </w:p>
    <w:p w:rsidR="00737448" w:rsidRPr="00523EC2" w:rsidRDefault="00737448" w:rsidP="00523EC2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3" type="#_x0000_t96" style="position:absolute;margin-left:434.9pt;margin-top:191.2pt;width:26pt;height:24.75pt;z-index:251678720"/>
        </w:pict>
      </w: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114" type="#_x0000_t59" style="position:absolute;margin-left:368.65pt;margin-top:110.95pt;width:48pt;height:42.75pt;z-index:251674624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59" style="position:absolute;margin-left:303.9pt;margin-top:113.2pt;width:48pt;height:42.75pt;z-index:251677696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59" style="position:absolute;margin-left:230.9pt;margin-top:113.2pt;width:48pt;height:42.75pt;z-index:251676672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76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7" type="#_x0000_t59" style="position:absolute;margin-left:161.4pt;margin-top:113.2pt;width:48pt;height:42.75pt;z-index:251675648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92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59" style="position:absolute;margin-left:86.15pt;margin-top:113.2pt;width:48pt;height:42.75pt;z-index:251673600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59" style="position:absolute;margin-left:18.65pt;margin-top:113.2pt;width:48pt;height:42.75pt;z-index:251672576">
            <v:textbox>
              <w:txbxContent>
                <w:p w:rsidR="00737448" w:rsidRPr="00AA5A2C" w:rsidRDefault="00737448" w:rsidP="00AA5A2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20" style="position:absolute;margin-left:59.9pt;margin-top:1.45pt;width:48.75pt;height:88.5pt;z-index:251667456" coordorigin="912,11385" coordsize="975,1770">
            <v:rect id="_x0000_s1121" style="position:absolute;left:1240;top:11385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22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19</w:t>
                    </w:r>
                  </w:p>
                </w:txbxContent>
              </v:textbox>
            </v:rect>
            <v:rect id="_x0000_s1123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57</w:t>
                    </w:r>
                  </w:p>
                </w:txbxContent>
              </v:textbox>
            </v:rect>
            <v:shape id="_x0000_s1124" type="#_x0000_t32" style="position:absolute;left:912;top:12552;width:975;height:0;flip:x" o:connectortype="straight" strokeweight="1.5pt"/>
            <v:shape id="_x0000_s1125" type="#_x0000_t32" style="position:absolute;left:912;top:12345;width:240;height:0" o:connectortype="straight" strokeweight="2.25pt"/>
          </v:group>
        </w:pict>
      </w:r>
      <w:r>
        <w:rPr>
          <w:noProof/>
          <w:lang w:eastAsia="tr-TR"/>
        </w:rPr>
        <w:pict>
          <v:group id="_x0000_s1126" style="position:absolute;margin-left:143.4pt;margin-top:1.45pt;width:48.75pt;height:88.5pt;z-index:251668480" coordorigin="912,11385" coordsize="975,1770">
            <v:rect id="_x0000_s1127" style="position:absolute;left:1240;top:11385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92</w:t>
                    </w:r>
                  </w:p>
                </w:txbxContent>
              </v:textbox>
            </v:rect>
            <v:rect id="_x0000_s1128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29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28</w:t>
                    </w:r>
                  </w:p>
                </w:txbxContent>
              </v:textbox>
            </v:rect>
            <v:shape id="_x0000_s1130" type="#_x0000_t32" style="position:absolute;left:912;top:12552;width:975;height:0;flip:x" o:connectortype="straight" strokeweight="1.5pt"/>
            <v:shape id="_x0000_s1131" type="#_x0000_t32" style="position:absolute;left:912;top:12345;width:240;height:0" o:connectortype="straight" strokeweight="2.25pt"/>
          </v:group>
        </w:pict>
      </w:r>
      <w:r>
        <w:rPr>
          <w:noProof/>
          <w:lang w:eastAsia="tr-TR"/>
        </w:rPr>
        <w:pict>
          <v:group id="_x0000_s1132" style="position:absolute;margin-left:230.15pt;margin-top:1.45pt;width:48.75pt;height:88.5pt;z-index:251669504" coordorigin="912,11385" coordsize="975,1770">
            <v:rect id="_x0000_s1133" style="position:absolute;left:1240;top:11385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34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64</w:t>
                    </w:r>
                  </w:p>
                </w:txbxContent>
              </v:textbox>
            </v:rect>
            <v:rect id="_x0000_s1135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28</w:t>
                    </w:r>
                  </w:p>
                </w:txbxContent>
              </v:textbox>
            </v:rect>
            <v:shape id="_x0000_s1136" type="#_x0000_t32" style="position:absolute;left:912;top:12552;width:975;height:0;flip:x" o:connectortype="straight" strokeweight="1.5pt"/>
            <v:shape id="_x0000_s1137" type="#_x0000_t32" style="position:absolute;left:912;top:12345;width:240;height:0" o:connectortype="straight" strokeweight="2.25pt"/>
          </v:group>
        </w:pict>
      </w:r>
      <w:r>
        <w:rPr>
          <w:noProof/>
          <w:lang w:eastAsia="tr-TR"/>
        </w:rPr>
        <w:pict>
          <v:group id="_x0000_s1138" style="position:absolute;margin-left:318.65pt;margin-top:1.45pt;width:48.75pt;height:88.5pt;z-index:251670528" coordorigin="912,11385" coordsize="975,1770">
            <v:rect id="_x0000_s1139" style="position:absolute;left:1240;top:11385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45</w:t>
                    </w:r>
                  </w:p>
                </w:txbxContent>
              </v:textbox>
            </v:rect>
            <v:rect id="_x0000_s1140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41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35</w:t>
                    </w:r>
                  </w:p>
                </w:txbxContent>
              </v:textbox>
            </v:rect>
            <v:shape id="_x0000_s1142" type="#_x0000_t32" style="position:absolute;left:912;top:12552;width:975;height:0;flip:x" o:connectortype="straight" strokeweight="1.5pt"/>
            <v:shape id="_x0000_s1143" type="#_x0000_t32" style="position:absolute;left:912;top:12345;width:240;height:0" o:connectortype="straight" strokeweight="2.25pt"/>
          </v:group>
        </w:pict>
      </w:r>
      <w:r>
        <w:rPr>
          <w:noProof/>
          <w:lang w:eastAsia="tr-TR"/>
        </w:rPr>
        <w:pict>
          <v:group id="_x0000_s1144" style="position:absolute;margin-left:404.65pt;margin-top:1.45pt;width:48.75pt;height:88.5pt;z-index:251671552" coordorigin="912,11385" coordsize="975,1770">
            <v:rect id="_x0000_s1145" style="position:absolute;left:1240;top:11385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46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15</w:t>
                    </w:r>
                  </w:p>
                </w:txbxContent>
              </v:textbox>
            </v:rect>
            <v:rect id="_x0000_s1147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30</w:t>
                    </w:r>
                  </w:p>
                </w:txbxContent>
              </v:textbox>
            </v:rect>
            <v:shape id="_x0000_s1148" type="#_x0000_t32" style="position:absolute;left:912;top:12552;width:975;height:0;flip:x" o:connectortype="straight" strokeweight="1.5pt"/>
            <v:shape id="_x0000_s1149" type="#_x0000_t32" style="position:absolute;left:912;top:12345;width:240;height:0" o:connectortype="straight" strokeweight="2.25pt"/>
          </v:group>
        </w:pict>
      </w:r>
      <w:r>
        <w:rPr>
          <w:noProof/>
          <w:lang w:eastAsia="tr-TR"/>
        </w:rPr>
        <w:pict>
          <v:group id="_x0000_s1150" style="position:absolute;margin-left:-25.25pt;margin-top:1.45pt;width:48.75pt;height:88.5pt;z-index:251666432" coordorigin="912,11385" coordsize="975,1770">
            <v:rect id="_x0000_s1151" style="position:absolute;left:1240;top:11385;width:580;height:465">
              <v:textbox>
                <w:txbxContent>
                  <w:p w:rsidR="00737448" w:rsidRPr="00523EC2" w:rsidRDefault="00737448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76</w:t>
                    </w:r>
                  </w:p>
                </w:txbxContent>
              </v:textbox>
            </v:rect>
            <v:rect id="_x0000_s1152" style="position:absolute;left:1240;top:1197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rect id="_x0000_s1153" style="position:absolute;left:1240;top:12690;width:580;height:465">
              <v:textbox>
                <w:txbxContent>
                  <w:p w:rsidR="00737448" w:rsidRPr="00523EC2" w:rsidRDefault="00737448" w:rsidP="00523EC2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>57</w:t>
                    </w:r>
                  </w:p>
                </w:txbxContent>
              </v:textbox>
            </v:rect>
            <v:shape id="_x0000_s1154" type="#_x0000_t32" style="position:absolute;left:912;top:12552;width:975;height:0;flip:x" o:connectortype="straight" strokeweight="1.5pt"/>
            <v:shape id="_x0000_s1155" type="#_x0000_t32" style="position:absolute;left:912;top:12345;width:240;height:0" o:connectortype="straight" strokeweight="2.25pt"/>
          </v:group>
        </w:pict>
      </w:r>
    </w:p>
    <w:sectPr w:rsidR="00737448" w:rsidRPr="00523EC2" w:rsidSect="000F1ACC">
      <w:pgSz w:w="11906" w:h="16838"/>
      <w:pgMar w:top="1417" w:right="1417" w:bottom="1417" w:left="1417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ACC"/>
    <w:rsid w:val="000F020B"/>
    <w:rsid w:val="000F1ACC"/>
    <w:rsid w:val="004404F1"/>
    <w:rsid w:val="004D01FC"/>
    <w:rsid w:val="00523EC2"/>
    <w:rsid w:val="0067435C"/>
    <w:rsid w:val="006E00BE"/>
    <w:rsid w:val="00737448"/>
    <w:rsid w:val="008A09FD"/>
    <w:rsid w:val="008F25C7"/>
    <w:rsid w:val="00AA5A2C"/>
    <w:rsid w:val="00ED4FCD"/>
    <w:rsid w:val="00FF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20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1AC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0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09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404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2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74</Words>
  <Characters>425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KHRMN</dc:creator>
  <cp:keywords>www.sorubak.com</cp:keywords>
  <dc:description>www.sorubak.com</dc:description>
  <cp:lastModifiedBy>EDANUR</cp:lastModifiedBy>
  <cp:revision>6</cp:revision>
  <dcterms:created xsi:type="dcterms:W3CDTF">2013-03-06T20:34:00Z</dcterms:created>
  <dcterms:modified xsi:type="dcterms:W3CDTF">2013-04-20T12:56:00Z</dcterms:modified>
  <cp:category>www.sorubak.com</cp:category>
</cp:coreProperties>
</file>