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CC3" w:rsidRDefault="00E60CC3" w:rsidP="00D06C93">
      <w:pPr>
        <w:pStyle w:val="Header"/>
        <w:tabs>
          <w:tab w:val="clear" w:pos="4536"/>
          <w:tab w:val="clear" w:pos="9072"/>
          <w:tab w:val="left" w:pos="3192"/>
        </w:tabs>
        <w:jc w:val="center"/>
      </w:pPr>
      <w:r>
        <w:t>2/B SINIFI MATEMATİK ÇIKARMA İŞLEMİ DEĞERLENDİRME SORULARI</w:t>
      </w:r>
    </w:p>
    <w:p w:rsidR="00E60CC3" w:rsidRDefault="00E60CC3" w:rsidP="00D06C93">
      <w:pPr>
        <w:pStyle w:val="Header"/>
      </w:pPr>
    </w:p>
    <w:p w:rsidR="00E60CC3" w:rsidRDefault="00E60CC3" w:rsidP="003B1E8A">
      <w:pPr>
        <w:rPr>
          <w:rFonts w:ascii="Comic Sans MS" w:hAnsi="Comic Sans MS" w:cs="Comic Sans MS"/>
        </w:rPr>
      </w:pPr>
      <w:r>
        <w:t xml:space="preserve">ADI-SOYADI: …………………………………………. </w:t>
      </w:r>
      <w:hyperlink r:id="rId7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E60CC3" w:rsidRDefault="00E60CC3" w:rsidP="00D06C93">
      <w:pPr>
        <w:pStyle w:val="Header"/>
      </w:pPr>
    </w:p>
    <w:p w:rsidR="00E60CC3" w:rsidRDefault="00E60CC3" w:rsidP="00D06C9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E60CC3" w:rsidRPr="00923DE8" w:rsidRDefault="00E60CC3" w:rsidP="00D06C93">
      <w:pPr>
        <w:rPr>
          <w:rFonts w:ascii="Comic Sans MS" w:hAnsi="Comic Sans MS" w:cs="Comic Sans MS"/>
          <w:b/>
          <w:bCs/>
          <w:sz w:val="22"/>
          <w:szCs w:val="22"/>
        </w:rPr>
      </w:pPr>
      <w:r w:rsidRPr="00923DE8">
        <w:rPr>
          <w:rFonts w:ascii="Comic Sans MS" w:hAnsi="Comic Sans MS" w:cs="Comic Sans MS"/>
          <w:b/>
          <w:bCs/>
          <w:sz w:val="22"/>
          <w:szCs w:val="22"/>
        </w:rPr>
        <w:t>Aşağıdaki işlemi yapın.</w:t>
      </w:r>
    </w:p>
    <w:p w:rsidR="00E60CC3" w:rsidRPr="0043791C" w:rsidRDefault="00E60CC3" w:rsidP="00D06C93">
      <w:pPr>
        <w:rPr>
          <w:b/>
          <w:bCs/>
          <w:color w:val="FF0000"/>
        </w:rPr>
      </w:pPr>
    </w:p>
    <w:p w:rsidR="00E60CC3" w:rsidRPr="00484695" w:rsidRDefault="00E60CC3" w:rsidP="00D06C93">
      <w:pPr>
        <w:rPr>
          <w:b/>
          <w:bCs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73" o:spid="_x0000_s1026" type="#_x0000_t16" style="position:absolute;margin-left:204pt;margin-top:2.5pt;width:12pt;height:8.15pt;z-index:251670528;visibility:visible"/>
        </w:pict>
      </w:r>
      <w:r>
        <w:rPr>
          <w:noProof/>
        </w:rPr>
        <w:pict>
          <v:shape id="Küp 72" o:spid="_x0000_s1027" type="#_x0000_t16" style="position:absolute;margin-left:204pt;margin-top:10.65pt;width:12pt;height:8.15pt;z-index:251672576;visibility:visible"/>
        </w:pict>
      </w:r>
      <w:r>
        <w:rPr>
          <w:noProof/>
        </w:rPr>
        <w:pict>
          <v:shape id="Küp 71" o:spid="_x0000_s1028" type="#_x0000_t16" style="position:absolute;margin-left:60pt;margin-top:2.5pt;width:12pt;height:8.15pt;z-index:251662336;visibility:visible"/>
        </w:pict>
      </w:r>
      <w:r>
        <w:rPr>
          <w:noProof/>
        </w:rPr>
        <w:pict>
          <v:shape id="Küp 70" o:spid="_x0000_s1029" type="#_x0000_t16" style="position:absolute;margin-left:60pt;margin-top:10.65pt;width:12pt;height:8.15pt;z-index:251661312;visibility:visible"/>
        </w:pict>
      </w:r>
      <w:r>
        <w:rPr>
          <w:noProof/>
        </w:rPr>
        <w:pict>
          <v:shape id="Küp 69" o:spid="_x0000_s1030" type="#_x0000_t16" style="position:absolute;margin-left:186pt;margin-top:10.65pt;width:12pt;height:8.15pt;z-index:251640832;visibility:visible"/>
        </w:pict>
      </w:r>
      <w:r>
        <w:rPr>
          <w:noProof/>
        </w:rPr>
        <w:pict>
          <v:shape id="Küp 68" o:spid="_x0000_s1031" type="#_x0000_t16" style="position:absolute;margin-left:186pt;margin-top:2.5pt;width:12pt;height:8.15pt;z-index:251639808;visibility:visible"/>
        </w:pict>
      </w:r>
      <w:r>
        <w:rPr>
          <w:noProof/>
        </w:rPr>
        <w:pict>
          <v:shape id="Küp 67" o:spid="_x0000_s1032" type="#_x0000_t16" style="position:absolute;margin-left:168pt;margin-top:2.5pt;width:12pt;height:8.15pt;z-index:251638784;visibility:visible"/>
        </w:pict>
      </w:r>
      <w:r>
        <w:rPr>
          <w:noProof/>
        </w:rPr>
        <w:pict>
          <v:shape id="Küp 66" o:spid="_x0000_s1033" type="#_x0000_t16" style="position:absolute;margin-left:168pt;margin-top:10.65pt;width:12pt;height:8.15pt;z-index:251637760;visibility:visible"/>
        </w:pict>
      </w:r>
      <w:r>
        <w:rPr>
          <w:noProof/>
        </w:rPr>
        <w:pict>
          <v:shape id="Küp 65" o:spid="_x0000_s1034" type="#_x0000_t16" style="position:absolute;margin-left:42pt;margin-top:10.65pt;width:12pt;height:8.15pt;z-index:251618304;visibility:visible"/>
        </w:pict>
      </w:r>
      <w:r>
        <w:rPr>
          <w:noProof/>
        </w:rPr>
        <w:pict>
          <v:shape id="Küp 64" o:spid="_x0000_s1035" type="#_x0000_t16" style="position:absolute;margin-left:42pt;margin-top:2.5pt;width:12pt;height:8.15pt;z-index:251617280;visibility:visible"/>
        </w:pict>
      </w:r>
      <w:r>
        <w:rPr>
          <w:noProof/>
        </w:rPr>
        <w:pict>
          <v:shape id="Küp 63" o:spid="_x0000_s1036" type="#_x0000_t16" style="position:absolute;margin-left:24pt;margin-top:10.65pt;width:12pt;height:8.15pt;z-index:251609088;visibility:visible"/>
        </w:pict>
      </w:r>
      <w:r>
        <w:rPr>
          <w:noProof/>
        </w:rPr>
        <w:pict>
          <v:shape id="Küp 62" o:spid="_x0000_s1037" type="#_x0000_t16" style="position:absolute;margin-left:24pt;margin-top:2.5pt;width:12pt;height:8.15pt;z-index:251608064;visibility:visible"/>
        </w:pict>
      </w:r>
      <w:r>
        <w:rPr>
          <w:noProof/>
        </w:rPr>
        <w:pict>
          <v:shape id="Küp 61" o:spid="_x0000_s1038" type="#_x0000_t16" style="position:absolute;margin-left:6pt;margin-top:10.65pt;width:12pt;height:8.15pt;z-index:251600896;visibility:visible"/>
        </w:pict>
      </w:r>
      <w:r>
        <w:rPr>
          <w:noProof/>
        </w:rPr>
        <w:pict>
          <v:shape id="Küp 60" o:spid="_x0000_s1039" type="#_x0000_t16" style="position:absolute;margin-left:6pt;margin-top:2.5pt;width:12pt;height:8.15pt;z-index:251598848;visibility:visible"/>
        </w:pict>
      </w:r>
    </w:p>
    <w:p w:rsidR="00E60CC3" w:rsidRPr="00484695" w:rsidRDefault="00E60CC3" w:rsidP="00D06C93">
      <w:r>
        <w:rPr>
          <w:noProof/>
        </w:rPr>
        <w:pict>
          <v:shape id="Küp 59" o:spid="_x0000_s1040" type="#_x0000_t16" style="position:absolute;margin-left:204pt;margin-top:5pt;width:12pt;height:8.15pt;z-index:251671552;visibility:visible"/>
        </w:pict>
      </w:r>
      <w:r>
        <w:rPr>
          <w:noProof/>
        </w:rPr>
        <w:pict>
          <v:shape id="Küp 58" o:spid="_x0000_s1041" type="#_x0000_t16" style="position:absolute;margin-left:78pt;margin-top:5pt;width:12pt;height:8.15pt;z-index:251667456;visibility:visible"/>
        </w:pict>
      </w:r>
      <w:r>
        <w:rPr>
          <w:noProof/>
        </w:rPr>
        <w:pict>
          <v:shape id="Küp 57" o:spid="_x0000_s1042" type="#_x0000_t16" style="position:absolute;margin-left:78pt;margin-top:13.15pt;width:12pt;height:8.15pt;z-index:251668480;visibility:visible"/>
        </w:pict>
      </w:r>
      <w:r>
        <w:rPr>
          <w:noProof/>
        </w:rPr>
        <w:pict>
          <v:shape id="Küp 56" o:spid="_x0000_s1043" type="#_x0000_t16" style="position:absolute;margin-left:60pt;margin-top:5pt;width:12pt;height:8.15pt;z-index:251660288;visibility:visible"/>
        </w:pict>
      </w:r>
      <w:r>
        <w:rPr>
          <w:noProof/>
        </w:rPr>
        <w:pict>
          <v:shape id="Küp 55" o:spid="_x0000_s1044" type="#_x0000_t16" style="position:absolute;margin-left:60pt;margin-top:13.15pt;width:12pt;height:8.15pt;z-index:251659264;visibility:visible"/>
        </w:pict>
      </w:r>
      <w:r>
        <w:rPr>
          <w:noProof/>
        </w:rPr>
        <w:pict>
          <v:shape id="Küp 54" o:spid="_x0000_s1045" type="#_x0000_t16" style="position:absolute;margin-left:204pt;margin-top:13.15pt;width:12pt;height:8.15pt;z-index:251654144;visibility:visible"/>
        </w:pict>
      </w:r>
      <w:r>
        <w:rPr>
          <w:noProof/>
        </w:rPr>
        <w:pict>
          <v:shape id="Küp 53" o:spid="_x0000_s1046" type="#_x0000_t16" style="position:absolute;margin-left:186pt;margin-top:13.15pt;width:12pt;height:8.15pt;z-index:251642880;visibility:visible"/>
        </w:pict>
      </w:r>
      <w:r>
        <w:rPr>
          <w:noProof/>
        </w:rPr>
        <w:pict>
          <v:shape id="Küp 52" o:spid="_x0000_s1047" type="#_x0000_t16" style="position:absolute;margin-left:186pt;margin-top:5pt;width:12pt;height:8.15pt;z-index:251641856;visibility:visible"/>
        </w:pict>
      </w:r>
      <w:r>
        <w:rPr>
          <w:noProof/>
        </w:rPr>
        <w:pict>
          <v:shape id="Küp 51" o:spid="_x0000_s1048" type="#_x0000_t16" style="position:absolute;margin-left:168pt;margin-top:5pt;width:12pt;height:8.15pt;z-index:251636736;visibility:visible"/>
        </w:pict>
      </w:r>
      <w:r>
        <w:rPr>
          <w:noProof/>
        </w:rPr>
        <w:pict>
          <v:shape id="Küp 50" o:spid="_x0000_s1049" type="#_x0000_t16" style="position:absolute;margin-left:168pt;margin-top:13.15pt;width:12pt;height:8.15pt;z-index:251635712;visibility:visible"/>
        </w:pict>
      </w:r>
      <w:r>
        <w:rPr>
          <w:noProof/>
        </w:rPr>
        <w:pict>
          <v:shape id="Küp 49" o:spid="_x0000_s1050" type="#_x0000_t16" style="position:absolute;margin-left:42pt;margin-top:13.15pt;width:12pt;height:8.15pt;z-index:251620352;visibility:visible"/>
        </w:pict>
      </w:r>
      <w:r>
        <w:rPr>
          <w:noProof/>
        </w:rPr>
        <w:pict>
          <v:shape id="Küp 48" o:spid="_x0000_s1051" type="#_x0000_t16" style="position:absolute;margin-left:42pt;margin-top:5pt;width:12pt;height:8.15pt;z-index:251619328;visibility:visible"/>
        </w:pict>
      </w:r>
      <w:r>
        <w:rPr>
          <w:noProof/>
        </w:rPr>
        <w:pict>
          <v:shape id="Küp 47" o:spid="_x0000_s1052" type="#_x0000_t16" style="position:absolute;margin-left:24pt;margin-top:13.15pt;width:12pt;height:8.15pt;z-index:251611136;visibility:visible"/>
        </w:pict>
      </w:r>
      <w:r>
        <w:rPr>
          <w:noProof/>
        </w:rPr>
        <w:pict>
          <v:shape id="Küp 46" o:spid="_x0000_s1053" type="#_x0000_t16" style="position:absolute;margin-left:24pt;margin-top:5pt;width:12pt;height:8.15pt;z-index:251610112;visibility:visible"/>
        </w:pict>
      </w:r>
      <w:r>
        <w:rPr>
          <w:noProof/>
        </w:rPr>
        <w:pict>
          <v:shape id="Küp 45" o:spid="_x0000_s1054" type="#_x0000_t16" style="position:absolute;margin-left:6pt;margin-top:13.15pt;width:12pt;height:8.15pt;z-index:251601920;visibility:visible"/>
        </w:pict>
      </w:r>
      <w:r>
        <w:rPr>
          <w:noProof/>
        </w:rPr>
        <w:pict>
          <v:shape id="Küp 44" o:spid="_x0000_s1055" type="#_x0000_t16" style="position:absolute;margin-left:6pt;margin-top:5pt;width:12pt;height:8.15pt;z-index:251599872;visibility:visible"/>
        </w:pict>
      </w:r>
      <w:r w:rsidRPr="00484695">
        <w:rPr>
          <w:b/>
          <w:bCs/>
        </w:rPr>
        <w:t xml:space="preserve">                                                                                                                                             </w:t>
      </w:r>
      <w:r w:rsidRPr="00484695">
        <w:t xml:space="preserve"> ……..</w:t>
      </w:r>
    </w:p>
    <w:p w:rsidR="00E60CC3" w:rsidRPr="00484695" w:rsidRDefault="00E60CC3" w:rsidP="00D06C93">
      <w:pPr>
        <w:rPr>
          <w:b/>
          <w:bCs/>
        </w:rPr>
      </w:pPr>
      <w:r>
        <w:rPr>
          <w:noProof/>
        </w:rPr>
        <w:pict>
          <v:shape id="Küp 43" o:spid="_x0000_s1056" type="#_x0000_t16" style="position:absolute;margin-left:78pt;margin-top:7.5pt;width:12pt;height:8.15pt;z-index:251669504;visibility:visible"/>
        </w:pict>
      </w:r>
      <w:r>
        <w:rPr>
          <w:noProof/>
        </w:rPr>
        <w:pict>
          <v:shape id="Küp 42" o:spid="_x0000_s1057" type="#_x0000_t16" style="position:absolute;margin-left:60pt;margin-top:7.5pt;width:12pt;height:8.15pt;z-index:251658240;visibility:visible"/>
        </w:pict>
      </w:r>
      <w:r>
        <w:rPr>
          <w:noProof/>
        </w:rPr>
        <w:pict>
          <v:shape id="Küp 41" o:spid="_x0000_s1058" type="#_x0000_t16" style="position:absolute;margin-left:204pt;margin-top:7.5pt;width:12pt;height:8.15pt;z-index:251653120;visibility:visible"/>
        </w:pict>
      </w:r>
      <w:r>
        <w:rPr>
          <w:noProof/>
        </w:rPr>
        <w:pict>
          <v:shape id="Küp 40" o:spid="_x0000_s1059" type="#_x0000_t16" style="position:absolute;margin-left:186pt;margin-top:7.5pt;width:12pt;height:8.15pt;z-index:251643904;visibility:visible"/>
        </w:pict>
      </w:r>
      <w:r>
        <w:rPr>
          <w:noProof/>
        </w:rPr>
        <w:pict>
          <v:shape id="Küp 39" o:spid="_x0000_s1060" type="#_x0000_t16" style="position:absolute;margin-left:168pt;margin-top:7.5pt;width:12pt;height:8.15pt;z-index:251634688;visibility:visible"/>
        </w:pict>
      </w:r>
      <w:r>
        <w:rPr>
          <w:noProof/>
        </w:rPr>
        <w:pict>
          <v:shape id="Küp 38" o:spid="_x0000_s1061" type="#_x0000_t16" style="position:absolute;margin-left:42pt;margin-top:7.5pt;width:12pt;height:8.15pt;z-index:251621376;visibility:visible"/>
        </w:pict>
      </w:r>
      <w:r>
        <w:rPr>
          <w:noProof/>
        </w:rPr>
        <w:pict>
          <v:shape id="Küp 37" o:spid="_x0000_s1062" type="#_x0000_t16" style="position:absolute;margin-left:24pt;margin-top:7.5pt;width:12pt;height:8.15pt;z-index:251612160;visibility:visible"/>
        </w:pict>
      </w:r>
      <w:r>
        <w:rPr>
          <w:noProof/>
        </w:rPr>
        <w:pict>
          <v:shape id="Küp 36" o:spid="_x0000_s1063" type="#_x0000_t16" style="position:absolute;margin-left:6pt;margin-top:7.5pt;width:12pt;height:8.15pt;z-index:251602944;visibility:visible"/>
        </w:pict>
      </w:r>
    </w:p>
    <w:p w:rsidR="00E60CC3" w:rsidRPr="00484695" w:rsidRDefault="00E60CC3" w:rsidP="00D06C93">
      <w:pPr>
        <w:rPr>
          <w:b/>
          <w:bCs/>
        </w:rPr>
      </w:pPr>
      <w:r>
        <w:rPr>
          <w:noProof/>
        </w:rPr>
        <w:pict>
          <v:shape id="Küp 35" o:spid="_x0000_s1064" type="#_x0000_t16" style="position:absolute;margin-left:78pt;margin-top:1.85pt;width:12pt;height:8.15pt;z-index:251666432;visibility:visible"/>
        </w:pict>
      </w:r>
      <w:r>
        <w:rPr>
          <w:noProof/>
        </w:rPr>
        <w:pict>
          <v:shape id="Küp 34" o:spid="_x0000_s1065" type="#_x0000_t16" style="position:absolute;margin-left:78pt;margin-top:10pt;width:12pt;height:8.15pt;z-index:251665408;visibility:visible"/>
        </w:pict>
      </w:r>
      <w:r>
        <w:rPr>
          <w:noProof/>
        </w:rPr>
        <w:pict>
          <v:shape id="Küp 33" o:spid="_x0000_s1066" type="#_x0000_t16" style="position:absolute;margin-left:60pt;margin-top:1.85pt;width:12pt;height:8.15pt;z-index:251656192;visibility:visible"/>
        </w:pict>
      </w:r>
      <w:r>
        <w:rPr>
          <w:noProof/>
        </w:rPr>
        <w:pict>
          <v:shape id="Küp 32" o:spid="_x0000_s1067" type="#_x0000_t16" style="position:absolute;margin-left:60pt;margin-top:10pt;width:12pt;height:8.15pt;z-index:251657216;visibility:visible"/>
        </w:pict>
      </w:r>
      <w:r>
        <w:rPr>
          <w:noProof/>
        </w:rPr>
        <w:pict>
          <v:shape id="Küp 31" o:spid="_x0000_s1068" type="#_x0000_t16" style="position:absolute;margin-left:204pt;margin-top:1.85pt;width:12pt;height:8.15pt;z-index:251649024;visibility:visible"/>
        </w:pict>
      </w:r>
      <w:r>
        <w:rPr>
          <w:noProof/>
        </w:rPr>
        <w:pict>
          <v:shape id="Küp 30" o:spid="_x0000_s1069" type="#_x0000_t16" style="position:absolute;margin-left:204pt;margin-top:10pt;width:12pt;height:8.15pt;z-index:251652096;visibility:visible"/>
        </w:pict>
      </w:r>
      <w:r>
        <w:rPr>
          <w:noProof/>
        </w:rPr>
        <w:pict>
          <v:shape id="Küp 29" o:spid="_x0000_s1070" type="#_x0000_t16" style="position:absolute;margin-left:186pt;margin-top:10pt;width:12pt;height:8.15pt;z-index:251645952;visibility:visible"/>
        </w:pict>
      </w:r>
      <w:r>
        <w:rPr>
          <w:noProof/>
        </w:rPr>
        <w:pict>
          <v:shape id="Küp 28" o:spid="_x0000_s1071" type="#_x0000_t16" style="position:absolute;margin-left:186pt;margin-top:1.85pt;width:12pt;height:8.15pt;z-index:251644928;visibility:visible"/>
        </w:pict>
      </w:r>
      <w:r>
        <w:rPr>
          <w:noProof/>
        </w:rPr>
        <w:pict>
          <v:shape id="Küp 27" o:spid="_x0000_s1072" type="#_x0000_t16" style="position:absolute;margin-left:168pt;margin-top:1.85pt;width:12pt;height:8.15pt;z-index:251633664;visibility:visible"/>
        </w:pict>
      </w:r>
      <w:r>
        <w:rPr>
          <w:noProof/>
        </w:rPr>
        <w:pict>
          <v:shape id="Küp 26" o:spid="_x0000_s1073" type="#_x0000_t16" style="position:absolute;margin-left:168pt;margin-top:10pt;width:12pt;height:8.15pt;z-index:251630592;visibility:visible"/>
        </w:pict>
      </w:r>
      <w:r>
        <w:rPr>
          <w:noProof/>
        </w:rPr>
        <w:pict>
          <v:shape id="Küp 25" o:spid="_x0000_s1074" type="#_x0000_t16" style="position:absolute;margin-left:42pt;margin-top:10pt;width:12pt;height:8.15pt;z-index:251623424;visibility:visible"/>
        </w:pict>
      </w:r>
      <w:r>
        <w:rPr>
          <w:noProof/>
        </w:rPr>
        <w:pict>
          <v:shape id="Küp 24" o:spid="_x0000_s1075" type="#_x0000_t16" style="position:absolute;margin-left:42pt;margin-top:1.85pt;width:12pt;height:8.15pt;z-index:251622400;visibility:visible"/>
        </w:pict>
      </w:r>
      <w:r>
        <w:rPr>
          <w:noProof/>
        </w:rPr>
        <w:pict>
          <v:shape id="Küp 23" o:spid="_x0000_s1076" type="#_x0000_t16" style="position:absolute;margin-left:24pt;margin-top:10pt;width:12pt;height:8.15pt;z-index:251614208;visibility:visible"/>
        </w:pict>
      </w:r>
      <w:r>
        <w:rPr>
          <w:noProof/>
        </w:rPr>
        <w:pict>
          <v:shape id="Küp 22" o:spid="_x0000_s1077" type="#_x0000_t16" style="position:absolute;margin-left:24pt;margin-top:1.85pt;width:12pt;height:8.15pt;z-index:251613184;visibility:visible"/>
        </w:pict>
      </w:r>
      <w:r>
        <w:rPr>
          <w:noProof/>
        </w:rPr>
        <w:pict>
          <v:shape id="Küp 21" o:spid="_x0000_s1078" type="#_x0000_t16" style="position:absolute;margin-left:6pt;margin-top:10pt;width:12pt;height:8.15pt;z-index:251604992;visibility:visible"/>
        </w:pict>
      </w:r>
      <w:r>
        <w:rPr>
          <w:noProof/>
        </w:rPr>
        <w:pict>
          <v:shape id="Küp 20" o:spid="_x0000_s1079" type="#_x0000_t16" style="position:absolute;margin-left:6pt;margin-top:1.85pt;width:12pt;height:8.15pt;z-index:251603968;visibility:visible"/>
        </w:pict>
      </w:r>
      <w:r w:rsidRPr="00484695">
        <w:rPr>
          <w:b/>
          <w:bCs/>
        </w:rPr>
        <w:t xml:space="preserve">                                                                                                                                       -    </w:t>
      </w:r>
      <w:r w:rsidRPr="00484695">
        <w:t xml:space="preserve"> </w:t>
      </w:r>
      <w:r>
        <w:t xml:space="preserve"> </w:t>
      </w:r>
      <w:r w:rsidRPr="00484695">
        <w:t>……..</w:t>
      </w:r>
    </w:p>
    <w:p w:rsidR="00E60CC3" w:rsidRPr="00484695" w:rsidRDefault="00E60CC3" w:rsidP="00D06C93">
      <w:pPr>
        <w:rPr>
          <w:b/>
          <w:bCs/>
        </w:rPr>
      </w:pPr>
      <w:r>
        <w:rPr>
          <w:noProof/>
        </w:rPr>
        <w:pict>
          <v:shape id="Küp 19" o:spid="_x0000_s1080" type="#_x0000_t16" style="position:absolute;margin-left:78pt;margin-top:4.35pt;width:12pt;height:8.15pt;z-index:251664384;visibility:visible"/>
        </w:pict>
      </w:r>
      <w:r>
        <w:rPr>
          <w:noProof/>
        </w:rPr>
        <w:pict>
          <v:shape id="Küp 18" o:spid="_x0000_s1081" type="#_x0000_t16" style="position:absolute;margin-left:78pt;margin-top:12.5pt;width:12pt;height:8.15pt;z-index:251663360;visibility:visible"/>
        </w:pict>
      </w:r>
      <w:r>
        <w:rPr>
          <w:noProof/>
        </w:rPr>
        <w:pict>
          <v:line id="Düz Bağlayıcı 17" o:spid="_x0000_s1082" style="position:absolute;z-index:251655168;visibility:visible" from="408pt,4.35pt" to="474pt,4.35pt"/>
        </w:pict>
      </w:r>
      <w:r>
        <w:rPr>
          <w:noProof/>
        </w:rPr>
        <w:pict>
          <v:shape id="Küp 16" o:spid="_x0000_s1083" type="#_x0000_t16" style="position:absolute;margin-left:204pt;margin-top:4.35pt;width:12pt;height:8.15pt;z-index:251651072;visibility:visible"/>
        </w:pict>
      </w:r>
      <w:r>
        <w:rPr>
          <w:noProof/>
        </w:rPr>
        <w:pict>
          <v:shape id="Küp 15" o:spid="_x0000_s1084" type="#_x0000_t16" style="position:absolute;margin-left:204pt;margin-top:12.5pt;width:12pt;height:8.15pt;z-index:251650048;visibility:visible"/>
        </w:pict>
      </w:r>
      <w:r>
        <w:rPr>
          <w:noProof/>
        </w:rPr>
        <w:pict>
          <v:shape id="Küp 14" o:spid="_x0000_s1085" type="#_x0000_t16" style="position:absolute;margin-left:186pt;margin-top:12.5pt;width:12pt;height:8.15pt;z-index:251648000;visibility:visible"/>
        </w:pict>
      </w:r>
      <w:r>
        <w:rPr>
          <w:noProof/>
        </w:rPr>
        <w:pict>
          <v:shape id="Küp 13" o:spid="_x0000_s1086" type="#_x0000_t16" style="position:absolute;margin-left:186pt;margin-top:4.35pt;width:12pt;height:8.15pt;z-index:251646976;visibility:visible"/>
        </w:pict>
      </w:r>
      <w:r>
        <w:rPr>
          <w:noProof/>
        </w:rPr>
        <w:pict>
          <v:shape id="Küp 12" o:spid="_x0000_s1087" type="#_x0000_t16" style="position:absolute;margin-left:168pt;margin-top:4.35pt;width:12pt;height:8.15pt;z-index:251631616;visibility:visible"/>
        </w:pict>
      </w:r>
      <w:r>
        <w:rPr>
          <w:noProof/>
        </w:rPr>
        <w:pict>
          <v:shape id="Küp 11" o:spid="_x0000_s1088" type="#_x0000_t16" style="position:absolute;margin-left:168pt;margin-top:12.5pt;width:12pt;height:8.15pt;z-index:251632640;visibility:visible"/>
        </w:pict>
      </w:r>
      <w:r>
        <w:rPr>
          <w:noProof/>
        </w:rPr>
        <w:pict>
          <v:shape id="Küp 10" o:spid="_x0000_s1089" type="#_x0000_t16" style="position:absolute;margin-left:60pt;margin-top:12.5pt;width:12pt;height:8.15pt;z-index:251627520;visibility:visible"/>
        </w:pict>
      </w:r>
      <w:r>
        <w:rPr>
          <w:noProof/>
        </w:rPr>
        <w:pict>
          <v:shape id="Küp 9" o:spid="_x0000_s1090" type="#_x0000_t16" style="position:absolute;margin-left:60pt;margin-top:4.35pt;width:12pt;height:8.15pt;z-index:251626496;visibility:visible"/>
        </w:pict>
      </w:r>
      <w:r>
        <w:rPr>
          <w:noProof/>
        </w:rPr>
        <w:pict>
          <v:shape id="Küp 8" o:spid="_x0000_s1091" type="#_x0000_t16" style="position:absolute;margin-left:42pt;margin-top:12.5pt;width:12pt;height:8.15pt;z-index:251625472;visibility:visible"/>
        </w:pict>
      </w:r>
      <w:r>
        <w:rPr>
          <w:noProof/>
        </w:rPr>
        <w:pict>
          <v:shape id="Küp 7" o:spid="_x0000_s1092" type="#_x0000_t16" style="position:absolute;margin-left:42pt;margin-top:4.35pt;width:12pt;height:8.15pt;z-index:251624448;visibility:visible"/>
        </w:pict>
      </w:r>
      <w:r>
        <w:rPr>
          <w:noProof/>
        </w:rPr>
        <w:pict>
          <v:shape id="Küp 6" o:spid="_x0000_s1093" type="#_x0000_t16" style="position:absolute;margin-left:24pt;margin-top:12.5pt;width:12pt;height:8.15pt;z-index:251616256;visibility:visible"/>
        </w:pict>
      </w:r>
      <w:r>
        <w:rPr>
          <w:noProof/>
        </w:rPr>
        <w:pict>
          <v:shape id="Küp 5" o:spid="_x0000_s1094" type="#_x0000_t16" style="position:absolute;margin-left:24pt;margin-top:4.35pt;width:12pt;height:8.15pt;z-index:251615232;visibility:visible"/>
        </w:pict>
      </w:r>
      <w:r>
        <w:rPr>
          <w:noProof/>
        </w:rPr>
        <w:pict>
          <v:shape id="Küp 4" o:spid="_x0000_s1095" type="#_x0000_t16" style="position:absolute;margin-left:6pt;margin-top:12.5pt;width:12pt;height:8.15pt;z-index:251607040;visibility:visible"/>
        </w:pict>
      </w:r>
      <w:r>
        <w:rPr>
          <w:noProof/>
        </w:rPr>
        <w:pict>
          <v:shape id="Küp 3" o:spid="_x0000_s1096" type="#_x0000_t16" style="position:absolute;margin-left:6pt;margin-top:4.35pt;width:12pt;height:8.15pt;z-index:251606016;visibility:visible"/>
        </w:pict>
      </w:r>
    </w:p>
    <w:p w:rsidR="00E60CC3" w:rsidRPr="00484695" w:rsidRDefault="00E60CC3" w:rsidP="00D06C93">
      <w:r w:rsidRPr="00484695">
        <w:rPr>
          <w:b/>
          <w:bCs/>
        </w:rPr>
        <w:t xml:space="preserve">                                                                                                                                              </w:t>
      </w:r>
      <w:r w:rsidRPr="00484695">
        <w:t xml:space="preserve"> ……..</w:t>
      </w:r>
    </w:p>
    <w:p w:rsidR="00E60CC3" w:rsidRPr="00484695" w:rsidRDefault="00E60CC3" w:rsidP="00D06C93">
      <w:pPr>
        <w:rPr>
          <w:b/>
          <w:bCs/>
        </w:rPr>
      </w:pPr>
      <w:r>
        <w:rPr>
          <w:noProof/>
        </w:rPr>
        <w:pict>
          <v:line id="Düz Bağlayıcı 2" o:spid="_x0000_s1097" style="position:absolute;z-index:251629568;visibility:visible" from="150pt,1.2pt" to="234pt,1.2pt"/>
        </w:pict>
      </w:r>
      <w:r>
        <w:rPr>
          <w:noProof/>
        </w:rPr>
        <w:pict>
          <v:line id="Düz Bağlayıcı 1" o:spid="_x0000_s1098" style="position:absolute;z-index:251628544;visibility:visible" from="-12pt,1.2pt" to="90pt,1.2pt"/>
        </w:pict>
      </w:r>
    </w:p>
    <w:p w:rsidR="00E60CC3" w:rsidRPr="00484695" w:rsidRDefault="00E60CC3" w:rsidP="00D06C93">
      <w:r w:rsidRPr="00484695">
        <w:rPr>
          <w:b/>
          <w:bCs/>
        </w:rPr>
        <w:t xml:space="preserve">        </w:t>
      </w:r>
      <w:r w:rsidRPr="00484695">
        <w:t>…….                          -            ………                    =       ……………</w:t>
      </w:r>
    </w:p>
    <w:p w:rsidR="00E60CC3" w:rsidRDefault="00E60CC3" w:rsidP="00D06C93"/>
    <w:p w:rsidR="00E60CC3" w:rsidRDefault="00E60CC3" w:rsidP="00D06C93"/>
    <w:p w:rsidR="00E60CC3" w:rsidRPr="00923DE8" w:rsidRDefault="00E60CC3" w:rsidP="00D06C93">
      <w:pPr>
        <w:rPr>
          <w:rFonts w:ascii="Comic Sans MS" w:hAnsi="Comic Sans MS" w:cs="Comic Sans MS"/>
          <w:b/>
          <w:bCs/>
          <w:sz w:val="22"/>
          <w:szCs w:val="22"/>
        </w:rPr>
      </w:pPr>
      <w:r w:rsidRPr="00923DE8">
        <w:rPr>
          <w:rFonts w:ascii="Comic Sans MS" w:hAnsi="Comic Sans MS" w:cs="Comic Sans MS"/>
          <w:b/>
          <w:bCs/>
          <w:sz w:val="22"/>
          <w:szCs w:val="22"/>
        </w:rPr>
        <w:t>Aşağıdaki işlemleri yapın.</w:t>
      </w:r>
    </w:p>
    <w:p w:rsidR="00E60CC3" w:rsidRDefault="00E60CC3" w:rsidP="00D06C93"/>
    <w:p w:rsidR="00E60CC3" w:rsidRPr="00484695" w:rsidRDefault="00E60CC3" w:rsidP="00D06C9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</w:t>
      </w:r>
      <w:r w:rsidRPr="00484695">
        <w:rPr>
          <w:rFonts w:ascii="Comic Sans MS" w:hAnsi="Comic Sans MS" w:cs="Comic Sans MS"/>
        </w:rPr>
        <w:t>53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>6</w:t>
      </w:r>
      <w:r>
        <w:rPr>
          <w:rFonts w:ascii="Comic Sans MS" w:hAnsi="Comic Sans MS" w:cs="Comic Sans MS"/>
        </w:rPr>
        <w:t>8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>75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</w:t>
      </w:r>
      <w:r w:rsidRPr="00484695">
        <w:rPr>
          <w:rFonts w:ascii="Comic Sans MS" w:hAnsi="Comic Sans MS" w:cs="Comic Sans MS"/>
        </w:rPr>
        <w:t>2</w:t>
      </w:r>
      <w:r>
        <w:rPr>
          <w:rFonts w:ascii="Comic Sans MS" w:hAnsi="Comic Sans MS" w:cs="Comic Sans MS"/>
        </w:rPr>
        <w:t>6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>60</w:t>
      </w: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 xml:space="preserve">   _</w:t>
      </w:r>
      <w:r w:rsidRPr="00484695">
        <w:rPr>
          <w:rFonts w:ascii="Comic Sans MS" w:hAnsi="Comic Sans MS" w:cs="Comic Sans MS"/>
        </w:rPr>
        <w:tab/>
        <w:t>27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 xml:space="preserve">  _</w:t>
      </w:r>
      <w:r w:rsidRPr="00484695">
        <w:rPr>
          <w:rFonts w:ascii="Comic Sans MS" w:hAnsi="Comic Sans MS" w:cs="Comic Sans MS"/>
        </w:rPr>
        <w:tab/>
        <w:t>58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 xml:space="preserve">  _</w:t>
      </w:r>
      <w:r w:rsidRPr="00484695">
        <w:rPr>
          <w:rFonts w:ascii="Comic Sans MS" w:hAnsi="Comic Sans MS" w:cs="Comic Sans MS"/>
        </w:rPr>
        <w:tab/>
        <w:t>27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 xml:space="preserve">  _</w:t>
      </w:r>
      <w:r w:rsidRPr="00484695">
        <w:rPr>
          <w:rFonts w:ascii="Comic Sans MS" w:hAnsi="Comic Sans MS" w:cs="Comic Sans MS"/>
        </w:rPr>
        <w:tab/>
        <w:t xml:space="preserve">  </w:t>
      </w:r>
      <w:r>
        <w:rPr>
          <w:rFonts w:ascii="Comic Sans MS" w:hAnsi="Comic Sans MS" w:cs="Comic Sans MS"/>
        </w:rPr>
        <w:t xml:space="preserve"> </w:t>
      </w:r>
      <w:r w:rsidRPr="00484695">
        <w:rPr>
          <w:rFonts w:ascii="Comic Sans MS" w:hAnsi="Comic Sans MS" w:cs="Comic Sans MS"/>
        </w:rPr>
        <w:t>4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 xml:space="preserve">   _</w:t>
      </w:r>
      <w:r w:rsidRPr="00484695">
        <w:rPr>
          <w:rFonts w:ascii="Comic Sans MS" w:hAnsi="Comic Sans MS" w:cs="Comic Sans MS"/>
        </w:rPr>
        <w:tab/>
        <w:t>23</w:t>
      </w:r>
    </w:p>
    <w:p w:rsidR="00E60CC3" w:rsidRDefault="00E60CC3" w:rsidP="00D06C93">
      <w:pPr>
        <w:rPr>
          <w:rFonts w:ascii="Comic Sans MS" w:hAnsi="Comic Sans MS" w:cs="Comic Sans MS"/>
        </w:rPr>
      </w:pPr>
      <w:r>
        <w:rPr>
          <w:noProof/>
        </w:rPr>
        <w:pict>
          <v:line id="Düz Bağlayıcı 78" o:spid="_x0000_s1099" style="position:absolute;z-index:251677696;visibility:visible" from="438pt,2.6pt" to="498pt,2.6pt"/>
        </w:pict>
      </w:r>
      <w:r>
        <w:rPr>
          <w:noProof/>
        </w:rPr>
        <w:pict>
          <v:line id="Düz Bağlayıcı 77" o:spid="_x0000_s1100" style="position:absolute;z-index:251676672;visibility:visible" from="330pt,2.6pt" to="390pt,2.6pt"/>
        </w:pict>
      </w:r>
      <w:r>
        <w:rPr>
          <w:noProof/>
        </w:rPr>
        <w:pict>
          <v:line id="Düz Bağlayıcı 76" o:spid="_x0000_s1101" style="position:absolute;z-index:251675648;visibility:visible" from="222pt,2.6pt" to="282pt,2.6pt"/>
        </w:pict>
      </w:r>
      <w:r>
        <w:rPr>
          <w:noProof/>
        </w:rPr>
        <w:pict>
          <v:line id="Düz Bağlayıcı 75" o:spid="_x0000_s1102" style="position:absolute;z-index:251674624;visibility:visible" from="114pt,2.6pt" to="174pt,2.6pt"/>
        </w:pict>
      </w:r>
      <w:r>
        <w:rPr>
          <w:noProof/>
        </w:rPr>
        <w:pict>
          <v:line id="Düz Bağlayıcı 74" o:spid="_x0000_s1103" style="position:absolute;z-index:251673600;visibility:visible" from="12pt,2.6pt" to="1in,2.6pt"/>
        </w:pict>
      </w:r>
      <w:r>
        <w:rPr>
          <w:rFonts w:ascii="Comic Sans MS" w:hAnsi="Comic Sans MS" w:cs="Comic Sans MS"/>
        </w:rPr>
        <w:t xml:space="preserve">    </w:t>
      </w:r>
    </w:p>
    <w:p w:rsidR="00E60CC3" w:rsidRPr="0043791C" w:rsidRDefault="00E60CC3" w:rsidP="00D06C93">
      <w:pPr>
        <w:rPr>
          <w:rFonts w:ascii="ayta" w:hAnsi="ayta" w:cs="ayta"/>
          <w:color w:val="FF0000"/>
          <w:sz w:val="32"/>
          <w:szCs w:val="32"/>
        </w:rPr>
      </w:pPr>
      <w:r w:rsidRPr="00484695">
        <w:rPr>
          <w:rFonts w:ascii="Comic Sans MS" w:hAnsi="Comic Sans MS" w:cs="Comic Sans MS"/>
        </w:rPr>
        <w:tab/>
      </w: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ab/>
        <w:t>35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>4</w:t>
      </w:r>
      <w:r>
        <w:rPr>
          <w:rFonts w:ascii="Comic Sans MS" w:hAnsi="Comic Sans MS" w:cs="Comic Sans MS"/>
        </w:rPr>
        <w:t>7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>76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>81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>65</w:t>
      </w:r>
    </w:p>
    <w:p w:rsidR="00E60CC3" w:rsidRPr="00484695" w:rsidRDefault="00E60CC3" w:rsidP="00D06C93">
      <w:pPr>
        <w:rPr>
          <w:rFonts w:ascii="Comic Sans MS" w:hAnsi="Comic Sans MS" w:cs="Comic Sans MS"/>
        </w:rPr>
      </w:pPr>
      <w:r>
        <w:rPr>
          <w:noProof/>
        </w:rPr>
        <w:pict>
          <v:line id="Düz Bağlayıcı 84" o:spid="_x0000_s1104" style="position:absolute;z-index:251678720;visibility:visible" from="438pt,15.8pt" to="498pt,15.8pt"/>
        </w:pict>
      </w:r>
      <w:r>
        <w:rPr>
          <w:noProof/>
        </w:rPr>
        <w:pict>
          <v:line id="Düz Bağlayıcı 83" o:spid="_x0000_s1105" style="position:absolute;z-index:251679744;visibility:visible" from="330pt,15.8pt" to="390pt,15.8pt"/>
        </w:pict>
      </w:r>
      <w:r>
        <w:rPr>
          <w:noProof/>
        </w:rPr>
        <w:pict>
          <v:line id="Düz Bağlayıcı 82" o:spid="_x0000_s1106" style="position:absolute;z-index:251680768;visibility:visible" from="228pt,15.8pt" to="4in,15.8pt"/>
        </w:pict>
      </w:r>
      <w:r>
        <w:rPr>
          <w:noProof/>
        </w:rPr>
        <w:pict>
          <v:line id="Düz Bağlayıcı 81" o:spid="_x0000_s1107" style="position:absolute;z-index:251681792;visibility:visible" from="120pt,15.8pt" to="180pt,15.8pt"/>
        </w:pict>
      </w:r>
      <w:r>
        <w:rPr>
          <w:noProof/>
        </w:rPr>
        <w:pict>
          <v:line id="Düz Bağlayıcı 80" o:spid="_x0000_s1108" style="position:absolute;z-index:251682816;visibility:visible" from="18pt,15.8pt" to="78pt,15.8pt"/>
        </w:pict>
      </w:r>
      <w:r w:rsidRPr="00484695">
        <w:rPr>
          <w:rFonts w:ascii="Comic Sans MS" w:hAnsi="Comic Sans MS" w:cs="Comic Sans MS"/>
        </w:rPr>
        <w:t xml:space="preserve">    -</w:t>
      </w:r>
      <w:r w:rsidRPr="00484695">
        <w:rPr>
          <w:rFonts w:ascii="Comic Sans MS" w:hAnsi="Comic Sans MS" w:cs="Comic Sans MS"/>
        </w:rPr>
        <w:tab/>
        <w:t>28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 xml:space="preserve">   -</w:t>
      </w:r>
      <w:r w:rsidRPr="00484695">
        <w:rPr>
          <w:rFonts w:ascii="Comic Sans MS" w:hAnsi="Comic Sans MS" w:cs="Comic Sans MS"/>
        </w:rPr>
        <w:tab/>
        <w:t>1</w:t>
      </w:r>
      <w:r>
        <w:rPr>
          <w:rFonts w:ascii="Comic Sans MS" w:hAnsi="Comic Sans MS" w:cs="Comic Sans MS"/>
        </w:rPr>
        <w:t>2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 xml:space="preserve">   -</w:t>
      </w:r>
      <w:r w:rsidRPr="00484695">
        <w:rPr>
          <w:rFonts w:ascii="Comic Sans MS" w:hAnsi="Comic Sans MS" w:cs="Comic Sans MS"/>
        </w:rPr>
        <w:tab/>
        <w:t>49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 xml:space="preserve">   -</w:t>
      </w:r>
      <w:r w:rsidRPr="00484695">
        <w:rPr>
          <w:rFonts w:ascii="Comic Sans MS" w:hAnsi="Comic Sans MS" w:cs="Comic Sans MS"/>
        </w:rPr>
        <w:tab/>
        <w:t>26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 xml:space="preserve">   -</w:t>
      </w:r>
      <w:r w:rsidRPr="00484695">
        <w:rPr>
          <w:rFonts w:ascii="Comic Sans MS" w:hAnsi="Comic Sans MS" w:cs="Comic Sans MS"/>
        </w:rPr>
        <w:tab/>
        <w:t xml:space="preserve">  9</w:t>
      </w:r>
    </w:p>
    <w:p w:rsidR="00E60CC3" w:rsidRDefault="00E60CC3" w:rsidP="00D06C93">
      <w:pPr>
        <w:ind w:firstLine="708"/>
        <w:rPr>
          <w:rFonts w:ascii="Comic Sans MS" w:hAnsi="Comic Sans MS" w:cs="Comic Sans MS"/>
        </w:rPr>
      </w:pPr>
    </w:p>
    <w:p w:rsidR="00E60CC3" w:rsidRPr="00484695" w:rsidRDefault="00E60CC3" w:rsidP="00D06C93">
      <w:pPr>
        <w:ind w:firstLine="708"/>
        <w:rPr>
          <w:rFonts w:ascii="Comic Sans MS" w:hAnsi="Comic Sans MS" w:cs="Comic Sans MS"/>
        </w:rPr>
      </w:pPr>
    </w:p>
    <w:p w:rsidR="00E60CC3" w:rsidRPr="00923DE8" w:rsidRDefault="00E60CC3" w:rsidP="00D06C93">
      <w:pPr>
        <w:rPr>
          <w:rFonts w:ascii="Comic Sans MS" w:hAnsi="Comic Sans MS" w:cs="Comic Sans MS"/>
          <w:sz w:val="22"/>
          <w:szCs w:val="22"/>
        </w:rPr>
      </w:pPr>
      <w:r w:rsidRPr="00923DE8">
        <w:rPr>
          <w:rFonts w:ascii="Comic Sans MS" w:hAnsi="Comic Sans MS" w:cs="Comic Sans MS"/>
          <w:sz w:val="22"/>
          <w:szCs w:val="22"/>
        </w:rPr>
        <w:t xml:space="preserve">Aşağıdaki işlemleri </w:t>
      </w:r>
      <w:r w:rsidRPr="00923DE8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</w:rPr>
        <w:t xml:space="preserve">zihinden </w:t>
      </w:r>
      <w:r w:rsidRPr="00923DE8">
        <w:rPr>
          <w:rFonts w:ascii="Comic Sans MS" w:hAnsi="Comic Sans MS" w:cs="Comic Sans MS"/>
          <w:sz w:val="22"/>
          <w:szCs w:val="22"/>
        </w:rPr>
        <w:t>yapınız.</w:t>
      </w: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  <w:sectPr w:rsidR="00E60CC3" w:rsidSect="00D06C93">
          <w:footerReference w:type="default" r:id="rId8"/>
          <w:type w:val="continuous"/>
          <w:pgSz w:w="11906" w:h="16838" w:code="9"/>
          <w:pgMar w:top="284" w:right="140" w:bottom="142" w:left="567" w:header="227" w:footer="283" w:gutter="0"/>
          <w:paperSrc w:first="4"/>
          <w:cols w:space="286"/>
          <w:docGrid w:linePitch="360"/>
        </w:sect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40 – 20 =</w:t>
      </w:r>
    </w:p>
    <w:p w:rsidR="00E60CC3" w:rsidRPr="00484695" w:rsidRDefault="00E60CC3" w:rsidP="00D06C93">
      <w:pPr>
        <w:rPr>
          <w:rFonts w:ascii="Comic Sans MS" w:hAnsi="Comic Sans MS" w:cs="Comic Sans MS"/>
        </w:r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60 – 10 =</w:t>
      </w:r>
    </w:p>
    <w:p w:rsidR="00E60CC3" w:rsidRPr="00484695" w:rsidRDefault="00E60CC3" w:rsidP="00D06C93">
      <w:pPr>
        <w:rPr>
          <w:rFonts w:ascii="Comic Sans MS" w:hAnsi="Comic Sans MS" w:cs="Comic Sans MS"/>
        </w:r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70 – 30 =</w:t>
      </w:r>
    </w:p>
    <w:p w:rsidR="00E60CC3" w:rsidRPr="00484695" w:rsidRDefault="00E60CC3" w:rsidP="00D06C93">
      <w:pPr>
        <w:rPr>
          <w:rFonts w:ascii="Comic Sans MS" w:hAnsi="Comic Sans MS" w:cs="Comic Sans MS"/>
        </w:r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50 – 40 =</w:t>
      </w:r>
    </w:p>
    <w:p w:rsidR="00E60CC3" w:rsidRPr="00484695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90 – 10 =</w:t>
      </w: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50 – 20 =</w:t>
      </w:r>
      <w:r w:rsidRPr="00484695">
        <w:rPr>
          <w:rFonts w:ascii="Comic Sans MS" w:hAnsi="Comic Sans MS" w:cs="Comic Sans MS"/>
        </w:rPr>
        <w:tab/>
      </w:r>
    </w:p>
    <w:p w:rsidR="00E60CC3" w:rsidRPr="00484695" w:rsidRDefault="00E60CC3" w:rsidP="00D06C93">
      <w:pPr>
        <w:rPr>
          <w:rFonts w:ascii="Comic Sans MS" w:hAnsi="Comic Sans MS" w:cs="Comic Sans MS"/>
        </w:r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90 – 40 =</w:t>
      </w:r>
      <w:r w:rsidRPr="00484695">
        <w:rPr>
          <w:rFonts w:ascii="Comic Sans MS" w:hAnsi="Comic Sans MS" w:cs="Comic Sans MS"/>
        </w:rPr>
        <w:tab/>
      </w:r>
    </w:p>
    <w:p w:rsidR="00E60CC3" w:rsidRPr="00484695" w:rsidRDefault="00E60CC3" w:rsidP="00D06C93">
      <w:pPr>
        <w:rPr>
          <w:rFonts w:ascii="Comic Sans MS" w:hAnsi="Comic Sans MS" w:cs="Comic Sans MS"/>
        </w:r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60 – 10 =</w:t>
      </w:r>
      <w:r w:rsidRPr="00484695">
        <w:rPr>
          <w:rFonts w:ascii="Comic Sans MS" w:hAnsi="Comic Sans MS" w:cs="Comic Sans MS"/>
        </w:rPr>
        <w:tab/>
      </w:r>
    </w:p>
    <w:p w:rsidR="00E60CC3" w:rsidRPr="00484695" w:rsidRDefault="00E60CC3" w:rsidP="00D06C93">
      <w:pPr>
        <w:rPr>
          <w:rFonts w:ascii="Comic Sans MS" w:hAnsi="Comic Sans MS" w:cs="Comic Sans MS"/>
        </w:r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100 – 80 =</w:t>
      </w:r>
      <w:r w:rsidRPr="00484695">
        <w:rPr>
          <w:rFonts w:ascii="Comic Sans MS" w:hAnsi="Comic Sans MS" w:cs="Comic Sans MS"/>
        </w:rPr>
        <w:tab/>
      </w:r>
    </w:p>
    <w:p w:rsidR="00E60CC3" w:rsidRPr="00484695" w:rsidRDefault="00E60CC3" w:rsidP="00D06C93">
      <w:pPr>
        <w:rPr>
          <w:rFonts w:ascii="Comic Sans MS" w:hAnsi="Comic Sans MS" w:cs="Comic Sans MS"/>
        </w:r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40 – 40 =</w:t>
      </w:r>
      <w:r w:rsidRPr="00484695">
        <w:rPr>
          <w:rFonts w:ascii="Comic Sans MS" w:hAnsi="Comic Sans MS" w:cs="Comic Sans MS"/>
        </w:rPr>
        <w:tab/>
      </w: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70 – 2</w:t>
      </w:r>
      <w:r w:rsidRPr="00484695">
        <w:rPr>
          <w:rFonts w:ascii="Comic Sans MS" w:hAnsi="Comic Sans MS" w:cs="Comic Sans MS"/>
        </w:rPr>
        <w:t>0 =</w:t>
      </w: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30 –</w:t>
      </w:r>
      <w:r>
        <w:rPr>
          <w:rFonts w:ascii="Comic Sans MS" w:hAnsi="Comic Sans MS" w:cs="Comic Sans MS"/>
        </w:rPr>
        <w:t xml:space="preserve"> 3</w:t>
      </w:r>
      <w:r w:rsidRPr="00484695">
        <w:rPr>
          <w:rFonts w:ascii="Comic Sans MS" w:hAnsi="Comic Sans MS" w:cs="Comic Sans MS"/>
        </w:rPr>
        <w:t>0 =</w:t>
      </w: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ab/>
      </w:r>
    </w:p>
    <w:p w:rsidR="00E60CC3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80 – 60 =</w:t>
      </w: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ab/>
      </w: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50 – 50 =</w:t>
      </w:r>
    </w:p>
    <w:p w:rsidR="00E60CC3" w:rsidRPr="00484695" w:rsidRDefault="00E60CC3" w:rsidP="00D06C93">
      <w:pPr>
        <w:rPr>
          <w:rFonts w:ascii="Comic Sans MS" w:hAnsi="Comic Sans MS" w:cs="Comic Sans MS"/>
        </w:r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>100 – 30 =</w:t>
      </w:r>
      <w:r w:rsidRPr="00484695">
        <w:rPr>
          <w:rFonts w:ascii="Comic Sans MS" w:hAnsi="Comic Sans MS" w:cs="Comic Sans MS"/>
        </w:rPr>
        <w:tab/>
      </w:r>
    </w:p>
    <w:p w:rsidR="00E60CC3" w:rsidRPr="00484695" w:rsidRDefault="00E60CC3" w:rsidP="00D06C93">
      <w:pPr>
        <w:rPr>
          <w:rFonts w:ascii="Comic Sans MS" w:hAnsi="Comic Sans MS" w:cs="Comic Sans MS"/>
        </w:r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ab/>
      </w:r>
    </w:p>
    <w:p w:rsidR="00E60CC3" w:rsidRDefault="00E60CC3" w:rsidP="00D06C93">
      <w:pPr>
        <w:rPr>
          <w:rFonts w:ascii="Comic Sans MS" w:hAnsi="Comic Sans MS" w:cs="Comic Sans MS"/>
        </w:rPr>
        <w:sectPr w:rsidR="00E60CC3" w:rsidSect="00923DE8">
          <w:type w:val="continuous"/>
          <w:pgSz w:w="11906" w:h="16838" w:code="9"/>
          <w:pgMar w:top="284" w:right="140" w:bottom="3686" w:left="567" w:header="709" w:footer="709" w:gutter="0"/>
          <w:paperSrc w:first="4"/>
          <w:cols w:num="4" w:space="284"/>
          <w:docGrid w:linePitch="360"/>
        </w:sectPr>
      </w:pPr>
    </w:p>
    <w:p w:rsidR="00E60CC3" w:rsidRDefault="00E60CC3" w:rsidP="00D06C93">
      <w:pPr>
        <w:rPr>
          <w:rFonts w:ascii="Comic Sans MS" w:hAnsi="Comic Sans MS" w:cs="Comic Sans MS"/>
          <w:sz w:val="22"/>
          <w:szCs w:val="22"/>
        </w:rPr>
      </w:pPr>
      <w:r w:rsidRPr="00923DE8">
        <w:rPr>
          <w:rFonts w:ascii="Comic Sans MS" w:hAnsi="Comic Sans MS" w:cs="Comic Sans MS"/>
          <w:sz w:val="22"/>
          <w:szCs w:val="22"/>
        </w:rPr>
        <w:t xml:space="preserve"> </w:t>
      </w:r>
    </w:p>
    <w:p w:rsidR="00E60CC3" w:rsidRPr="00923DE8" w:rsidRDefault="00E60CC3" w:rsidP="00D06C93">
      <w:pPr>
        <w:rPr>
          <w:rFonts w:ascii="Comic Sans MS" w:hAnsi="Comic Sans MS" w:cs="Comic Sans MS"/>
          <w:sz w:val="22"/>
          <w:szCs w:val="22"/>
        </w:rPr>
        <w:sectPr w:rsidR="00E60CC3" w:rsidRPr="00923DE8" w:rsidSect="00D06C93">
          <w:type w:val="continuous"/>
          <w:pgSz w:w="11906" w:h="16838" w:code="9"/>
          <w:pgMar w:top="284" w:right="346" w:bottom="284" w:left="567" w:header="624" w:footer="57" w:gutter="0"/>
          <w:paperSrc w:first="4"/>
          <w:cols w:space="286"/>
          <w:docGrid w:linePitch="360"/>
        </w:sectPr>
      </w:pPr>
      <w:r w:rsidRPr="00923DE8">
        <w:rPr>
          <w:rFonts w:ascii="Comic Sans MS" w:hAnsi="Comic Sans MS" w:cs="Comic Sans MS"/>
          <w:sz w:val="22"/>
          <w:szCs w:val="22"/>
        </w:rPr>
        <w:t>Aşağıdaki işlemleri</w:t>
      </w:r>
      <w:r>
        <w:rPr>
          <w:rFonts w:ascii="Comic Sans MS" w:hAnsi="Comic Sans MS" w:cs="Comic Sans MS"/>
          <w:sz w:val="22"/>
          <w:szCs w:val="22"/>
        </w:rPr>
        <w:t>n</w:t>
      </w:r>
      <w:r w:rsidRPr="00923DE8">
        <w:rPr>
          <w:rFonts w:ascii="Comic Sans MS" w:hAnsi="Comic Sans MS" w:cs="Comic Sans MS"/>
          <w:sz w:val="22"/>
          <w:szCs w:val="22"/>
        </w:rPr>
        <w:t xml:space="preserve"> sonuçlarını </w:t>
      </w:r>
      <w:r w:rsidRPr="00923DE8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</w:rPr>
        <w:t>tahmin ederek</w:t>
      </w:r>
      <w:r w:rsidRPr="00923DE8">
        <w:rPr>
          <w:rFonts w:ascii="Comic Sans MS" w:hAnsi="Comic Sans MS" w:cs="Comic Sans MS"/>
          <w:sz w:val="22"/>
          <w:szCs w:val="22"/>
        </w:rPr>
        <w:t xml:space="preserve"> bulunuz.</w:t>
      </w:r>
    </w:p>
    <w:p w:rsidR="00E60CC3" w:rsidRDefault="00E60CC3" w:rsidP="00D06C93">
      <w:pPr>
        <w:rPr>
          <w:rFonts w:ascii="Comic Sans MS" w:hAnsi="Comic Sans MS" w:cs="Comic Sans MS"/>
        </w:rPr>
        <w:sectPr w:rsidR="00E60CC3" w:rsidSect="002D0461">
          <w:type w:val="continuous"/>
          <w:pgSz w:w="11906" w:h="16838" w:code="9"/>
          <w:pgMar w:top="284" w:right="140" w:bottom="3686" w:left="567" w:header="709" w:footer="126" w:gutter="0"/>
          <w:paperSrc w:first="4"/>
          <w:cols w:num="3" w:space="286"/>
          <w:docGrid w:linePitch="360"/>
        </w:sectPr>
      </w:pP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</w:p>
    <w:p w:rsidR="00E60CC3" w:rsidRPr="00DB3E79" w:rsidRDefault="00E60CC3" w:rsidP="00D06C93">
      <w:pPr>
        <w:rPr>
          <w:rFonts w:ascii="Comic Sans MS" w:hAnsi="Comic Sans MS" w:cs="Comic Sans MS"/>
        </w:rPr>
      </w:pPr>
      <w:r w:rsidRPr="00DB3E79">
        <w:rPr>
          <w:rFonts w:ascii="Comic Sans MS" w:hAnsi="Comic Sans MS" w:cs="Comic Sans MS"/>
        </w:rPr>
        <w:t xml:space="preserve">       </w:t>
      </w:r>
      <w:r>
        <w:rPr>
          <w:rFonts w:ascii="Comic Sans MS" w:hAnsi="Comic Sans MS" w:cs="Comic Sans MS"/>
        </w:rPr>
        <w:t xml:space="preserve">  </w:t>
      </w:r>
      <w:r w:rsidRPr="00DB3E79">
        <w:rPr>
          <w:rFonts w:ascii="Comic Sans MS" w:hAnsi="Comic Sans MS" w:cs="Comic Sans MS"/>
        </w:rPr>
        <w:t xml:space="preserve">     </w:t>
      </w:r>
      <w:r w:rsidRPr="00142681">
        <w:rPr>
          <w:rFonts w:ascii="Comic Sans MS" w:hAnsi="Comic Sans MS" w:cs="Comic Sans MS"/>
          <w:u w:val="single"/>
        </w:rPr>
        <w:t>Tahmin et</w:t>
      </w:r>
      <w:r>
        <w:rPr>
          <w:rFonts w:ascii="Comic Sans MS" w:hAnsi="Comic Sans MS" w:cs="Comic Sans MS"/>
        </w:rPr>
        <w:t xml:space="preserve">       </w:t>
      </w:r>
      <w:r w:rsidRPr="00DB3E79">
        <w:rPr>
          <w:rFonts w:ascii="Comic Sans MS" w:hAnsi="Comic Sans MS" w:cs="Comic Sans MS"/>
        </w:rPr>
        <w:t xml:space="preserve"> </w:t>
      </w:r>
      <w:r w:rsidRPr="00142681">
        <w:rPr>
          <w:rFonts w:ascii="Comic Sans MS" w:hAnsi="Comic Sans MS" w:cs="Comic Sans MS"/>
          <w:u w:val="single"/>
        </w:rPr>
        <w:t>Gerçek sonuç</w:t>
      </w:r>
    </w:p>
    <w:p w:rsidR="00E60CC3" w:rsidRDefault="00E60CC3" w:rsidP="00D06C93">
      <w:pPr>
        <w:rPr>
          <w:rFonts w:ascii="Comic Sans MS" w:hAnsi="Comic Sans MS" w:cs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9" o:spid="_x0000_s1109" type="#_x0000_t32" style="position:absolute;margin-left:23.95pt;margin-top:9.95pt;width:17.65pt;height:0;z-index:251683840;visibility:visible">
            <v:stroke endarrow="open"/>
          </v:shape>
        </w:pict>
      </w:r>
      <w:r>
        <w:rPr>
          <w:rFonts w:ascii="Comic Sans MS" w:hAnsi="Comic Sans MS" w:cs="Comic Sans MS"/>
        </w:rPr>
        <w:t xml:space="preserve">62  </w:t>
      </w:r>
    </w:p>
    <w:p w:rsidR="00E60CC3" w:rsidRDefault="00E60CC3" w:rsidP="00D06C93">
      <w:pPr>
        <w:rPr>
          <w:rFonts w:ascii="Comic Sans MS" w:hAnsi="Comic Sans MS" w:cs="Comic Sans MS"/>
        </w:rPr>
      </w:pPr>
      <w:r>
        <w:rPr>
          <w:noProof/>
        </w:rPr>
        <w:pict>
          <v:line id="Düz Bağlayıcı 122" o:spid="_x0000_s1110" style="position:absolute;z-index:251686912;visibility:visible" from="-18.85pt,13.95pt" to="-6.6pt,13.95pt"/>
        </w:pict>
      </w:r>
      <w:r>
        <w:rPr>
          <w:noProof/>
        </w:rPr>
        <w:pict>
          <v:line id="Düz Bağlayıcı 121" o:spid="_x0000_s1111" style="position:absolute;flip:y;z-index:251685888;visibility:visible" from="-18.85pt,19.35pt" to="46.35pt,20.05pt"/>
        </w:pict>
      </w:r>
      <w:r>
        <w:rPr>
          <w:noProof/>
        </w:rPr>
        <w:pict>
          <v:shape id="Düz Ok Bağlayıcısı 120" o:spid="_x0000_s1112" type="#_x0000_t32" style="position:absolute;margin-left:23.95pt;margin-top:7.85pt;width:17.65pt;height:.7pt;z-index:251684864;visibility:visible">
            <v:stroke endarrow="open"/>
          </v:shape>
        </w:pict>
      </w:r>
      <w:r>
        <w:rPr>
          <w:rFonts w:ascii="Comic Sans MS" w:hAnsi="Comic Sans MS" w:cs="Comic Sans MS"/>
        </w:rPr>
        <w:t>28</w:t>
      </w: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Pr="00DB3E79" w:rsidRDefault="00E60CC3" w:rsidP="00D06C9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</w:t>
      </w:r>
      <w:r w:rsidRPr="00142681">
        <w:rPr>
          <w:rFonts w:ascii="Comic Sans MS" w:hAnsi="Comic Sans MS" w:cs="Comic Sans MS"/>
          <w:u w:val="single"/>
        </w:rPr>
        <w:t>Tahmin et</w:t>
      </w:r>
      <w:r>
        <w:rPr>
          <w:rFonts w:ascii="Comic Sans MS" w:hAnsi="Comic Sans MS" w:cs="Comic Sans MS"/>
        </w:rPr>
        <w:t xml:space="preserve">          </w:t>
      </w:r>
      <w:r w:rsidRPr="00DB3E79">
        <w:rPr>
          <w:rFonts w:ascii="Comic Sans MS" w:hAnsi="Comic Sans MS" w:cs="Comic Sans MS"/>
        </w:rPr>
        <w:t xml:space="preserve"> </w:t>
      </w:r>
      <w:r w:rsidRPr="00142681">
        <w:rPr>
          <w:rFonts w:ascii="Comic Sans MS" w:hAnsi="Comic Sans MS" w:cs="Comic Sans MS"/>
          <w:u w:val="single"/>
        </w:rPr>
        <w:t>Gerçek sonuç</w:t>
      </w:r>
    </w:p>
    <w:p w:rsidR="00E60CC3" w:rsidRDefault="00E60CC3" w:rsidP="00D06C93">
      <w:pPr>
        <w:rPr>
          <w:rFonts w:ascii="Comic Sans MS" w:hAnsi="Comic Sans MS" w:cs="Comic Sans MS"/>
        </w:rPr>
      </w:pPr>
      <w:r>
        <w:rPr>
          <w:noProof/>
        </w:rPr>
        <w:pict>
          <v:shape id="Düz Ok Bağlayıcısı 131" o:spid="_x0000_s1113" type="#_x0000_t32" style="position:absolute;margin-left:23.95pt;margin-top:9.95pt;width:17.65pt;height:0;z-index:251687936;visibility:visible">
            <v:stroke endarrow="open"/>
          </v:shape>
        </w:pict>
      </w:r>
      <w:r>
        <w:rPr>
          <w:rFonts w:ascii="Comic Sans MS" w:hAnsi="Comic Sans MS" w:cs="Comic Sans MS"/>
        </w:rPr>
        <w:t xml:space="preserve">83  </w:t>
      </w:r>
    </w:p>
    <w:p w:rsidR="00E60CC3" w:rsidRDefault="00E60CC3" w:rsidP="00D06C93">
      <w:pPr>
        <w:rPr>
          <w:rFonts w:ascii="Comic Sans MS" w:hAnsi="Comic Sans MS" w:cs="Comic Sans MS"/>
        </w:rPr>
      </w:pPr>
      <w:r>
        <w:rPr>
          <w:noProof/>
        </w:rPr>
        <w:pict>
          <v:line id="Düz Bağlayıcı 132" o:spid="_x0000_s1114" style="position:absolute;z-index:251691008;visibility:visible" from="-18.85pt,13.95pt" to="-6.6pt,13.95pt"/>
        </w:pict>
      </w:r>
      <w:r>
        <w:rPr>
          <w:noProof/>
        </w:rPr>
        <w:pict>
          <v:line id="Düz Bağlayıcı 133" o:spid="_x0000_s1115" style="position:absolute;flip:y;z-index:251689984;visibility:visible" from="-18.85pt,19.35pt" to="46.35pt,20.05pt"/>
        </w:pict>
      </w:r>
      <w:r>
        <w:rPr>
          <w:noProof/>
        </w:rPr>
        <w:pict>
          <v:shape id="Düz Ok Bağlayıcısı 134" o:spid="_x0000_s1116" type="#_x0000_t32" style="position:absolute;margin-left:23.95pt;margin-top:7.85pt;width:17.65pt;height:.7pt;z-index:251688960;visibility:visible">
            <v:stroke endarrow="open"/>
          </v:shape>
        </w:pict>
      </w:r>
      <w:r>
        <w:rPr>
          <w:rFonts w:ascii="Comic Sans MS" w:hAnsi="Comic Sans MS" w:cs="Comic Sans MS"/>
        </w:rPr>
        <w:t>31</w:t>
      </w: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  <w:sectPr w:rsidR="00E60CC3" w:rsidSect="002D0461">
          <w:footerReference w:type="default" r:id="rId9"/>
          <w:type w:val="continuous"/>
          <w:pgSz w:w="11906" w:h="16838" w:code="9"/>
          <w:pgMar w:top="284" w:right="140" w:bottom="3686" w:left="567" w:header="0" w:footer="126" w:gutter="0"/>
          <w:paperSrc w:first="4"/>
          <w:cols w:num="2" w:space="286"/>
          <w:docGrid w:linePitch="360"/>
        </w:sectPr>
      </w:pPr>
    </w:p>
    <w:p w:rsidR="00E60CC3" w:rsidRDefault="00E60CC3" w:rsidP="00D06C93">
      <w:pPr>
        <w:rPr>
          <w:rFonts w:ascii="Comic Sans MS" w:hAnsi="Comic Sans MS" w:cs="Comic Sans MS"/>
        </w:rPr>
      </w:pPr>
      <w:r w:rsidRPr="00DB3E79">
        <w:rPr>
          <w:rFonts w:ascii="Comic Sans MS" w:hAnsi="Comic Sans MS" w:cs="Comic Sans MS"/>
        </w:rPr>
        <w:t xml:space="preserve"> </w:t>
      </w:r>
    </w:p>
    <w:p w:rsidR="00E60CC3" w:rsidRPr="00DB3E79" w:rsidRDefault="00E60CC3" w:rsidP="00D06C93">
      <w:pPr>
        <w:rPr>
          <w:rFonts w:ascii="Comic Sans MS" w:hAnsi="Comic Sans MS" w:cs="Comic Sans MS"/>
        </w:rPr>
      </w:pPr>
      <w:r w:rsidRPr="00DB3E79">
        <w:rPr>
          <w:rFonts w:ascii="Comic Sans MS" w:hAnsi="Comic Sans MS" w:cs="Comic Sans MS"/>
        </w:rPr>
        <w:t xml:space="preserve">      </w:t>
      </w:r>
      <w:r>
        <w:rPr>
          <w:rFonts w:ascii="Comic Sans MS" w:hAnsi="Comic Sans MS" w:cs="Comic Sans MS"/>
        </w:rPr>
        <w:t xml:space="preserve">  </w:t>
      </w:r>
      <w:r w:rsidRPr="00DB3E79">
        <w:rPr>
          <w:rFonts w:ascii="Comic Sans MS" w:hAnsi="Comic Sans MS" w:cs="Comic Sans MS"/>
        </w:rPr>
        <w:t xml:space="preserve">     </w:t>
      </w:r>
      <w:r w:rsidRPr="00142681">
        <w:rPr>
          <w:rFonts w:ascii="Comic Sans MS" w:hAnsi="Comic Sans MS" w:cs="Comic Sans MS"/>
          <w:u w:val="single"/>
        </w:rPr>
        <w:t>Tahmin et</w:t>
      </w:r>
      <w:r>
        <w:rPr>
          <w:rFonts w:ascii="Comic Sans MS" w:hAnsi="Comic Sans MS" w:cs="Comic Sans MS"/>
        </w:rPr>
        <w:t xml:space="preserve">       </w:t>
      </w:r>
      <w:r w:rsidRPr="00DB3E79">
        <w:rPr>
          <w:rFonts w:ascii="Comic Sans MS" w:hAnsi="Comic Sans MS" w:cs="Comic Sans MS"/>
        </w:rPr>
        <w:t xml:space="preserve"> </w:t>
      </w:r>
      <w:r w:rsidRPr="00142681">
        <w:rPr>
          <w:rFonts w:ascii="Comic Sans MS" w:hAnsi="Comic Sans MS" w:cs="Comic Sans MS"/>
          <w:u w:val="single"/>
        </w:rPr>
        <w:t>Gerçek sonuç</w:t>
      </w:r>
    </w:p>
    <w:p w:rsidR="00E60CC3" w:rsidRDefault="00E60CC3" w:rsidP="00D06C93">
      <w:pPr>
        <w:rPr>
          <w:rFonts w:ascii="Comic Sans MS" w:hAnsi="Comic Sans MS" w:cs="Comic Sans MS"/>
        </w:rPr>
      </w:pPr>
      <w:r>
        <w:rPr>
          <w:noProof/>
        </w:rPr>
        <w:pict>
          <v:shape id="Düz Ok Bağlayıcısı 135" o:spid="_x0000_s1117" type="#_x0000_t32" style="position:absolute;margin-left:23.95pt;margin-top:9.95pt;width:17.65pt;height:0;z-index:251692032;visibility:visible">
            <v:stroke endarrow="open"/>
          </v:shape>
        </w:pict>
      </w:r>
      <w:r>
        <w:rPr>
          <w:rFonts w:ascii="Comic Sans MS" w:hAnsi="Comic Sans MS" w:cs="Comic Sans MS"/>
        </w:rPr>
        <w:t xml:space="preserve">41  </w:t>
      </w:r>
    </w:p>
    <w:p w:rsidR="00E60CC3" w:rsidRDefault="00E60CC3" w:rsidP="00D06C93">
      <w:pPr>
        <w:rPr>
          <w:rFonts w:ascii="Comic Sans MS" w:hAnsi="Comic Sans MS" w:cs="Comic Sans MS"/>
        </w:rPr>
      </w:pPr>
      <w:r>
        <w:rPr>
          <w:noProof/>
        </w:rPr>
        <w:pict>
          <v:line id="Düz Bağlayıcı 136" o:spid="_x0000_s1118" style="position:absolute;z-index:251695104;visibility:visible" from="-18.85pt,13.95pt" to="-6.6pt,13.95pt"/>
        </w:pict>
      </w:r>
      <w:r>
        <w:rPr>
          <w:noProof/>
        </w:rPr>
        <w:pict>
          <v:line id="Düz Bağlayıcı 137" o:spid="_x0000_s1119" style="position:absolute;flip:y;z-index:251694080;visibility:visible" from="-18.85pt,19.35pt" to="46.35pt,20.05pt"/>
        </w:pict>
      </w:r>
      <w:r>
        <w:rPr>
          <w:noProof/>
        </w:rPr>
        <w:pict>
          <v:shape id="Düz Ok Bağlayıcısı 138" o:spid="_x0000_s1120" type="#_x0000_t32" style="position:absolute;margin-left:23.95pt;margin-top:7.85pt;width:17.65pt;height:.7pt;z-index:251693056;visibility:visible">
            <v:stroke endarrow="open"/>
          </v:shape>
        </w:pict>
      </w:r>
      <w:r>
        <w:rPr>
          <w:rFonts w:ascii="Comic Sans MS" w:hAnsi="Comic Sans MS" w:cs="Comic Sans MS"/>
        </w:rPr>
        <w:t>15</w:t>
      </w: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ind w:left="1416"/>
        <w:rPr>
          <w:rFonts w:ascii="Comic Sans MS" w:hAnsi="Comic Sans MS" w:cs="Comic Sans MS"/>
          <w:u w:val="single"/>
        </w:rPr>
      </w:pPr>
    </w:p>
    <w:p w:rsidR="00E60CC3" w:rsidRPr="00DB3E79" w:rsidRDefault="00E60CC3" w:rsidP="00D06C9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</w:t>
      </w:r>
      <w:r w:rsidRPr="00142681">
        <w:rPr>
          <w:rFonts w:ascii="Comic Sans MS" w:hAnsi="Comic Sans MS" w:cs="Comic Sans MS"/>
          <w:u w:val="single"/>
        </w:rPr>
        <w:t>Tahmin et</w:t>
      </w:r>
      <w:r>
        <w:rPr>
          <w:rFonts w:ascii="Comic Sans MS" w:hAnsi="Comic Sans MS" w:cs="Comic Sans MS"/>
        </w:rPr>
        <w:t xml:space="preserve">          </w:t>
      </w:r>
      <w:r w:rsidRPr="00DB3E79">
        <w:rPr>
          <w:rFonts w:ascii="Comic Sans MS" w:hAnsi="Comic Sans MS" w:cs="Comic Sans MS"/>
        </w:rPr>
        <w:t xml:space="preserve"> </w:t>
      </w:r>
      <w:r w:rsidRPr="00142681">
        <w:rPr>
          <w:rFonts w:ascii="Comic Sans MS" w:hAnsi="Comic Sans MS" w:cs="Comic Sans MS"/>
          <w:u w:val="single"/>
        </w:rPr>
        <w:t>Gerçek sonuç</w:t>
      </w:r>
    </w:p>
    <w:p w:rsidR="00E60CC3" w:rsidRDefault="00E60CC3" w:rsidP="00D06C93">
      <w:pPr>
        <w:rPr>
          <w:rFonts w:ascii="Comic Sans MS" w:hAnsi="Comic Sans MS" w:cs="Comic Sans MS"/>
        </w:rPr>
      </w:pPr>
      <w:r>
        <w:rPr>
          <w:noProof/>
        </w:rPr>
        <w:pict>
          <v:shape id="Düz Ok Bağlayıcısı 139" o:spid="_x0000_s1121" type="#_x0000_t32" style="position:absolute;margin-left:23.95pt;margin-top:9.95pt;width:17.65pt;height:0;z-index:251696128;visibility:visible">
            <v:stroke endarrow="open"/>
          </v:shape>
        </w:pict>
      </w:r>
      <w:r>
        <w:rPr>
          <w:rFonts w:ascii="Comic Sans MS" w:hAnsi="Comic Sans MS" w:cs="Comic Sans MS"/>
        </w:rPr>
        <w:t xml:space="preserve">76  </w:t>
      </w:r>
    </w:p>
    <w:p w:rsidR="00E60CC3" w:rsidRDefault="00E60CC3" w:rsidP="00D06C93">
      <w:pPr>
        <w:rPr>
          <w:rFonts w:ascii="Comic Sans MS" w:hAnsi="Comic Sans MS" w:cs="Comic Sans MS"/>
        </w:rPr>
      </w:pPr>
      <w:r>
        <w:rPr>
          <w:noProof/>
        </w:rPr>
        <w:pict>
          <v:line id="Düz Bağlayıcı 140" o:spid="_x0000_s1122" style="position:absolute;z-index:251699200;visibility:visible" from="-18.85pt,13.95pt" to="-6.6pt,13.95pt"/>
        </w:pict>
      </w:r>
      <w:r>
        <w:rPr>
          <w:noProof/>
        </w:rPr>
        <w:pict>
          <v:line id="Düz Bağlayıcı 141" o:spid="_x0000_s1123" style="position:absolute;flip:y;z-index:251698176;visibility:visible" from="-18.85pt,19.35pt" to="46.35pt,20.05pt"/>
        </w:pict>
      </w:r>
      <w:r>
        <w:rPr>
          <w:noProof/>
        </w:rPr>
        <w:pict>
          <v:shape id="Düz Ok Bağlayıcısı 142" o:spid="_x0000_s1124" type="#_x0000_t32" style="position:absolute;margin-left:23.95pt;margin-top:7.85pt;width:17.65pt;height:.7pt;z-index:251697152;visibility:visible">
            <v:stroke endarrow="open"/>
          </v:shape>
        </w:pict>
      </w:r>
      <w:r>
        <w:rPr>
          <w:rFonts w:ascii="Comic Sans MS" w:hAnsi="Comic Sans MS" w:cs="Comic Sans MS"/>
        </w:rPr>
        <w:t>53</w:t>
      </w:r>
    </w:p>
    <w:p w:rsidR="00E60CC3" w:rsidRDefault="00E60CC3" w:rsidP="00D06C93">
      <w:pPr>
        <w:rPr>
          <w:rFonts w:ascii="Comic Sans MS" w:hAnsi="Comic Sans MS" w:cs="Comic Sans MS"/>
        </w:rPr>
        <w:sectPr w:rsidR="00E60CC3" w:rsidSect="002D0461">
          <w:type w:val="continuous"/>
          <w:pgSz w:w="11906" w:h="16838" w:code="9"/>
          <w:pgMar w:top="284" w:right="140" w:bottom="3686" w:left="567" w:header="709" w:footer="126" w:gutter="0"/>
          <w:paperSrc w:first="4"/>
          <w:cols w:num="2" w:space="286"/>
          <w:docGrid w:linePitch="360"/>
        </w:sectPr>
      </w:pPr>
    </w:p>
    <w:p w:rsidR="00E60CC3" w:rsidRDefault="00E60CC3" w:rsidP="00D06C9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E60CC3" w:rsidRDefault="00E60CC3" w:rsidP="00D06C93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E60CC3" w:rsidRPr="00923DE8" w:rsidRDefault="00E60CC3" w:rsidP="00D06C93">
      <w:pPr>
        <w:rPr>
          <w:rFonts w:ascii="Comic Sans MS" w:hAnsi="Comic Sans MS" w:cs="Comic Sans MS"/>
          <w:b/>
          <w:bCs/>
          <w:sz w:val="22"/>
          <w:szCs w:val="22"/>
        </w:rPr>
      </w:pPr>
      <w:r w:rsidRPr="00923DE8">
        <w:rPr>
          <w:rFonts w:ascii="Comic Sans MS" w:hAnsi="Comic Sans MS" w:cs="Comic Sans MS"/>
          <w:b/>
          <w:bCs/>
          <w:sz w:val="22"/>
          <w:szCs w:val="22"/>
        </w:rPr>
        <w:t>Aşağıdaki işlemleri yan yana yapın.</w:t>
      </w: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ab/>
        <w:t>40 – 23</w:t>
      </w:r>
      <w:r>
        <w:rPr>
          <w:rFonts w:ascii="Comic Sans MS" w:hAnsi="Comic Sans MS" w:cs="Comic Sans MS"/>
        </w:rPr>
        <w:t xml:space="preserve"> = </w:t>
      </w:r>
      <w:r w:rsidRPr="00484695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>50 – 17</w:t>
      </w:r>
      <w:r>
        <w:rPr>
          <w:rFonts w:ascii="Comic Sans MS" w:hAnsi="Comic Sans MS" w:cs="Comic Sans MS"/>
        </w:rPr>
        <w:t xml:space="preserve"> =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>43 – 24  =</w:t>
      </w:r>
      <w:r w:rsidRPr="00484695">
        <w:rPr>
          <w:rFonts w:ascii="Comic Sans MS" w:hAnsi="Comic Sans MS" w:cs="Comic Sans MS"/>
        </w:rPr>
        <w:tab/>
      </w: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ab/>
        <w:t xml:space="preserve">53 – 26 =  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>77 – 28 =</w:t>
      </w:r>
      <w:r w:rsidRPr="00484695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 xml:space="preserve">35 – 9 = </w:t>
      </w: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ab/>
        <w:t>61 – 38</w:t>
      </w:r>
      <w:r>
        <w:rPr>
          <w:rFonts w:ascii="Comic Sans MS" w:hAnsi="Comic Sans MS" w:cs="Comic Sans MS"/>
        </w:rPr>
        <w:t xml:space="preserve"> = </w:t>
      </w:r>
      <w:r w:rsidRPr="00484695"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>55 – 46 =</w:t>
      </w:r>
      <w:r w:rsidRPr="00484695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484695">
        <w:rPr>
          <w:rFonts w:ascii="Comic Sans MS" w:hAnsi="Comic Sans MS" w:cs="Comic Sans MS"/>
        </w:rPr>
        <w:tab/>
        <w:t xml:space="preserve">32 – 26 = </w:t>
      </w:r>
    </w:p>
    <w:p w:rsidR="00E60CC3" w:rsidRPr="0043791C" w:rsidRDefault="00E60CC3" w:rsidP="00D06C93">
      <w:pPr>
        <w:ind w:left="708"/>
        <w:rPr>
          <w:rFonts w:ascii="ayta" w:hAnsi="ayta" w:cs="ayta"/>
          <w:color w:val="FF0000"/>
          <w:sz w:val="28"/>
          <w:szCs w:val="28"/>
        </w:rPr>
      </w:pPr>
      <w:r w:rsidRPr="00484695">
        <w:rPr>
          <w:rFonts w:ascii="Comic Sans MS" w:hAnsi="Comic Sans MS" w:cs="Comic Sans MS"/>
        </w:rPr>
        <w:t xml:space="preserve">92 – 36 = </w:t>
      </w:r>
    </w:p>
    <w:p w:rsidR="00E60CC3" w:rsidRPr="00484695" w:rsidRDefault="00E60CC3" w:rsidP="00D06C93">
      <w:pPr>
        <w:rPr>
          <w:rFonts w:ascii="Comic Sans MS" w:hAnsi="Comic Sans MS" w:cs="Comic Sans MS"/>
        </w:rPr>
      </w:pPr>
      <w:r w:rsidRPr="00484695">
        <w:rPr>
          <w:rFonts w:ascii="Comic Sans MS" w:hAnsi="Comic Sans MS" w:cs="Comic Sans MS"/>
        </w:rPr>
        <w:t xml:space="preserve"> </w:t>
      </w: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  <w:sz w:val="22"/>
          <w:szCs w:val="22"/>
        </w:rPr>
      </w:pPr>
      <w:r w:rsidRPr="00142681">
        <w:rPr>
          <w:rFonts w:ascii="Comic Sans MS" w:hAnsi="Comic Sans MS" w:cs="Comic Sans MS"/>
          <w:sz w:val="22"/>
          <w:szCs w:val="22"/>
        </w:rPr>
        <w:t xml:space="preserve">Aşağıdaki işlemlerde </w:t>
      </w:r>
      <w:r w:rsidRPr="00142681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verilmeyeni </w:t>
      </w:r>
      <w:r w:rsidRPr="00142681">
        <w:rPr>
          <w:rFonts w:ascii="Comic Sans MS" w:hAnsi="Comic Sans MS" w:cs="Comic Sans MS"/>
          <w:sz w:val="22"/>
          <w:szCs w:val="22"/>
        </w:rPr>
        <w:t>bulun.</w:t>
      </w:r>
    </w:p>
    <w:p w:rsidR="00E60CC3" w:rsidRDefault="00E60CC3" w:rsidP="00D06C93">
      <w:pPr>
        <w:rPr>
          <w:rFonts w:ascii="Comic Sans MS" w:hAnsi="Comic Sans MS" w:cs="Comic Sans MS"/>
          <w:sz w:val="22"/>
          <w:szCs w:val="22"/>
        </w:rPr>
      </w:pPr>
    </w:p>
    <w:p w:rsidR="00E60CC3" w:rsidRPr="00142681" w:rsidRDefault="00E60CC3" w:rsidP="00D06C93">
      <w:pPr>
        <w:ind w:firstLine="284"/>
      </w:pPr>
      <w:r>
        <w:rPr>
          <w:noProof/>
        </w:rPr>
        <w:pict>
          <v:rect id="Dikdörtgen 164" o:spid="_x0000_s1125" style="position:absolute;left:0;text-align:left;margin-left:354.45pt;margin-top:7.15pt;width:21.05pt;height:18pt;z-index:251703296;visibility:visible" strokeweight="1.25pt"/>
        </w:pict>
      </w:r>
      <w:r>
        <w:rPr>
          <w:noProof/>
        </w:rPr>
        <w:pict>
          <v:rect id="Dikdörtgen 165" o:spid="_x0000_s1126" style="position:absolute;left:0;text-align:left;margin-left:263.6pt;margin-top:10.55pt;width:23.75pt;height:18pt;z-index:251702272;visibility:visible" strokeweight="1.25pt"/>
        </w:pict>
      </w:r>
      <w:r>
        <w:rPr>
          <w:noProof/>
        </w:rPr>
        <w:pict>
          <v:rect id="Dikdörtgen 166" o:spid="_x0000_s1127" style="position:absolute;left:0;text-align:left;margin-left:140.05pt;margin-top:11.9pt;width:23.05pt;height:18pt;z-index:251701248;visibility:visible" strokeweight="1.25pt"/>
        </w:pict>
      </w:r>
      <w:r>
        <w:rPr>
          <w:noProof/>
        </w:rPr>
        <w:pict>
          <v:rect id="Dikdörtgen 163" o:spid="_x0000_s1128" style="position:absolute;left:0;text-align:left;margin-left:26.55pt;margin-top:7.55pt;width:28.5pt;height:18pt;z-index:251700224;visibility:visible" strokeweight="1.25pt"/>
        </w:pict>
      </w:r>
      <w:r w:rsidRPr="00142681">
        <w:rPr>
          <w:rFonts w:ascii="Comic Sans MS" w:hAnsi="Comic Sans MS" w:cs="Comic Sans MS"/>
        </w:rPr>
        <w:t xml:space="preserve">           </w:t>
      </w:r>
    </w:p>
    <w:p w:rsidR="00E60CC3" w:rsidRPr="00142681" w:rsidRDefault="00E60CC3" w:rsidP="00D06C93">
      <w:pPr>
        <w:ind w:firstLine="284"/>
      </w:pPr>
    </w:p>
    <w:p w:rsidR="00E60CC3" w:rsidRPr="00142681" w:rsidRDefault="00E60CC3" w:rsidP="00D06C93">
      <w:pPr>
        <w:ind w:firstLine="284"/>
        <w:rPr>
          <w:rFonts w:ascii="Comic Sans MS" w:hAnsi="Comic Sans MS" w:cs="Comic Sans MS"/>
        </w:rPr>
      </w:pPr>
      <w:r w:rsidRPr="00142681">
        <w:rPr>
          <w:rFonts w:ascii="Comic Sans MS" w:hAnsi="Comic Sans MS" w:cs="Comic Sans MS"/>
        </w:rPr>
        <w:t xml:space="preserve"> -   1 5                     -    2 9                        -    1 </w:t>
      </w:r>
      <w:r>
        <w:rPr>
          <w:rFonts w:ascii="Comic Sans MS" w:hAnsi="Comic Sans MS" w:cs="Comic Sans MS"/>
        </w:rPr>
        <w:t xml:space="preserve">8             </w:t>
      </w:r>
      <w:r w:rsidRPr="00142681">
        <w:rPr>
          <w:rFonts w:ascii="Comic Sans MS" w:hAnsi="Comic Sans MS" w:cs="Comic Sans MS"/>
        </w:rPr>
        <w:t xml:space="preserve">-  </w:t>
      </w:r>
      <w:r>
        <w:rPr>
          <w:rFonts w:ascii="Comic Sans MS" w:hAnsi="Comic Sans MS" w:cs="Comic Sans MS"/>
        </w:rPr>
        <w:t xml:space="preserve">  </w:t>
      </w:r>
      <w:r w:rsidRPr="00142681">
        <w:rPr>
          <w:rFonts w:ascii="Comic Sans MS" w:hAnsi="Comic Sans MS" w:cs="Comic Sans MS"/>
        </w:rPr>
        <w:t xml:space="preserve"> 2 9</w:t>
      </w:r>
    </w:p>
    <w:p w:rsidR="00E60CC3" w:rsidRPr="00142681" w:rsidRDefault="00E60CC3" w:rsidP="00D06C93">
      <w:pPr>
        <w:ind w:firstLine="284"/>
        <w:rPr>
          <w:rFonts w:ascii="Comic Sans MS" w:hAnsi="Comic Sans MS" w:cs="Comic Sans MS"/>
        </w:rPr>
      </w:pPr>
      <w:r>
        <w:rPr>
          <w:noProof/>
        </w:rPr>
        <w:pict>
          <v:line id="Düz Bağlayıcı 159" o:spid="_x0000_s1129" style="position:absolute;left:0;text-align:left;z-index:251704320;visibility:visible" from="9.9pt,5.65pt" to="71.7pt,5.65pt"/>
        </w:pict>
      </w:r>
      <w:r>
        <w:rPr>
          <w:noProof/>
        </w:rPr>
        <w:pict>
          <v:line id="Düz Bağlayıcı 161" o:spid="_x0000_s1130" style="position:absolute;left:0;text-align:left;z-index:251706368;visibility:visible" from="230.4pt,5.65pt" to="289.45pt,5.65pt"/>
        </w:pict>
      </w:r>
      <w:r>
        <w:rPr>
          <w:noProof/>
        </w:rPr>
        <w:pict>
          <v:line id="Düz Bağlayıcı 162" o:spid="_x0000_s1131" style="position:absolute;left:0;text-align:left;z-index:251707392;visibility:visible" from="314.65pt,5.65pt" to="375.1pt,5.65pt"/>
        </w:pict>
      </w:r>
      <w:r>
        <w:rPr>
          <w:noProof/>
        </w:rPr>
        <w:pict>
          <v:line id="Düz Bağlayıcı 160" o:spid="_x0000_s1132" style="position:absolute;left:0;text-align:left;z-index:251705344;visibility:visible" from="106.15pt,5.65pt" to="174.75pt,5.65pt"/>
        </w:pict>
      </w:r>
      <w:r w:rsidRPr="00142681">
        <w:rPr>
          <w:rFonts w:ascii="Comic Sans MS" w:hAnsi="Comic Sans MS" w:cs="Comic Sans MS"/>
        </w:rPr>
        <w:t xml:space="preserve">                                                                                                                                 </w:t>
      </w:r>
    </w:p>
    <w:p w:rsidR="00E60CC3" w:rsidRPr="00142681" w:rsidRDefault="00E60CC3" w:rsidP="00D06C93">
      <w:pPr>
        <w:ind w:firstLine="284"/>
        <w:rPr>
          <w:rFonts w:ascii="Comic Sans MS" w:hAnsi="Comic Sans MS" w:cs="Comic Sans MS"/>
        </w:rPr>
      </w:pPr>
      <w:r w:rsidRPr="00142681">
        <w:rPr>
          <w:rFonts w:ascii="Comic Sans MS" w:hAnsi="Comic Sans MS" w:cs="Comic Sans MS"/>
        </w:rPr>
        <w:t xml:space="preserve">      6</w:t>
      </w:r>
      <w:r>
        <w:rPr>
          <w:rFonts w:ascii="Comic Sans MS" w:hAnsi="Comic Sans MS" w:cs="Comic Sans MS"/>
        </w:rPr>
        <w:t xml:space="preserve">9                          </w:t>
      </w:r>
      <w:r w:rsidRPr="00142681">
        <w:rPr>
          <w:rFonts w:ascii="Comic Sans MS" w:hAnsi="Comic Sans MS" w:cs="Comic Sans MS"/>
        </w:rPr>
        <w:t xml:space="preserve">58                             </w:t>
      </w:r>
      <w:r>
        <w:rPr>
          <w:rFonts w:ascii="Comic Sans MS" w:hAnsi="Comic Sans MS" w:cs="Comic Sans MS"/>
        </w:rPr>
        <w:t xml:space="preserve">  </w:t>
      </w:r>
      <w:r w:rsidRPr="00142681">
        <w:rPr>
          <w:rFonts w:ascii="Comic Sans MS" w:hAnsi="Comic Sans MS" w:cs="Comic Sans MS"/>
        </w:rPr>
        <w:t xml:space="preserve">36              </w:t>
      </w:r>
      <w:r>
        <w:rPr>
          <w:rFonts w:ascii="Comic Sans MS" w:hAnsi="Comic Sans MS" w:cs="Comic Sans MS"/>
        </w:rPr>
        <w:t xml:space="preserve">   </w:t>
      </w:r>
      <w:r w:rsidRPr="00142681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142681">
        <w:rPr>
          <w:rFonts w:ascii="Comic Sans MS" w:hAnsi="Comic Sans MS" w:cs="Comic Sans MS"/>
        </w:rPr>
        <w:t xml:space="preserve">  53</w:t>
      </w:r>
    </w:p>
    <w:p w:rsidR="00E60CC3" w:rsidRPr="00142681" w:rsidRDefault="00E60CC3" w:rsidP="00D06C93">
      <w:pPr>
        <w:ind w:firstLine="284"/>
        <w:rPr>
          <w:rFonts w:ascii="Comic Sans MS" w:hAnsi="Comic Sans MS" w:cs="Comic Sans MS"/>
        </w:rPr>
      </w:pPr>
    </w:p>
    <w:p w:rsidR="00E60CC3" w:rsidRPr="00142681" w:rsidRDefault="00E60CC3" w:rsidP="00D06C93">
      <w:pPr>
        <w:ind w:firstLine="284"/>
        <w:rPr>
          <w:rFonts w:ascii="Comic Sans MS" w:hAnsi="Comic Sans MS" w:cs="Comic Sans MS"/>
        </w:rPr>
      </w:pPr>
    </w:p>
    <w:p w:rsidR="00E60CC3" w:rsidRPr="00142681" w:rsidRDefault="00E60CC3" w:rsidP="00D06C93">
      <w:pPr>
        <w:ind w:firstLine="284"/>
        <w:rPr>
          <w:rFonts w:ascii="Comic Sans MS" w:hAnsi="Comic Sans MS" w:cs="Comic Sans MS"/>
        </w:rPr>
      </w:pPr>
      <w:r w:rsidRPr="00142681">
        <w:rPr>
          <w:rFonts w:ascii="Comic Sans MS" w:hAnsi="Comic Sans MS" w:cs="Comic Sans MS"/>
        </w:rPr>
        <w:t xml:space="preserve">      9 7                          5 </w:t>
      </w:r>
      <w:r>
        <w:rPr>
          <w:rFonts w:ascii="Comic Sans MS" w:hAnsi="Comic Sans MS" w:cs="Comic Sans MS"/>
        </w:rPr>
        <w:t xml:space="preserve">7                           </w:t>
      </w:r>
      <w:r w:rsidRPr="00142681">
        <w:rPr>
          <w:rFonts w:ascii="Comic Sans MS" w:hAnsi="Comic Sans MS" w:cs="Comic Sans MS"/>
        </w:rPr>
        <w:t xml:space="preserve"> 1 </w:t>
      </w:r>
      <w:r>
        <w:rPr>
          <w:rFonts w:ascii="Comic Sans MS" w:hAnsi="Comic Sans MS" w:cs="Comic Sans MS"/>
        </w:rPr>
        <w:t>2                     8</w:t>
      </w:r>
      <w:r w:rsidRPr="00142681">
        <w:rPr>
          <w:rFonts w:ascii="Comic Sans MS" w:hAnsi="Comic Sans MS" w:cs="Comic Sans MS"/>
        </w:rPr>
        <w:t>0</w:t>
      </w:r>
    </w:p>
    <w:p w:rsidR="00E60CC3" w:rsidRPr="00142681" w:rsidRDefault="00E60CC3" w:rsidP="00D06C93">
      <w:pPr>
        <w:ind w:firstLine="284"/>
        <w:rPr>
          <w:rFonts w:ascii="Comic Sans MS" w:hAnsi="Comic Sans MS" w:cs="Comic Sans MS"/>
        </w:rPr>
      </w:pPr>
      <w:r>
        <w:rPr>
          <w:noProof/>
        </w:rPr>
        <w:pict>
          <v:rect id="Dikdörtgen 158" o:spid="_x0000_s1133" style="position:absolute;left:0;text-align:left;margin-left:356.75pt;margin-top:2.9pt;width:19.65pt;height:18pt;z-index:251711488;visibility:visible" strokeweight="1.25pt"/>
        </w:pict>
      </w:r>
      <w:r>
        <w:rPr>
          <w:noProof/>
        </w:rPr>
        <w:pict>
          <v:rect id="Dikdörtgen 157" o:spid="_x0000_s1134" style="position:absolute;left:0;text-align:left;margin-left:263.65pt;margin-top:2.9pt;width:19pt;height:18pt;z-index:251710464;visibility:visible" strokeweight="1.25pt"/>
        </w:pict>
      </w:r>
      <w:r>
        <w:rPr>
          <w:noProof/>
        </w:rPr>
        <w:pict>
          <v:rect id="Dikdörtgen 156" o:spid="_x0000_s1135" style="position:absolute;left:0;text-align:left;margin-left:142.7pt;margin-top:2.9pt;width:20.35pt;height:18pt;z-index:251709440;visibility:visible" strokeweight="1.25pt"/>
        </w:pict>
      </w:r>
      <w:r>
        <w:rPr>
          <w:noProof/>
        </w:rPr>
        <w:pict>
          <v:rect id="Dikdörtgen 155" o:spid="_x0000_s1136" style="position:absolute;left:0;text-align:left;margin-left:31.35pt;margin-top:2.9pt;width:23.75pt;height:18pt;z-index:251708416;visibility:visible" strokeweight="1.25pt"/>
        </w:pict>
      </w:r>
    </w:p>
    <w:p w:rsidR="00E60CC3" w:rsidRPr="00142681" w:rsidRDefault="00E60CC3" w:rsidP="00D06C93">
      <w:pPr>
        <w:ind w:firstLine="284"/>
        <w:rPr>
          <w:rFonts w:ascii="Comic Sans MS" w:hAnsi="Comic Sans MS" w:cs="Comic Sans MS"/>
        </w:rPr>
      </w:pPr>
      <w:r>
        <w:rPr>
          <w:noProof/>
        </w:rPr>
        <w:pict>
          <v:line id="Düz Bağlayıcı 151" o:spid="_x0000_s1137" style="position:absolute;left:0;text-align:left;z-index:251712512;visibility:visible" from="9.9pt,13.35pt" to="71.85pt,13.35pt"/>
        </w:pict>
      </w:r>
      <w:r>
        <w:rPr>
          <w:noProof/>
        </w:rPr>
        <w:pict>
          <v:line id="Düz Bağlayıcı 154" o:spid="_x0000_s1138" style="position:absolute;left:0;text-align:left;z-index:251715584;visibility:visible" from="328.95pt,13.35pt" to="382.6pt,13.35pt"/>
        </w:pict>
      </w:r>
      <w:r>
        <w:rPr>
          <w:noProof/>
        </w:rPr>
        <w:pict>
          <v:line id="Düz Bağlayıcı 153" o:spid="_x0000_s1139" style="position:absolute;left:0;text-align:left;z-index:251714560;visibility:visible" from="221.6pt,13.45pt" to="293.6pt,13.45pt"/>
        </w:pict>
      </w:r>
      <w:r>
        <w:rPr>
          <w:noProof/>
        </w:rPr>
        <w:pict>
          <v:line id="Düz Bağlayıcı 152" o:spid="_x0000_s1140" style="position:absolute;left:0;text-align:left;z-index:251713536;visibility:visible" from="104.05pt,13.45pt" to="185.05pt,13.45pt"/>
        </w:pict>
      </w:r>
      <w:r w:rsidRPr="00142681">
        <w:rPr>
          <w:rFonts w:ascii="Comic Sans MS" w:hAnsi="Comic Sans MS" w:cs="Comic Sans MS"/>
        </w:rPr>
        <w:t>-</w:t>
      </w:r>
      <w:r>
        <w:rPr>
          <w:rFonts w:ascii="Comic Sans MS" w:hAnsi="Comic Sans MS" w:cs="Comic Sans MS"/>
        </w:rPr>
        <w:t xml:space="preserve">                            </w:t>
      </w:r>
      <w:r w:rsidRPr="00142681">
        <w:rPr>
          <w:rFonts w:ascii="Comic Sans MS" w:hAnsi="Comic Sans MS" w:cs="Comic Sans MS"/>
        </w:rPr>
        <w:t xml:space="preserve"> -                                -                            -</w:t>
      </w:r>
    </w:p>
    <w:p w:rsidR="00E60CC3" w:rsidRPr="00142681" w:rsidRDefault="00E60CC3" w:rsidP="00D06C93">
      <w:pPr>
        <w:ind w:firstLine="284"/>
        <w:rPr>
          <w:rFonts w:ascii="Comic Sans MS" w:hAnsi="Comic Sans MS" w:cs="Comic Sans MS"/>
        </w:rPr>
      </w:pPr>
      <w:r w:rsidRPr="00142681">
        <w:rPr>
          <w:rFonts w:ascii="Comic Sans MS" w:hAnsi="Comic Sans MS" w:cs="Comic Sans MS"/>
        </w:rPr>
        <w:t xml:space="preserve">      5 4                  </w:t>
      </w:r>
      <w:r>
        <w:rPr>
          <w:rFonts w:ascii="Comic Sans MS" w:hAnsi="Comic Sans MS" w:cs="Comic Sans MS"/>
        </w:rPr>
        <w:t xml:space="preserve">    </w:t>
      </w:r>
      <w:r w:rsidRPr="00142681">
        <w:rPr>
          <w:rFonts w:ascii="Comic Sans MS" w:hAnsi="Comic Sans MS" w:cs="Comic Sans MS"/>
        </w:rPr>
        <w:t xml:space="preserve">   </w:t>
      </w:r>
      <w:r>
        <w:rPr>
          <w:rFonts w:ascii="Comic Sans MS" w:hAnsi="Comic Sans MS" w:cs="Comic Sans MS"/>
        </w:rPr>
        <w:t>1</w:t>
      </w:r>
      <w:r w:rsidRPr="00142681">
        <w:rPr>
          <w:rFonts w:ascii="Comic Sans MS" w:hAnsi="Comic Sans MS" w:cs="Comic Sans MS"/>
        </w:rPr>
        <w:t>8                                4                      4 7</w:t>
      </w:r>
    </w:p>
    <w:p w:rsidR="00E60CC3" w:rsidRDefault="00E60CC3" w:rsidP="00D06C93">
      <w:pPr>
        <w:ind w:firstLine="284"/>
        <w:rPr>
          <w:rFonts w:ascii="Comic Sans MS" w:hAnsi="Comic Sans MS" w:cs="Comic Sans MS"/>
        </w:rPr>
      </w:pPr>
      <w:r>
        <w:rPr>
          <w:noProof/>
        </w:rPr>
        <w:pict>
          <v:line id="Düz Bağlayıcı 79" o:spid="_x0000_s1141" style="position:absolute;left:0;text-align:left;z-index:251716608;visibility:visible" from="-14.45pt,14.2pt" to="577.15pt,14.2pt"/>
        </w:pict>
      </w:r>
    </w:p>
    <w:p w:rsidR="00E60CC3" w:rsidRDefault="00E60CC3" w:rsidP="00D06C93">
      <w:pPr>
        <w:ind w:firstLine="284"/>
        <w:rPr>
          <w:rFonts w:ascii="Comic Sans MS" w:hAnsi="Comic Sans MS" w:cs="Comic Sans MS"/>
        </w:rPr>
        <w:sectPr w:rsidR="00E60CC3" w:rsidSect="00D06C93">
          <w:type w:val="continuous"/>
          <w:pgSz w:w="11906" w:h="16838" w:code="9"/>
          <w:pgMar w:top="284" w:right="140" w:bottom="993" w:left="426" w:header="709" w:footer="680" w:gutter="0"/>
          <w:paperSrc w:first="4"/>
          <w:cols w:space="286"/>
          <w:docGrid w:linePitch="360"/>
        </w:sectPr>
      </w:pPr>
    </w:p>
    <w:p w:rsidR="00E60CC3" w:rsidRDefault="00E60CC3" w:rsidP="00D06C93">
      <w:pPr>
        <w:ind w:firstLine="284"/>
        <w:rPr>
          <w:rFonts w:ascii="Comic Sans MS" w:hAnsi="Comic Sans MS" w:cs="Comic Sans MS"/>
        </w:rPr>
      </w:pPr>
      <w:r w:rsidRPr="00D06C93">
        <w:rPr>
          <w:rFonts w:ascii="Comic Sans MS" w:hAnsi="Comic Sans MS" w:cs="Comic Sans MS"/>
        </w:rPr>
        <w:t xml:space="preserve">      </w:t>
      </w:r>
    </w:p>
    <w:p w:rsidR="00E60CC3" w:rsidRPr="00D06C93" w:rsidRDefault="00E60CC3" w:rsidP="00D06C93">
      <w:pPr>
        <w:ind w:firstLine="284"/>
        <w:rPr>
          <w:rFonts w:ascii="Comic Sans MS" w:hAnsi="Comic Sans MS" w:cs="Comic Sans MS"/>
        </w:rPr>
      </w:pPr>
      <w:r w:rsidRPr="00D06C93">
        <w:rPr>
          <w:rFonts w:ascii="Comic Sans MS" w:hAnsi="Comic Sans MS" w:cs="Comic Sans MS"/>
        </w:rPr>
        <w:t>Aşağıdaki problemleri çözünüz.</w:t>
      </w:r>
    </w:p>
    <w:p w:rsidR="00E60CC3" w:rsidRPr="00D06C93" w:rsidRDefault="00E60CC3" w:rsidP="00D06C93">
      <w:pPr>
        <w:rPr>
          <w:rFonts w:ascii="Comic Sans MS" w:hAnsi="Comic Sans MS" w:cs="Comic Sans MS"/>
        </w:rPr>
      </w:pPr>
      <w:bookmarkStart w:id="0" w:name="_GoBack"/>
      <w:bookmarkEnd w:id="0"/>
    </w:p>
    <w:p w:rsidR="00E60CC3" w:rsidRPr="00D06C93" w:rsidRDefault="00E60CC3" w:rsidP="00D06C93">
      <w:pPr>
        <w:jc w:val="bot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D06C93">
        <w:rPr>
          <w:rFonts w:ascii="Comic Sans MS" w:hAnsi="Comic Sans MS" w:cs="Comic Sans MS"/>
        </w:rPr>
        <w:t>Sınıfımıza 20 tebeşir getirdik. Bu tebeşirlerin 11 tanesini kullandık. Kullanmadığımız kaç tebeşir kaldı?</w:t>
      </w:r>
    </w:p>
    <w:p w:rsidR="00E60CC3" w:rsidRDefault="00E60CC3" w:rsidP="00D06C93">
      <w:pPr>
        <w:ind w:hanging="142"/>
        <w:jc w:val="both"/>
        <w:rPr>
          <w:rFonts w:ascii="Comic Sans MS" w:hAnsi="Comic Sans MS" w:cs="Comic Sans MS"/>
        </w:rPr>
      </w:pPr>
    </w:p>
    <w:p w:rsidR="00E60CC3" w:rsidRDefault="00E60CC3" w:rsidP="00D06C93">
      <w:pPr>
        <w:ind w:hanging="142"/>
        <w:jc w:val="both"/>
        <w:rPr>
          <w:rFonts w:ascii="Comic Sans MS" w:hAnsi="Comic Sans MS" w:cs="Comic Sans MS"/>
        </w:rPr>
      </w:pPr>
    </w:p>
    <w:p w:rsidR="00E60CC3" w:rsidRDefault="00E60CC3" w:rsidP="00D06C93">
      <w:pPr>
        <w:ind w:hanging="142"/>
        <w:jc w:val="both"/>
        <w:rPr>
          <w:rFonts w:ascii="Comic Sans MS" w:hAnsi="Comic Sans MS" w:cs="Comic Sans MS"/>
        </w:rPr>
      </w:pPr>
    </w:p>
    <w:p w:rsidR="00E60CC3" w:rsidRDefault="00E60CC3" w:rsidP="00D06C93">
      <w:pPr>
        <w:ind w:hanging="142"/>
        <w:jc w:val="both"/>
        <w:rPr>
          <w:rFonts w:ascii="Comic Sans MS" w:hAnsi="Comic Sans MS" w:cs="Comic Sans MS"/>
        </w:rPr>
      </w:pPr>
    </w:p>
    <w:p w:rsidR="00E60CC3" w:rsidRPr="00D06C93" w:rsidRDefault="00E60CC3" w:rsidP="00D06C93">
      <w:pPr>
        <w:ind w:hanging="142"/>
        <w:jc w:val="both"/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D06C93">
        <w:rPr>
          <w:rFonts w:ascii="Comic Sans MS" w:hAnsi="Comic Sans MS" w:cs="Comic Sans MS"/>
        </w:rPr>
        <w:t>Bir çıkarma işleminde çıkan 19 ,eksilen 37 ise fark kaçtır?</w:t>
      </w: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Pr="00D06C9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D06C93">
        <w:rPr>
          <w:rFonts w:ascii="Comic Sans MS" w:hAnsi="Comic Sans MS" w:cs="Comic Sans MS"/>
        </w:rPr>
        <w:t>Hangi sayının 29  eksiği  31’dir?</w:t>
      </w: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Pr="00D06C93" w:rsidRDefault="00E60CC3" w:rsidP="00D06C93">
      <w:pPr>
        <w:rPr>
          <w:rFonts w:ascii="Comic Sans MS" w:hAnsi="Comic Sans MS" w:cs="Comic Sans MS"/>
        </w:rPr>
      </w:pPr>
      <w:r w:rsidRPr="00D06C93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*</w:t>
      </w:r>
      <w:r w:rsidRPr="00D06C93">
        <w:rPr>
          <w:rFonts w:ascii="Comic Sans MS" w:hAnsi="Comic Sans MS" w:cs="Comic Sans MS"/>
        </w:rPr>
        <w:t xml:space="preserve">Şeymanur’un 36 tokası vardı. Ablasının ise Şeymanur’dan  14  eksik tokası vardı. </w:t>
      </w:r>
      <w:r w:rsidRPr="00D06C93">
        <w:rPr>
          <w:rFonts w:ascii="Comic Sans MS" w:hAnsi="Comic Sans MS" w:cs="Comic Sans MS"/>
          <w:u w:val="single"/>
        </w:rPr>
        <w:t>İkisinin</w:t>
      </w:r>
      <w:r w:rsidRPr="00D06C93">
        <w:rPr>
          <w:rFonts w:ascii="Comic Sans MS" w:hAnsi="Comic Sans MS" w:cs="Comic Sans MS"/>
        </w:rPr>
        <w:t xml:space="preserve"> tokaları toplamı kaçtır?</w:t>
      </w:r>
    </w:p>
    <w:p w:rsidR="00E60CC3" w:rsidRPr="00D06C93" w:rsidRDefault="00E60CC3" w:rsidP="00D06C93">
      <w:pPr>
        <w:jc w:val="both"/>
        <w:rPr>
          <w:rFonts w:ascii="Comic Sans MS" w:hAnsi="Comic Sans MS" w:cs="Comic Sans MS"/>
        </w:rPr>
      </w:pPr>
    </w:p>
    <w:p w:rsidR="00E60CC3" w:rsidRDefault="00E60CC3" w:rsidP="00D06C93">
      <w:pPr>
        <w:jc w:val="both"/>
        <w:rPr>
          <w:rFonts w:ascii="Comic Sans MS" w:hAnsi="Comic Sans MS" w:cs="Comic Sans MS"/>
        </w:rPr>
      </w:pPr>
    </w:p>
    <w:p w:rsidR="00E60CC3" w:rsidRPr="00D06C93" w:rsidRDefault="00E60CC3" w:rsidP="00D06C93">
      <w:pPr>
        <w:jc w:val="both"/>
        <w:rPr>
          <w:rFonts w:ascii="Comic Sans MS" w:hAnsi="Comic Sans MS" w:cs="Comic Sans MS"/>
        </w:rPr>
      </w:pPr>
    </w:p>
    <w:p w:rsidR="00E60CC3" w:rsidRDefault="00E60CC3" w:rsidP="00D06C93">
      <w:pPr>
        <w:jc w:val="both"/>
        <w:rPr>
          <w:rFonts w:ascii="Comic Sans MS" w:hAnsi="Comic Sans MS" w:cs="Comic Sans MS"/>
        </w:rPr>
      </w:pPr>
    </w:p>
    <w:p w:rsidR="00E60CC3" w:rsidRPr="00D06C93" w:rsidRDefault="00E60CC3" w:rsidP="00D06C93">
      <w:pPr>
        <w:jc w:val="both"/>
        <w:rPr>
          <w:rFonts w:ascii="Comic Sans MS" w:hAnsi="Comic Sans MS" w:cs="Comic Sans MS"/>
        </w:rPr>
      </w:pPr>
    </w:p>
    <w:p w:rsidR="00E60CC3" w:rsidRPr="00D06C93" w:rsidRDefault="00E60CC3" w:rsidP="00D06C93">
      <w:pPr>
        <w:jc w:val="bot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</w:t>
      </w:r>
      <w:r w:rsidRPr="00D06C93">
        <w:rPr>
          <w:rFonts w:ascii="Comic Sans MS" w:hAnsi="Comic Sans MS" w:cs="Comic Sans MS"/>
        </w:rPr>
        <w:t>Kümesteki 97 tavuktan önce 23 tanesi , sonra 31 tanesi satıldı.Kümeste kaç tavuk kaldı?</w:t>
      </w:r>
    </w:p>
    <w:p w:rsidR="00E60CC3" w:rsidRPr="00D06C9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Default="00E60CC3" w:rsidP="00D06C93">
      <w:pPr>
        <w:rPr>
          <w:rFonts w:ascii="Comic Sans MS" w:hAnsi="Comic Sans MS" w:cs="Comic Sans MS"/>
        </w:rPr>
      </w:pPr>
    </w:p>
    <w:p w:rsidR="00E60CC3" w:rsidRPr="00D06C93" w:rsidRDefault="00E60CC3" w:rsidP="00D06C9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*65 ‘in 18 fazlasının 44 eksiği kaçtır?</w:t>
      </w:r>
    </w:p>
    <w:p w:rsidR="00E60CC3" w:rsidRPr="00D06C93" w:rsidRDefault="00E60CC3"/>
    <w:sectPr w:rsidR="00E60CC3" w:rsidRPr="00D06C93" w:rsidSect="00D06C93">
      <w:type w:val="continuous"/>
      <w:pgSz w:w="11906" w:h="16838" w:code="9"/>
      <w:pgMar w:top="284" w:right="346" w:bottom="249" w:left="425" w:header="709" w:footer="0" w:gutter="0"/>
      <w:paperSrc w:first="4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CC3" w:rsidRDefault="00E60CC3" w:rsidP="00D06C93">
      <w:r>
        <w:separator/>
      </w:r>
    </w:p>
  </w:endnote>
  <w:endnote w:type="continuationSeparator" w:id="0">
    <w:p w:rsidR="00E60CC3" w:rsidRDefault="00E60CC3" w:rsidP="00D06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yta">
    <w:altName w:val="Century Gothic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C3" w:rsidRDefault="00E60CC3" w:rsidP="00C7686F">
    <w:pPr>
      <w:pStyle w:val="Footer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C3" w:rsidRDefault="00E60C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CC3" w:rsidRDefault="00E60CC3" w:rsidP="00D06C93">
      <w:r>
        <w:separator/>
      </w:r>
    </w:p>
  </w:footnote>
  <w:footnote w:type="continuationSeparator" w:id="0">
    <w:p w:rsidR="00E60CC3" w:rsidRDefault="00E60CC3" w:rsidP="00D06C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14555"/>
    <w:multiLevelType w:val="hybridMultilevel"/>
    <w:tmpl w:val="14CC53A4"/>
    <w:lvl w:ilvl="0" w:tplc="041F000F">
      <w:start w:val="1"/>
      <w:numFmt w:val="decimal"/>
      <w:lvlText w:val="%1."/>
      <w:lvlJc w:val="left"/>
      <w:pPr>
        <w:ind w:left="1372" w:hanging="360"/>
      </w:pPr>
    </w:lvl>
    <w:lvl w:ilvl="1" w:tplc="041F0019">
      <w:start w:val="1"/>
      <w:numFmt w:val="lowerLetter"/>
      <w:lvlText w:val="%2."/>
      <w:lvlJc w:val="left"/>
      <w:pPr>
        <w:ind w:left="2092" w:hanging="360"/>
      </w:pPr>
    </w:lvl>
    <w:lvl w:ilvl="2" w:tplc="041F001B">
      <w:start w:val="1"/>
      <w:numFmt w:val="lowerRoman"/>
      <w:lvlText w:val="%3."/>
      <w:lvlJc w:val="right"/>
      <w:pPr>
        <w:ind w:left="2812" w:hanging="180"/>
      </w:pPr>
    </w:lvl>
    <w:lvl w:ilvl="3" w:tplc="041F000F">
      <w:start w:val="1"/>
      <w:numFmt w:val="decimal"/>
      <w:lvlText w:val="%4."/>
      <w:lvlJc w:val="left"/>
      <w:pPr>
        <w:ind w:left="3532" w:hanging="360"/>
      </w:pPr>
    </w:lvl>
    <w:lvl w:ilvl="4" w:tplc="041F0019">
      <w:start w:val="1"/>
      <w:numFmt w:val="lowerLetter"/>
      <w:lvlText w:val="%5."/>
      <w:lvlJc w:val="left"/>
      <w:pPr>
        <w:ind w:left="4252" w:hanging="360"/>
      </w:pPr>
    </w:lvl>
    <w:lvl w:ilvl="5" w:tplc="041F001B">
      <w:start w:val="1"/>
      <w:numFmt w:val="lowerRoman"/>
      <w:lvlText w:val="%6."/>
      <w:lvlJc w:val="right"/>
      <w:pPr>
        <w:ind w:left="4972" w:hanging="180"/>
      </w:pPr>
    </w:lvl>
    <w:lvl w:ilvl="6" w:tplc="041F000F">
      <w:start w:val="1"/>
      <w:numFmt w:val="decimal"/>
      <w:lvlText w:val="%7."/>
      <w:lvlJc w:val="left"/>
      <w:pPr>
        <w:ind w:left="5692" w:hanging="360"/>
      </w:pPr>
    </w:lvl>
    <w:lvl w:ilvl="7" w:tplc="041F0019">
      <w:start w:val="1"/>
      <w:numFmt w:val="lowerLetter"/>
      <w:lvlText w:val="%8."/>
      <w:lvlJc w:val="left"/>
      <w:pPr>
        <w:ind w:left="6412" w:hanging="360"/>
      </w:pPr>
    </w:lvl>
    <w:lvl w:ilvl="8" w:tplc="041F001B">
      <w:start w:val="1"/>
      <w:numFmt w:val="lowerRoman"/>
      <w:lvlText w:val="%9."/>
      <w:lvlJc w:val="right"/>
      <w:pPr>
        <w:ind w:left="7132" w:hanging="180"/>
      </w:pPr>
    </w:lvl>
  </w:abstractNum>
  <w:abstractNum w:abstractNumId="1">
    <w:nsid w:val="5677576B"/>
    <w:multiLevelType w:val="hybridMultilevel"/>
    <w:tmpl w:val="DC9CF7B4"/>
    <w:lvl w:ilvl="0" w:tplc="041F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7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09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1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5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7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12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C93"/>
    <w:rsid w:val="000C0AE8"/>
    <w:rsid w:val="00142681"/>
    <w:rsid w:val="00154788"/>
    <w:rsid w:val="002D0461"/>
    <w:rsid w:val="003B1E8A"/>
    <w:rsid w:val="0043791C"/>
    <w:rsid w:val="00484695"/>
    <w:rsid w:val="005D168B"/>
    <w:rsid w:val="006C5CDE"/>
    <w:rsid w:val="00923DE8"/>
    <w:rsid w:val="009D6184"/>
    <w:rsid w:val="00C7686F"/>
    <w:rsid w:val="00D06C93"/>
    <w:rsid w:val="00DB3E79"/>
    <w:rsid w:val="00E60CC3"/>
    <w:rsid w:val="00EA182C"/>
    <w:rsid w:val="00F91E6E"/>
    <w:rsid w:val="00FA2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C9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06C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06C93"/>
    <w:rPr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D06C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06C93"/>
    <w:rPr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D06C93"/>
    <w:pPr>
      <w:ind w:left="720"/>
    </w:pPr>
  </w:style>
  <w:style w:type="character" w:styleId="Hyperlink">
    <w:name w:val="Hyperlink"/>
    <w:basedOn w:val="DefaultParagraphFont"/>
    <w:uiPriority w:val="99"/>
    <w:rsid w:val="003B1E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26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2</Pages>
  <Words>425</Words>
  <Characters>2427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dnzzdmr</dc:creator>
  <cp:keywords>www.sorubak.com</cp:keywords>
  <dc:description>www.sorubak.com</dc:description>
  <cp:lastModifiedBy>EDANUR</cp:lastModifiedBy>
  <cp:revision>2</cp:revision>
  <cp:lastPrinted>2013-03-01T07:42:00Z</cp:lastPrinted>
  <dcterms:created xsi:type="dcterms:W3CDTF">2013-03-01T07:30:00Z</dcterms:created>
  <dcterms:modified xsi:type="dcterms:W3CDTF">2013-04-20T12:55:00Z</dcterms:modified>
  <cp:category>www.sorubak.com</cp:category>
</cp:coreProperties>
</file>