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BC" w:rsidRDefault="002214BC" w:rsidP="00564FE2">
      <w:pPr>
        <w:jc w:val="center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53.5pt;margin-top:31.5pt;width:297pt;height:252.75pt;z-index:251664384;visibility:visible">
            <v:textbox>
              <w:txbxContent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605DDC">
                    <w:rPr>
                      <w:rFonts w:ascii="Comic Sans MS" w:hAnsi="Comic Sans MS" w:cs="Comic Sans MS"/>
                      <w:sz w:val="24"/>
                      <w:szCs w:val="24"/>
                    </w:rPr>
                    <w:t>Aşağıdaki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kutuların her birine 5 adet çizgi</w:t>
                  </w:r>
                  <w:r w:rsidRPr="00605DDC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çiziniz.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hyperlink r:id="rId5" w:history="1">
                    <w:r w:rsidRPr="000A26B5">
                      <w:rPr>
                        <w:rStyle w:val="Hyperlink"/>
                        <w:rFonts w:ascii="Comic Sans MS" w:hAnsi="Comic Sans MS" w:cs="Comic Sans MS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</w:p>
                <w:p w:rsidR="002214BC" w:rsidRPr="00605DD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……..     +    ……..     +     ……      +    ……….     =  ………..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</w:t>
                  </w:r>
                </w:p>
                <w:p w:rsidR="002214BC" w:rsidRPr="005C7461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 . tane  ………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…….  defa ……..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= 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2214BC" w:rsidRPr="005C7461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…….  çarpı ……..  =  ……….  eder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-25.5pt;margin-top:31.5pt;width:275.25pt;height:26.25pt;z-index:251645952;visibility:visible">
            <v:textbox>
              <w:txbxContent>
                <w:p w:rsidR="002214BC" w:rsidRPr="00564FE2" w:rsidRDefault="002214BC" w:rsidP="00564FE2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64FE2">
                    <w:rPr>
                      <w:rFonts w:ascii="Comic Sans MS" w:hAnsi="Comic Sans MS" w:cs="Comic Sans MS"/>
                      <w:sz w:val="24"/>
                      <w:szCs w:val="24"/>
                    </w:rPr>
                    <w:t>Aşağıdaki ineklerin kaç ayağı vardır?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8"/>
          <w:szCs w:val="28"/>
        </w:rPr>
        <w:t>ÇARPMA İŞLEMİNE GİRİŞ ÇALIŞMAMIZ</w:t>
      </w:r>
    </w:p>
    <w:p w:rsidR="002214BC" w:rsidRDefault="002214BC" w:rsidP="00564FE2">
      <w:pPr>
        <w:jc w:val="center"/>
        <w:rPr>
          <w:rFonts w:ascii="Comic Sans MS" w:hAnsi="Comic Sans MS" w:cs="Comic Sans MS"/>
          <w:sz w:val="28"/>
          <w:szCs w:val="28"/>
        </w:rPr>
      </w:pPr>
    </w:p>
    <w:p w:rsidR="002214BC" w:rsidRDefault="002214BC" w:rsidP="00F62534">
      <w:pPr>
        <w:tabs>
          <w:tab w:val="left" w:pos="7290"/>
        </w:tabs>
      </w:pPr>
      <w:r>
        <w:rPr>
          <w:noProof/>
          <w:lang w:eastAsia="tr-TR"/>
        </w:rPr>
        <w:pict>
          <v:shape id="Metin Kutusu 7" o:spid="_x0000_s1028" type="#_x0000_t202" style="position:absolute;margin-left:44.25pt;margin-top:116.05pt;width:139.5pt;height:27.75pt;z-index:251651072;visibility:visible" strokeweight=".5pt">
            <v:textbox>
              <w:txbxContent>
                <w:p w:rsidR="002214BC" w:rsidRDefault="002214BC"/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9" type="#_x0000_t75" alt="inek" style="position:absolute;margin-left:155.25pt;margin-top:33.55pt;width:56.25pt;height:45pt;z-index:251649024;visibility:visible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Resim 3" o:spid="_x0000_s1030" type="#_x0000_t75" alt="inek" style="position:absolute;margin-left:94.5pt;margin-top:33.55pt;width:56.25pt;height:45pt;z-index:251648000;visibility:visible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Resim 2" o:spid="_x0000_s1031" type="#_x0000_t75" alt="inek" style="position:absolute;margin-left:38.25pt;margin-top:33.55pt;width:56.25pt;height:45pt;z-index:251646976;visibility:visible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Resim 1" o:spid="_x0000_s1032" type="#_x0000_t75" alt="inek" style="position:absolute;margin-left:-21.75pt;margin-top:33.55pt;width:56.25pt;height:45pt;z-index:251644928;visibility:visible">
            <v:imagedata r:id="rId7" o:title=""/>
            <w10:wrap type="square"/>
          </v:shape>
        </w:pict>
      </w:r>
      <w:r>
        <w:tab/>
      </w:r>
    </w:p>
    <w:p w:rsidR="002214BC" w:rsidRPr="00F62534" w:rsidRDefault="002214BC" w:rsidP="00F62534">
      <w:r>
        <w:rPr>
          <w:noProof/>
          <w:lang w:eastAsia="tr-TR"/>
        </w:rPr>
        <w:pict>
          <v:shape id="Metin Kutusu 21" o:spid="_x0000_s1033" type="#_x0000_t202" style="position:absolute;margin-left:102pt;margin-top:8.85pt;width:47.25pt;height:54pt;z-index:251666432;visibility:visible" fillcolor="window" strokeweight=".5pt">
            <v:textbox>
              <w:txbxContent>
                <w:p w:rsidR="002214BC" w:rsidRDefault="002214BC" w:rsidP="00F62534"/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34" type="#_x0000_t202" style="position:absolute;margin-left:161.25pt;margin-top:9.6pt;width:47.25pt;height:54pt;z-index:251667456;visibility:visible" fillcolor="window" strokeweight=".5pt">
            <v:textbox>
              <w:txbxContent>
                <w:p w:rsidR="002214BC" w:rsidRDefault="002214BC" w:rsidP="00F62534"/>
              </w:txbxContent>
            </v:textbox>
          </v:shape>
        </w:pict>
      </w:r>
      <w:r>
        <w:rPr>
          <w:noProof/>
          <w:lang w:eastAsia="tr-TR"/>
        </w:rPr>
        <w:pict>
          <v:shape id="Metin Kutusu 23" o:spid="_x0000_s1035" type="#_x0000_t202" style="position:absolute;margin-left:222.75pt;margin-top:9.6pt;width:47.25pt;height:54pt;z-index:251668480;visibility:visible" fillcolor="window" strokeweight=".5pt">
            <v:textbox>
              <w:txbxContent>
                <w:p w:rsidR="002214BC" w:rsidRDefault="002214BC" w:rsidP="00F62534"/>
              </w:txbxContent>
            </v:textbox>
          </v:shape>
        </w:pict>
      </w:r>
      <w:r>
        <w:rPr>
          <w:noProof/>
          <w:lang w:eastAsia="tr-TR"/>
        </w:rPr>
        <w:pict>
          <v:shape id="Metin Kutusu 20" o:spid="_x0000_s1036" type="#_x0000_t202" style="position:absolute;margin-left:42.75pt;margin-top:8.1pt;width:47.25pt;height:54pt;z-index:251665408;visibility:visible" strokeweight=".5pt">
            <v:textbox>
              <w:txbxContent>
                <w:p w:rsidR="002214BC" w:rsidRDefault="002214BC"/>
              </w:txbxContent>
            </v:textbox>
          </v:shape>
        </w:pict>
      </w:r>
    </w:p>
    <w:p w:rsidR="002214BC" w:rsidRPr="00F62534" w:rsidRDefault="002214BC" w:rsidP="00F62534"/>
    <w:p w:rsidR="002214BC" w:rsidRPr="00F62534" w:rsidRDefault="002214BC" w:rsidP="00F62534">
      <w:r>
        <w:rPr>
          <w:noProof/>
          <w:lang w:eastAsia="tr-TR"/>
        </w:rPr>
        <w:pict>
          <v:shape id="_x0000_s1037" type="#_x0000_t202" style="position:absolute;margin-left:-252.75pt;margin-top:11.25pt;width:281.25pt;height:146.25pt;z-index:251650048;visibility:visible">
            <v:textbox>
              <w:txbxContent>
                <w:p w:rsidR="002214BC" w:rsidRDefault="002214BC">
                  <w:r>
                    <w:t xml:space="preserve">     …………   +     ………….    +    …………    +     ………..    =  ………..</w:t>
                  </w:r>
                </w:p>
                <w:p w:rsidR="002214BC" w:rsidRDefault="002214BC" w:rsidP="00564FE2"/>
                <w:p w:rsidR="002214BC" w:rsidRPr="005C7461" w:rsidRDefault="002214BC" w:rsidP="00564FE2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 . tane  ………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2214BC" w:rsidRDefault="002214BC" w:rsidP="00564FE2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…….  defa ……..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= 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2214BC" w:rsidRPr="005C7461" w:rsidRDefault="002214BC" w:rsidP="00564FE2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…….  çarpı ……..  =  ……….  eder</w:t>
                  </w:r>
                </w:p>
                <w:p w:rsidR="002214BC" w:rsidRDefault="002214BC"/>
              </w:txbxContent>
            </v:textbox>
          </v:shape>
        </w:pict>
      </w:r>
    </w:p>
    <w:p w:rsidR="002214BC" w:rsidRPr="00F62534" w:rsidRDefault="002214BC" w:rsidP="00F62534">
      <w:r>
        <w:rPr>
          <w:noProof/>
          <w:lang w:eastAsia="tr-TR"/>
        </w:rPr>
        <w:pict>
          <v:shape id="_x0000_s1038" type="#_x0000_t202" style="position:absolute;margin-left:313.5pt;margin-top:14.3pt;width:180pt;height:21.75pt;z-index:251669504;visibility:visible">
            <v:textbox>
              <w:txbxContent>
                <w:p w:rsidR="002214BC" w:rsidRDefault="002214BC"/>
              </w:txbxContent>
            </v:textbox>
          </v:shape>
        </w:pict>
      </w:r>
    </w:p>
    <w:p w:rsidR="002214BC" w:rsidRPr="00F62534" w:rsidRDefault="002214BC" w:rsidP="00F62534"/>
    <w:p w:rsidR="002214BC" w:rsidRDefault="002214BC" w:rsidP="00F62534"/>
    <w:p w:rsidR="002214BC" w:rsidRPr="00F62534" w:rsidRDefault="002214BC" w:rsidP="00F62534">
      <w:pPr>
        <w:tabs>
          <w:tab w:val="left" w:pos="6750"/>
        </w:tabs>
      </w:pPr>
      <w:r>
        <w:rPr>
          <w:noProof/>
          <w:lang w:eastAsia="tr-TR"/>
        </w:rPr>
        <w:pict>
          <v:shape id="Metin Kutusu 2041" o:spid="_x0000_s1039" type="#_x0000_t202" style="position:absolute;margin-left:260.25pt;margin-top:97.7pt;width:283.5pt;height:463.5pt;z-index:251670528;visibility:visible" fillcolor="window" strokeweight=".5pt">
            <v:textbox>
              <w:txbxContent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Aşağıdaki toplama işlemlerini çarpma işlemine çeviriniz.</w:t>
                  </w:r>
                </w:p>
                <w:p w:rsidR="002214BC" w:rsidRPr="00F668E4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A ) 2 + 2 + 2 + 2 + 2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……….  x  ………. = ……….</w:t>
                  </w:r>
                </w:p>
                <w:p w:rsidR="002214BC" w:rsidRPr="00F668E4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B ) 4 + 4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…….. x …….. = ……..</w:t>
                  </w:r>
                </w:p>
                <w:p w:rsidR="002214BC" w:rsidRPr="00F668E4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C ) 3 + 3 + 3 + 3 + 3 + 3 + 3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……. x …….= ….</w:t>
                  </w:r>
                </w:p>
                <w:p w:rsidR="002214BC" w:rsidRPr="00F668E4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D ) 3 + 3 + 3 + 3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……. x …….. = ………..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E ) 5 + 5 + 5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……. x …….. = ……..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F ) 1 + 1 + 1 + 1 + 1 + 1 = ……. x ……… = …….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G ) 2 + 2 = ……. x ……. = …….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H ) 4 + 4 + 4 + 4 + 4 + 4 + 4 + 4 = …… x …….= …….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I ) 3 + 3 + 3 + 3 + 3 = ……. x ……..= …….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İ ) 5 + 5 + 5 + 5 + 5 + 5 + 5 + 5 + 5= …… x …….= …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J ) 3 + 3 = ……. x ……. = …….</w:t>
                  </w:r>
                </w:p>
                <w:p w:rsidR="002214BC" w:rsidRPr="00605DDC" w:rsidRDefault="002214BC" w:rsidP="00F62534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K ) </w:t>
                  </w:r>
                  <w:r>
                    <w:rPr>
                      <w:rFonts w:ascii="Comic Sans MS" w:hAnsi="Comic Sans MS" w:cs="Comic Sans MS"/>
                    </w:rPr>
                    <w:t>2 + 2 + 2 + 2 + 2 + 2 + 2 + 2 + 2 + 2</w:t>
                  </w:r>
                  <w:r w:rsidRPr="00605DDC">
                    <w:rPr>
                      <w:rFonts w:ascii="Comic Sans MS" w:hAnsi="Comic Sans MS" w:cs="Comic Sans MS"/>
                    </w:rPr>
                    <w:t xml:space="preserve"> = …… x …….= …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L ) 4 + 4 + 4 + 4 + 4 = ……. x ……..= …….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M ) 3 + 3  + 3 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……. x …….. = ……..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2214BC" w:rsidRPr="00F668E4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25.5pt;margin-top:318.2pt;width:270.75pt;height:26.25pt;z-index:251660288;visibility:visible">
            <v:textbox>
              <w:txbxContent>
                <w:p w:rsidR="002214BC" w:rsidRPr="00564FE2" w:rsidRDefault="002214BC" w:rsidP="00F62534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Aşağıda kaç tane çiçek</w:t>
                  </w:r>
                  <w:r w:rsidRPr="00564FE2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vardır?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25.5pt;margin-top:71.45pt;width:270.75pt;height:26.25pt;z-index:251652096;visibility:visible">
            <v:textbox>
              <w:txbxContent>
                <w:p w:rsidR="002214BC" w:rsidRPr="00564FE2" w:rsidRDefault="002214BC" w:rsidP="00564FE2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Aşağıdaki tavşanların kaç kula</w:t>
                  </w:r>
                  <w:r w:rsidRPr="00564FE2">
                    <w:rPr>
                      <w:rFonts w:ascii="Comic Sans MS" w:hAnsi="Comic Sans MS" w:cs="Comic Sans MS"/>
                      <w:sz w:val="24"/>
                      <w:szCs w:val="24"/>
                    </w:rPr>
                    <w:t>ğı vardır?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31.5pt;margin-top:402.95pt;width:285pt;height:168.75pt;z-index:251662336;visibility:visible">
            <v:textbox>
              <w:txbxContent>
                <w:p w:rsidR="002214BC" w:rsidRDefault="002214BC" w:rsidP="00F62534">
                  <w:r>
                    <w:t xml:space="preserve">                      …………                   +            ………..    =      ………..</w:t>
                  </w:r>
                </w:p>
                <w:p w:rsidR="002214BC" w:rsidRDefault="002214BC" w:rsidP="00F62534"/>
                <w:p w:rsidR="002214BC" w:rsidRPr="005C7461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 . tane  ………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…….  defa ……..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= 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2214BC" w:rsidRPr="005C7461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…….  çarpı ……..  =  ……….  eder</w:t>
                  </w:r>
                </w:p>
                <w:p w:rsidR="002214BC" w:rsidRDefault="002214BC" w:rsidP="00F62534"/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-31.5pt;margin-top:156.2pt;width:285pt;height:146.25pt;z-index:251657216;visibility:visible">
            <v:textbox>
              <w:txbxContent>
                <w:p w:rsidR="002214BC" w:rsidRDefault="002214BC" w:rsidP="00F62534">
                  <w:r>
                    <w:t xml:space="preserve">     …………   +     ………….    +    …………    +     ………..    =  ………..</w:t>
                  </w:r>
                </w:p>
                <w:p w:rsidR="002214BC" w:rsidRDefault="002214BC" w:rsidP="00F62534"/>
                <w:p w:rsidR="002214BC" w:rsidRPr="005C7461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 . tane  ………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2214BC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…….  defa ……..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= 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2214BC" w:rsidRPr="005C7461" w:rsidRDefault="002214BC" w:rsidP="00F6253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…….  çarpı</w:t>
                  </w:r>
                  <w:bookmarkStart w:id="0" w:name="_GoBack"/>
                  <w:bookmarkEnd w:id="0"/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……..  =  ……….  eder</w:t>
                  </w:r>
                </w:p>
                <w:p w:rsidR="002214BC" w:rsidRDefault="002214BC" w:rsidP="00F62534"/>
              </w:txbxContent>
            </v:textbox>
          </v:shape>
        </w:pict>
      </w:r>
      <w:r>
        <w:rPr>
          <w:noProof/>
          <w:lang w:eastAsia="tr-TR"/>
        </w:rPr>
        <w:pict>
          <v:shape id="Resim 17" o:spid="_x0000_s1044" type="#_x0000_t75" style="position:absolute;margin-left:116.25pt;margin-top:354.2pt;width:96pt;height:36pt;z-index:251661312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Metin Kutusu 19" o:spid="_x0000_s1045" type="#_x0000_t202" style="position:absolute;margin-left:53.25pt;margin-top:427.7pt;width:139.5pt;height:27.75pt;z-index:251663360;visibility:visible" fillcolor="window" strokeweight=".5pt">
            <v:textbox>
              <w:txbxContent>
                <w:p w:rsidR="002214BC" w:rsidRDefault="002214BC" w:rsidP="00F62534"/>
              </w:txbxContent>
            </v:textbox>
          </v:shape>
        </w:pict>
      </w:r>
      <w:r>
        <w:rPr>
          <w:noProof/>
          <w:lang w:eastAsia="tr-TR"/>
        </w:rPr>
        <w:pict>
          <v:shape id="Resim 15" o:spid="_x0000_s1046" type="#_x0000_t75" style="position:absolute;margin-left:9.75pt;margin-top:354.2pt;width:96pt;height:36pt;z-index:251659264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Metin Kutusu 14" o:spid="_x0000_s1047" type="#_x0000_t202" style="position:absolute;margin-left:53.25pt;margin-top:183.2pt;width:139.5pt;height:27.75pt;z-index:251658240;visibility:visible" fillcolor="window" strokeweight=".5pt">
            <v:textbox>
              <w:txbxContent>
                <w:p w:rsidR="002214BC" w:rsidRDefault="002214BC" w:rsidP="00F62534"/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75" alt="http://img94.imageshack.us/img94/7087/tavanboyama1.gif" href="http://www.google.com.tr/url?sa=i&amp;rct=j&amp;q=tav%C5%9Fan+boyama&amp;source=images&amp;cd=&amp;cad=rja&amp;docid=684gGnpZtdsFVM&amp;tbnid=nD-7C3JKYUE1PM:&amp;ved=0CAUQjRw&amp;url=http://www.forumacil.com/cocuk-cizimleri-yazilar/206768-sevimli-tavsan-boyama-sayfalari.html&amp;ei=_LM0UcDVKanryAGjpYCYAQ&amp;bvm=bv.43148975,d.Yms&amp;psig=AFQjCNEi6-LW1C1TlGVjaZ6swY0ixrrGtg&amp;ust=13624948002261" style="position:absolute;margin-left:192.75pt;margin-top:107.45pt;width:67.5pt;height:39.75pt;z-index:251656192;visibility:visible" o:button="t">
            <v:fill o:detectmouseclick="t"/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_x0000_s1049" type="#_x0000_t75" alt="http://img94.imageshack.us/img94/7087/tavanboyama1.gif" href="http://www.google.com.tr/url?sa=i&amp;rct=j&amp;q=tav%C5%9Fan+boyama&amp;source=images&amp;cd=&amp;cad=rja&amp;docid=684gGnpZtdsFVM&amp;tbnid=nD-7C3JKYUE1PM:&amp;ved=0CAUQjRw&amp;url=http://www.forumacil.com/cocuk-cizimleri-yazilar/206768-sevimli-tavsan-boyama-sayfalari.html&amp;ei=_LM0UcDVKanryAGjpYCYAQ&amp;bvm=bv.43148975,d.Yms&amp;psig=AFQjCNEi6-LW1C1TlGVjaZ6swY0ixrrGtg&amp;ust=13624948002261" style="position:absolute;margin-left:116.25pt;margin-top:107.45pt;width:67.5pt;height:39.75pt;z-index:251655168;visibility:visible" o:button="t">
            <v:fill o:detectmouseclick="t"/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_x0000_s1050" type="#_x0000_t75" alt="http://img94.imageshack.us/img94/7087/tavanboyama1.gif" href="http://www.google.com.tr/url?sa=i&amp;rct=j&amp;q=tav%C5%9Fan+boyama&amp;source=images&amp;cd=&amp;cad=rja&amp;docid=684gGnpZtdsFVM&amp;tbnid=nD-7C3JKYUE1PM:&amp;ved=0CAUQjRw&amp;url=http://www.forumacil.com/cocuk-cizimleri-yazilar/206768-sevimli-tavsan-boyama-sayfalari.html&amp;ei=_LM0UcDVKanryAGjpYCYAQ&amp;bvm=bv.43148975,d.Yms&amp;psig=AFQjCNEi6-LW1C1TlGVjaZ6swY0ixrrGtg&amp;ust=13624948002261" style="position:absolute;margin-left:44.25pt;margin-top:103.7pt;width:67.5pt;height:39.75pt;z-index:251654144;visibility:visible" o:button="t">
            <v:fill o:detectmouseclick="t"/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irc_mi" o:spid="_x0000_s1051" type="#_x0000_t75" alt="http://img94.imageshack.us/img94/7087/tavanboyama1.gif" href="http://www.google.com.tr/url?sa=i&amp;rct=j&amp;q=tav%C5%9Fan+boyama&amp;source=images&amp;cd=&amp;cad=rja&amp;docid=684gGnpZtdsFVM&amp;tbnid=nD-7C3JKYUE1PM:&amp;ved=0CAUQjRw&amp;url=http://www.forumacil.com/cocuk-cizimleri-yazilar/206768-sevimli-tavsan-boyama-sayfalari.html&amp;ei=_LM0UcDVKanryAGjpYCYAQ&amp;bvm=bv.43148975,d.Yms&amp;psig=AFQjCNEi6-LW1C1TlGVjaZ6swY0ixrrGtg&amp;ust=13624948002261" style="position:absolute;margin-left:-25.5pt;margin-top:103.7pt;width:67.5pt;height:39.75pt;z-index:251653120;visibility:visible" o:button="t">
            <v:fill o:detectmouseclick="t"/>
            <v:imagedata r:id="rId9" o:title=""/>
            <w10:wrap type="square"/>
          </v:shape>
        </w:pict>
      </w:r>
      <w:r>
        <w:tab/>
      </w:r>
    </w:p>
    <w:sectPr w:rsidR="002214BC" w:rsidRPr="00F62534" w:rsidSect="00564F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57E8F"/>
    <w:multiLevelType w:val="hybridMultilevel"/>
    <w:tmpl w:val="72CA2AFA"/>
    <w:lvl w:ilvl="0" w:tplc="11D6A8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610D5"/>
    <w:multiLevelType w:val="hybridMultilevel"/>
    <w:tmpl w:val="F5AED26E"/>
    <w:lvl w:ilvl="0" w:tplc="D5B03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FE2"/>
    <w:rsid w:val="0000185D"/>
    <w:rsid w:val="0004645E"/>
    <w:rsid w:val="0006706A"/>
    <w:rsid w:val="00075B3B"/>
    <w:rsid w:val="000820BC"/>
    <w:rsid w:val="00085F38"/>
    <w:rsid w:val="000A26B5"/>
    <w:rsid w:val="000A47D2"/>
    <w:rsid w:val="000C1B80"/>
    <w:rsid w:val="000E5AEA"/>
    <w:rsid w:val="000E7CB7"/>
    <w:rsid w:val="001031D3"/>
    <w:rsid w:val="001220CC"/>
    <w:rsid w:val="00144CAA"/>
    <w:rsid w:val="001555AB"/>
    <w:rsid w:val="00174608"/>
    <w:rsid w:val="00180C95"/>
    <w:rsid w:val="00180FC9"/>
    <w:rsid w:val="001B6414"/>
    <w:rsid w:val="001D269E"/>
    <w:rsid w:val="002068C7"/>
    <w:rsid w:val="002214BC"/>
    <w:rsid w:val="002260F6"/>
    <w:rsid w:val="00236F4D"/>
    <w:rsid w:val="002471D7"/>
    <w:rsid w:val="00256FD7"/>
    <w:rsid w:val="0028615F"/>
    <w:rsid w:val="002A4011"/>
    <w:rsid w:val="002A561B"/>
    <w:rsid w:val="002B242A"/>
    <w:rsid w:val="002D1D46"/>
    <w:rsid w:val="002D390E"/>
    <w:rsid w:val="002F2658"/>
    <w:rsid w:val="002F6343"/>
    <w:rsid w:val="00306A48"/>
    <w:rsid w:val="0032649B"/>
    <w:rsid w:val="00364EB6"/>
    <w:rsid w:val="0036553B"/>
    <w:rsid w:val="00380227"/>
    <w:rsid w:val="003C5F87"/>
    <w:rsid w:val="003D24D2"/>
    <w:rsid w:val="003E2C19"/>
    <w:rsid w:val="003F5978"/>
    <w:rsid w:val="004001A9"/>
    <w:rsid w:val="0040112C"/>
    <w:rsid w:val="00412859"/>
    <w:rsid w:val="004138FB"/>
    <w:rsid w:val="004158C8"/>
    <w:rsid w:val="00424DE6"/>
    <w:rsid w:val="0043261E"/>
    <w:rsid w:val="00437EA0"/>
    <w:rsid w:val="00454263"/>
    <w:rsid w:val="00494046"/>
    <w:rsid w:val="004A0967"/>
    <w:rsid w:val="004B62CE"/>
    <w:rsid w:val="004C0171"/>
    <w:rsid w:val="005159FD"/>
    <w:rsid w:val="00534E2C"/>
    <w:rsid w:val="00544D71"/>
    <w:rsid w:val="00547C36"/>
    <w:rsid w:val="0055435F"/>
    <w:rsid w:val="00564FE2"/>
    <w:rsid w:val="005849D2"/>
    <w:rsid w:val="005C201F"/>
    <w:rsid w:val="005C7461"/>
    <w:rsid w:val="005F311C"/>
    <w:rsid w:val="005F6340"/>
    <w:rsid w:val="006043A3"/>
    <w:rsid w:val="00605DDC"/>
    <w:rsid w:val="0060602A"/>
    <w:rsid w:val="006218C2"/>
    <w:rsid w:val="0062287A"/>
    <w:rsid w:val="00630998"/>
    <w:rsid w:val="006651B1"/>
    <w:rsid w:val="00674024"/>
    <w:rsid w:val="006863A3"/>
    <w:rsid w:val="00696A48"/>
    <w:rsid w:val="006A6A62"/>
    <w:rsid w:val="006C404D"/>
    <w:rsid w:val="006D4445"/>
    <w:rsid w:val="006D60B7"/>
    <w:rsid w:val="00714F33"/>
    <w:rsid w:val="00746535"/>
    <w:rsid w:val="0075601A"/>
    <w:rsid w:val="0075731F"/>
    <w:rsid w:val="007660E4"/>
    <w:rsid w:val="007752E6"/>
    <w:rsid w:val="007940EA"/>
    <w:rsid w:val="00797BBE"/>
    <w:rsid w:val="007B4980"/>
    <w:rsid w:val="007E64BC"/>
    <w:rsid w:val="007F252D"/>
    <w:rsid w:val="0080237D"/>
    <w:rsid w:val="0086287B"/>
    <w:rsid w:val="00864965"/>
    <w:rsid w:val="008908D7"/>
    <w:rsid w:val="00893393"/>
    <w:rsid w:val="00893C0A"/>
    <w:rsid w:val="008B695D"/>
    <w:rsid w:val="008C04F6"/>
    <w:rsid w:val="009060DF"/>
    <w:rsid w:val="009074DE"/>
    <w:rsid w:val="00943813"/>
    <w:rsid w:val="0095692D"/>
    <w:rsid w:val="00983EF6"/>
    <w:rsid w:val="0099456C"/>
    <w:rsid w:val="009967DD"/>
    <w:rsid w:val="009C2F0E"/>
    <w:rsid w:val="009E4A2C"/>
    <w:rsid w:val="00A06AE2"/>
    <w:rsid w:val="00A0795D"/>
    <w:rsid w:val="00A1198F"/>
    <w:rsid w:val="00A15EE6"/>
    <w:rsid w:val="00A37B8B"/>
    <w:rsid w:val="00A47D98"/>
    <w:rsid w:val="00A5314B"/>
    <w:rsid w:val="00A7401E"/>
    <w:rsid w:val="00AB3237"/>
    <w:rsid w:val="00AC54CD"/>
    <w:rsid w:val="00AD775E"/>
    <w:rsid w:val="00AF0FB4"/>
    <w:rsid w:val="00B057E5"/>
    <w:rsid w:val="00B13D28"/>
    <w:rsid w:val="00B47B78"/>
    <w:rsid w:val="00B54767"/>
    <w:rsid w:val="00B74181"/>
    <w:rsid w:val="00B812B5"/>
    <w:rsid w:val="00BA0BC6"/>
    <w:rsid w:val="00BA33F1"/>
    <w:rsid w:val="00BA3D6E"/>
    <w:rsid w:val="00BC53CF"/>
    <w:rsid w:val="00BF38C0"/>
    <w:rsid w:val="00BF6DAF"/>
    <w:rsid w:val="00C33EBF"/>
    <w:rsid w:val="00C505F6"/>
    <w:rsid w:val="00C54CE3"/>
    <w:rsid w:val="00C7595D"/>
    <w:rsid w:val="00C91233"/>
    <w:rsid w:val="00CA46B6"/>
    <w:rsid w:val="00CB26A3"/>
    <w:rsid w:val="00CB2CC1"/>
    <w:rsid w:val="00CD2E47"/>
    <w:rsid w:val="00CF1D65"/>
    <w:rsid w:val="00D03A31"/>
    <w:rsid w:val="00D03F17"/>
    <w:rsid w:val="00D44C18"/>
    <w:rsid w:val="00D62E95"/>
    <w:rsid w:val="00D63069"/>
    <w:rsid w:val="00D6700A"/>
    <w:rsid w:val="00D80D48"/>
    <w:rsid w:val="00D90EE8"/>
    <w:rsid w:val="00D92F64"/>
    <w:rsid w:val="00DA7F1D"/>
    <w:rsid w:val="00DB025D"/>
    <w:rsid w:val="00DD388C"/>
    <w:rsid w:val="00DF10F2"/>
    <w:rsid w:val="00DF1311"/>
    <w:rsid w:val="00E01021"/>
    <w:rsid w:val="00E13659"/>
    <w:rsid w:val="00E145D4"/>
    <w:rsid w:val="00E1490A"/>
    <w:rsid w:val="00E17AED"/>
    <w:rsid w:val="00E67A4E"/>
    <w:rsid w:val="00E951EF"/>
    <w:rsid w:val="00EB2AD5"/>
    <w:rsid w:val="00EC1162"/>
    <w:rsid w:val="00EC6710"/>
    <w:rsid w:val="00ED2E64"/>
    <w:rsid w:val="00EE76BC"/>
    <w:rsid w:val="00F02251"/>
    <w:rsid w:val="00F02527"/>
    <w:rsid w:val="00F123D0"/>
    <w:rsid w:val="00F12CDD"/>
    <w:rsid w:val="00F22983"/>
    <w:rsid w:val="00F34087"/>
    <w:rsid w:val="00F35037"/>
    <w:rsid w:val="00F40DB1"/>
    <w:rsid w:val="00F50E87"/>
    <w:rsid w:val="00F5167B"/>
    <w:rsid w:val="00F61FB0"/>
    <w:rsid w:val="00F62534"/>
    <w:rsid w:val="00F66830"/>
    <w:rsid w:val="00F668E4"/>
    <w:rsid w:val="00F8193C"/>
    <w:rsid w:val="00F91EB7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FE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6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4F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64FE2"/>
    <w:pPr>
      <w:ind w:left="720"/>
    </w:pPr>
  </w:style>
  <w:style w:type="character" w:styleId="Hyperlink">
    <w:name w:val="Hyperlink"/>
    <w:basedOn w:val="DefaultParagraphFont"/>
    <w:uiPriority w:val="99"/>
    <w:rsid w:val="001031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10</Words>
  <Characters>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niyalll</dc:creator>
  <cp:keywords>www.sorubak.com</cp:keywords>
  <dc:description>www.sorubak.com</dc:description>
  <cp:lastModifiedBy>EDANUR</cp:lastModifiedBy>
  <cp:revision>4</cp:revision>
  <cp:lastPrinted>2013-03-04T15:02:00Z</cp:lastPrinted>
  <dcterms:created xsi:type="dcterms:W3CDTF">2013-03-04T14:35:00Z</dcterms:created>
  <dcterms:modified xsi:type="dcterms:W3CDTF">2013-04-20T12:41:00Z</dcterms:modified>
  <cp:category>www.sorubak.com</cp:category>
</cp:coreProperties>
</file>