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EF2" w:rsidRPr="00E54570" w:rsidRDefault="00245EF2" w:rsidP="00E54570">
      <w:pPr>
        <w:pStyle w:val="NoSpacing"/>
      </w:pPr>
      <w:r w:rsidRPr="00E54570">
        <w:t xml:space="preserve">Adı Soyadı </w:t>
      </w:r>
      <w:r w:rsidRPr="00E54570">
        <w:rPr>
          <w:sz w:val="16"/>
          <w:szCs w:val="16"/>
        </w:rPr>
        <w:t>:…………………………………..………….</w:t>
      </w:r>
      <w:r w:rsidRPr="00E54570">
        <w:t xml:space="preserve">               Sınıfı - No   : </w:t>
      </w:r>
      <w:r w:rsidRPr="00E54570">
        <w:rPr>
          <w:sz w:val="16"/>
          <w:szCs w:val="16"/>
        </w:rPr>
        <w:t xml:space="preserve">……………….……… </w:t>
      </w:r>
      <w:r w:rsidRPr="00E54570">
        <w:t xml:space="preserve">                                                      </w:t>
      </w:r>
    </w:p>
    <w:p w:rsidR="00245EF2" w:rsidRPr="00E54570" w:rsidRDefault="00245EF2" w:rsidP="00E54570">
      <w:pPr>
        <w:pStyle w:val="NoSpacing"/>
        <w:rPr>
          <w:sz w:val="28"/>
          <w:szCs w:val="28"/>
        </w:rPr>
      </w:pPr>
      <w:r w:rsidRPr="00E54570">
        <w:t xml:space="preserve">                                  </w:t>
      </w:r>
      <w:r w:rsidRPr="00E54570">
        <w:rPr>
          <w:sz w:val="28"/>
          <w:szCs w:val="28"/>
        </w:rPr>
        <w:t>Çalışma Yaprağı</w:t>
      </w:r>
    </w:p>
    <w:p w:rsidR="00245EF2" w:rsidRPr="00E54570" w:rsidRDefault="00245EF2" w:rsidP="00E54570">
      <w:pPr>
        <w:pStyle w:val="NoSpacing"/>
        <w:rPr>
          <w:sz w:val="28"/>
          <w:szCs w:val="28"/>
        </w:rPr>
      </w:pPr>
      <w:r w:rsidRPr="00E54570">
        <w:rPr>
          <w:sz w:val="28"/>
          <w:szCs w:val="28"/>
        </w:rPr>
        <w:t>1- Aşağıdaki şemaya bakarak, toplama ve çarpma işlemlerini yapınız.</w:t>
      </w:r>
    </w:p>
    <w:p w:rsidR="00245EF2" w:rsidRDefault="00245EF2" w:rsidP="00E54570">
      <w:pPr>
        <w:pStyle w:val="NoSpacing"/>
        <w:rPr>
          <w:sz w:val="32"/>
          <w:szCs w:val="32"/>
        </w:rPr>
      </w:pPr>
      <w:r w:rsidRPr="00E54570">
        <w:rPr>
          <w:sz w:val="32"/>
          <w:szCs w:val="32"/>
        </w:rPr>
        <w:t xml:space="preserve"> </w:t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t xml:space="preserve">     </w:t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t xml:space="preserve">     </w:t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t xml:space="preserve">      </w:t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</w:p>
    <w:p w:rsidR="00245EF2" w:rsidRDefault="00245EF2" w:rsidP="00E54570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 xml:space="preserve">     3</w:t>
      </w:r>
      <w:r w:rsidRPr="00E54570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+     3       +     3        +       3   =  12                                                           3</w:t>
      </w:r>
    </w:p>
    <w:p w:rsidR="00245EF2" w:rsidRDefault="00245EF2" w:rsidP="00E54570">
      <w:pPr>
        <w:pStyle w:val="NoSpacing"/>
        <w:rPr>
          <w:sz w:val="32"/>
          <w:szCs w:val="32"/>
        </w:rPr>
      </w:pPr>
      <w:r>
        <w:rPr>
          <w:rFonts w:ascii="Hand Center" w:hAnsi="Hand Center" w:cs="Hand Center"/>
          <w:b/>
          <w:bCs/>
          <w:sz w:val="24"/>
          <w:szCs w:val="24"/>
        </w:rPr>
        <w:t xml:space="preserve">   </w:t>
      </w:r>
      <w:r w:rsidRPr="00E54570">
        <w:rPr>
          <w:rFonts w:ascii="Hand Center" w:hAnsi="Hand Center" w:cs="Hand Center"/>
          <w:b/>
          <w:bCs/>
          <w:sz w:val="24"/>
          <w:szCs w:val="24"/>
        </w:rPr>
        <w:t>4 tane 3, 12 eder</w:t>
      </w:r>
      <w:r>
        <w:rPr>
          <w:rFonts w:ascii="Hand Center" w:hAnsi="Hand Center" w:cs="Hand Center"/>
          <w:b/>
          <w:bCs/>
          <w:sz w:val="24"/>
          <w:szCs w:val="24"/>
        </w:rPr>
        <w:t xml:space="preserve">                                                              </w:t>
      </w:r>
      <w:r w:rsidRPr="00E54570">
        <w:rPr>
          <w:b/>
          <w:bCs/>
          <w:sz w:val="24"/>
          <w:szCs w:val="24"/>
        </w:rPr>
        <w:t>x</w:t>
      </w:r>
      <w:r>
        <w:rPr>
          <w:rFonts w:ascii="Hand writing Mutlu" w:hAnsi="Hand writing Mutlu" w:cs="Hand writing Mutlu"/>
          <w:b/>
          <w:bCs/>
          <w:sz w:val="24"/>
          <w:szCs w:val="24"/>
        </w:rPr>
        <w:t xml:space="preserve">   </w:t>
      </w:r>
      <w:r w:rsidRPr="00E54570">
        <w:rPr>
          <w:sz w:val="32"/>
          <w:szCs w:val="32"/>
        </w:rPr>
        <w:t>4</w:t>
      </w:r>
    </w:p>
    <w:p w:rsidR="00245EF2" w:rsidRDefault="00245EF2" w:rsidP="00E54570">
      <w:pPr>
        <w:pStyle w:val="NoSpacing"/>
        <w:rPr>
          <w:sz w:val="32"/>
          <w:szCs w:val="32"/>
        </w:rPr>
      </w:pPr>
      <w:r>
        <w:rPr>
          <w:noProof/>
          <w:lang w:eastAsia="tr-TR"/>
        </w:rPr>
        <w:pict>
          <v:line id="_x0000_s1026" style="position:absolute;z-index:251658240" from="445.55pt,1.7pt" to="494.45pt,1.7pt"/>
        </w:pict>
      </w:r>
      <w:r>
        <w:rPr>
          <w:sz w:val="32"/>
          <w:szCs w:val="32"/>
        </w:rPr>
        <w:t xml:space="preserve">   4x3 =12                    </w:t>
      </w:r>
      <w:r w:rsidRPr="00E54570">
        <w:rPr>
          <w:rFonts w:ascii="Hand writing Mutlu" w:hAnsi="Hand writing Mutlu" w:cs="Hand writing Mutlu"/>
          <w:b/>
          <w:bCs/>
          <w:sz w:val="24"/>
          <w:szCs w:val="24"/>
        </w:rPr>
        <w:t>4 kere 3, 12 eder.</w:t>
      </w:r>
      <w:r>
        <w:rPr>
          <w:rFonts w:ascii="Hand writing Mutlu" w:hAnsi="Hand writing Mutlu" w:cs="Hand writing Mutlu"/>
          <w:b/>
          <w:bCs/>
          <w:sz w:val="24"/>
          <w:szCs w:val="24"/>
        </w:rPr>
        <w:t xml:space="preserve">           </w:t>
      </w:r>
      <w:r w:rsidRPr="00E54570">
        <w:rPr>
          <w:rFonts w:ascii="Hand writing Mutlu" w:hAnsi="Hand writing Mutlu" w:cs="Hand writing Mutlu"/>
          <w:b/>
          <w:bCs/>
          <w:sz w:val="24"/>
          <w:szCs w:val="24"/>
        </w:rPr>
        <w:t>4 defa 3, 12 eder.</w:t>
      </w:r>
      <w:r>
        <w:rPr>
          <w:rFonts w:ascii="Hand writing Mutlu" w:hAnsi="Hand writing Mutlu" w:cs="Hand writing Mutlu"/>
          <w:b/>
          <w:bCs/>
          <w:sz w:val="24"/>
          <w:szCs w:val="24"/>
        </w:rPr>
        <w:t xml:space="preserve">            </w:t>
      </w:r>
      <w:r>
        <w:rPr>
          <w:sz w:val="32"/>
          <w:szCs w:val="32"/>
        </w:rPr>
        <w:t xml:space="preserve">12   </w:t>
      </w:r>
      <w:r>
        <w:rPr>
          <w:rFonts w:ascii="Hand writing Mutlu" w:hAnsi="Hand writing Mutlu" w:cs="Hand writing Mutlu"/>
          <w:b/>
          <w:bCs/>
          <w:sz w:val="24"/>
          <w:szCs w:val="24"/>
        </w:rPr>
        <w:t xml:space="preserve">       </w:t>
      </w:r>
      <w:r w:rsidRPr="00E54570">
        <w:rPr>
          <w:b/>
          <w:bCs/>
          <w:sz w:val="24"/>
          <w:szCs w:val="24"/>
        </w:rPr>
        <w:t xml:space="preserve"> </w:t>
      </w:r>
    </w:p>
    <w:p w:rsidR="00245EF2" w:rsidRDefault="00245EF2" w:rsidP="00E54570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                                     </w:t>
      </w:r>
    </w:p>
    <w:p w:rsidR="00245EF2" w:rsidRDefault="00245EF2" w:rsidP="00E54570">
      <w:pPr>
        <w:pStyle w:val="NoSpacing"/>
        <w:rPr>
          <w:sz w:val="32"/>
          <w:szCs w:val="32"/>
        </w:rPr>
      </w:pPr>
      <w:hyperlink r:id="rId4" w:history="1">
        <w:r>
          <w:rPr>
            <w:rStyle w:val="Hyperlink"/>
            <w:rFonts w:ascii="Hand writing Mutlu" w:hAnsi="Hand writing Mutlu" w:cs="Hand writing Mutlu"/>
            <w:sz w:val="24"/>
            <w:szCs w:val="24"/>
          </w:rPr>
          <w:t>www.sorubak.com</w:t>
        </w:r>
      </w:hyperlink>
    </w:p>
    <w:p w:rsidR="00245EF2" w:rsidRDefault="00245EF2" w:rsidP="00E54570">
      <w:pPr>
        <w:pStyle w:val="NoSpacing"/>
        <w:rPr>
          <w:sz w:val="32"/>
          <w:szCs w:val="32"/>
        </w:rPr>
      </w:pP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t xml:space="preserve">     </w:t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t xml:space="preserve">     </w:t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t xml:space="preserve">     </w:t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t xml:space="preserve">     </w:t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t xml:space="preserve">     </w:t>
      </w:r>
    </w:p>
    <w:p w:rsidR="00245EF2" w:rsidRDefault="00245EF2" w:rsidP="00E54570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…….      +  …….      + …….      +  …….      + …….    =</w:t>
      </w:r>
    </w:p>
    <w:p w:rsidR="00245EF2" w:rsidRDefault="00245EF2" w:rsidP="00E54570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……………………………………………………………………………………………………</w:t>
      </w:r>
    </w:p>
    <w:p w:rsidR="00245EF2" w:rsidRDefault="00245EF2" w:rsidP="00E54570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…. X … .=    ………………………………………………………………………………………………..</w:t>
      </w:r>
    </w:p>
    <w:p w:rsidR="00245EF2" w:rsidRDefault="00245EF2" w:rsidP="00E54570">
      <w:pPr>
        <w:pStyle w:val="NoSpacing"/>
        <w:rPr>
          <w:sz w:val="32"/>
          <w:szCs w:val="32"/>
        </w:rPr>
      </w:pPr>
    </w:p>
    <w:p w:rsidR="00245EF2" w:rsidRDefault="00245EF2" w:rsidP="00E54570">
      <w:pPr>
        <w:pStyle w:val="NoSpacing"/>
        <w:rPr>
          <w:sz w:val="32"/>
          <w:szCs w:val="32"/>
        </w:rPr>
      </w:pPr>
    </w:p>
    <w:p w:rsidR="00245EF2" w:rsidRDefault="00245EF2" w:rsidP="00E54570">
      <w:pPr>
        <w:pStyle w:val="NoSpacing"/>
        <w:rPr>
          <w:sz w:val="32"/>
          <w:szCs w:val="32"/>
        </w:rPr>
      </w:pP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t xml:space="preserve">     </w:t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</w:p>
    <w:p w:rsidR="00245EF2" w:rsidRDefault="00245EF2" w:rsidP="00E54570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 xml:space="preserve">…….      +  …….    = </w:t>
      </w:r>
    </w:p>
    <w:p w:rsidR="00245EF2" w:rsidRDefault="00245EF2" w:rsidP="00E54570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……………………………………………………………………………………………………</w:t>
      </w:r>
    </w:p>
    <w:p w:rsidR="00245EF2" w:rsidRDefault="00245EF2" w:rsidP="00E54570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…. X … .=    ………………………………………………………………………………………………..</w:t>
      </w:r>
    </w:p>
    <w:p w:rsidR="00245EF2" w:rsidRDefault="00245EF2" w:rsidP="00E54570">
      <w:pPr>
        <w:pStyle w:val="NoSpacing"/>
        <w:rPr>
          <w:sz w:val="32"/>
          <w:szCs w:val="32"/>
        </w:rPr>
      </w:pPr>
    </w:p>
    <w:p w:rsidR="00245EF2" w:rsidRDefault="00245EF2" w:rsidP="00E54570">
      <w:pPr>
        <w:pStyle w:val="NoSpacing"/>
        <w:rPr>
          <w:sz w:val="32"/>
          <w:szCs w:val="32"/>
        </w:rPr>
      </w:pP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t xml:space="preserve">     </w:t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t xml:space="preserve">     </w:t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t xml:space="preserve">     </w:t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t xml:space="preserve">     </w:t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>
        <w:rPr>
          <w:sz w:val="32"/>
          <w:szCs w:val="32"/>
        </w:rPr>
        <w:t xml:space="preserve">    </w:t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t xml:space="preserve">     </w:t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t xml:space="preserve">     </w:t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t xml:space="preserve">   </w:t>
      </w:r>
    </w:p>
    <w:p w:rsidR="00245EF2" w:rsidRDefault="00245EF2" w:rsidP="00E54570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 xml:space="preserve"> …….      +  …….      + …….      +  …….      + …….   +  …….      + …….      +  …….  =</w:t>
      </w:r>
    </w:p>
    <w:p w:rsidR="00245EF2" w:rsidRDefault="00245EF2" w:rsidP="00E54570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………………………………………………………………………………………………………………..</w:t>
      </w:r>
    </w:p>
    <w:p w:rsidR="00245EF2" w:rsidRDefault="00245EF2" w:rsidP="00E54570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 xml:space="preserve">  …. X … .=    ………………………………………………………………………………………………..</w:t>
      </w:r>
    </w:p>
    <w:p w:rsidR="00245EF2" w:rsidRDefault="00245EF2" w:rsidP="00E54570">
      <w:pPr>
        <w:pStyle w:val="NoSpacing"/>
        <w:rPr>
          <w:sz w:val="32"/>
          <w:szCs w:val="32"/>
        </w:rPr>
      </w:pPr>
    </w:p>
    <w:p w:rsidR="00245EF2" w:rsidRDefault="00245EF2" w:rsidP="00E54570">
      <w:pPr>
        <w:pStyle w:val="NoSpacing"/>
        <w:rPr>
          <w:sz w:val="32"/>
          <w:szCs w:val="32"/>
        </w:rPr>
      </w:pP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t xml:space="preserve">     </w:t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t xml:space="preserve">     </w:t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</w:p>
    <w:p w:rsidR="00245EF2" w:rsidRDefault="00245EF2" w:rsidP="00E54570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…….      +  …….      + …….    =</w:t>
      </w:r>
    </w:p>
    <w:p w:rsidR="00245EF2" w:rsidRDefault="00245EF2" w:rsidP="0083455B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………………………………………………………………………………………………………………..</w:t>
      </w:r>
    </w:p>
    <w:p w:rsidR="00245EF2" w:rsidRDefault="00245EF2" w:rsidP="0083455B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…. X … .=    ………………………………………………………………………………………………..</w:t>
      </w:r>
    </w:p>
    <w:p w:rsidR="00245EF2" w:rsidRDefault="00245EF2" w:rsidP="0083455B">
      <w:pPr>
        <w:pStyle w:val="NoSpacing"/>
        <w:rPr>
          <w:sz w:val="32"/>
          <w:szCs w:val="32"/>
        </w:rPr>
      </w:pPr>
    </w:p>
    <w:p w:rsidR="00245EF2" w:rsidRDefault="00245EF2" w:rsidP="0083455B">
      <w:pPr>
        <w:pStyle w:val="NoSpacing"/>
        <w:rPr>
          <w:sz w:val="32"/>
          <w:szCs w:val="32"/>
        </w:rPr>
      </w:pP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t xml:space="preserve">     </w:t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t xml:space="preserve">     </w:t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t xml:space="preserve">     </w:t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t xml:space="preserve">     </w:t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>
        <w:rPr>
          <w:sz w:val="32"/>
          <w:szCs w:val="32"/>
        </w:rPr>
        <w:t xml:space="preserve">    </w:t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t xml:space="preserve">     </w:t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</w:p>
    <w:p w:rsidR="00245EF2" w:rsidRDefault="00245EF2" w:rsidP="0083455B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…….      +  …….      + …….      +  …….      + …….   +  …….      + …….    =</w:t>
      </w:r>
    </w:p>
    <w:p w:rsidR="00245EF2" w:rsidRDefault="00245EF2" w:rsidP="0083455B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………………………………………………………………………………………………………………..</w:t>
      </w:r>
    </w:p>
    <w:p w:rsidR="00245EF2" w:rsidRDefault="00245EF2" w:rsidP="0083455B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…. X … .=    ………………………………………………………………………………………………..</w:t>
      </w:r>
    </w:p>
    <w:p w:rsidR="00245EF2" w:rsidRDefault="00245EF2" w:rsidP="0083455B">
      <w:pPr>
        <w:pStyle w:val="NoSpacing"/>
        <w:rPr>
          <w:sz w:val="32"/>
          <w:szCs w:val="32"/>
        </w:rPr>
      </w:pPr>
    </w:p>
    <w:p w:rsidR="00245EF2" w:rsidRDefault="00245EF2" w:rsidP="0083455B">
      <w:pPr>
        <w:pStyle w:val="NoSpacing"/>
        <w:rPr>
          <w:sz w:val="32"/>
          <w:szCs w:val="32"/>
        </w:rPr>
      </w:pP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t xml:space="preserve">     </w:t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t xml:space="preserve">     </w:t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t xml:space="preserve">     </w:t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t xml:space="preserve">     </w:t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>
        <w:rPr>
          <w:sz w:val="32"/>
          <w:szCs w:val="32"/>
        </w:rPr>
        <w:t xml:space="preserve">    </w:t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sym w:font="Wingdings" w:char="F051"/>
      </w:r>
      <w:r w:rsidRPr="00E54570">
        <w:rPr>
          <w:sz w:val="32"/>
          <w:szCs w:val="32"/>
        </w:rPr>
        <w:t xml:space="preserve">  </w:t>
      </w:r>
    </w:p>
    <w:p w:rsidR="00245EF2" w:rsidRDefault="00245EF2" w:rsidP="0083455B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…….      +  …….      + …….      +  …….      + …….        +  …….    =</w:t>
      </w:r>
    </w:p>
    <w:p w:rsidR="00245EF2" w:rsidRDefault="00245EF2" w:rsidP="0083455B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………………………………………………………………………………………………………………..</w:t>
      </w:r>
    </w:p>
    <w:p w:rsidR="00245EF2" w:rsidRDefault="00245EF2" w:rsidP="0083455B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…. X … .=    ………………………………………………………………………………………………..</w:t>
      </w:r>
    </w:p>
    <w:sectPr w:rsidR="00245EF2" w:rsidSect="00E54570">
      <w:pgSz w:w="11906" w:h="16838"/>
      <w:pgMar w:top="426" w:right="424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4570"/>
    <w:rsid w:val="00224F1A"/>
    <w:rsid w:val="00245EF2"/>
    <w:rsid w:val="00720FCB"/>
    <w:rsid w:val="0083455B"/>
    <w:rsid w:val="00842F7A"/>
    <w:rsid w:val="008D39BB"/>
    <w:rsid w:val="009D4B6A"/>
    <w:rsid w:val="00E54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F7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54570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E5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5457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20F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</TotalTime>
  <Pages>1</Pages>
  <Words>286</Words>
  <Characters>1636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BILGISAYAR</dc:creator>
  <cp:keywords>www.sorubak.com</cp:keywords>
  <dc:description>www.sorubak.com</dc:description>
  <cp:lastModifiedBy>EDANUR</cp:lastModifiedBy>
  <cp:revision>3</cp:revision>
  <cp:lastPrinted>2013-03-25T12:41:00Z</cp:lastPrinted>
  <dcterms:created xsi:type="dcterms:W3CDTF">2013-03-25T12:02:00Z</dcterms:created>
  <dcterms:modified xsi:type="dcterms:W3CDTF">2013-04-11T18:49:00Z</dcterms:modified>
  <cp:category>www.sorubak.com</cp:category>
</cp:coreProperties>
</file>