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627" w:rsidRDefault="00C76627" w:rsidP="00CC6FD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8"/>
          <w:szCs w:val="28"/>
        </w:rPr>
        <w:t xml:space="preserve">ÇARPMA İŞLEMİNE GİRİŞ ÇALIŞMAMIZ </w:t>
      </w:r>
      <w:hyperlink r:id="rId5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C76627" w:rsidRDefault="00C76627" w:rsidP="005C7461">
      <w:pPr>
        <w:jc w:val="center"/>
        <w:rPr>
          <w:rFonts w:ascii="Comic Sans MS" w:hAnsi="Comic Sans MS" w:cs="Comic Sans MS"/>
          <w:sz w:val="28"/>
          <w:szCs w:val="28"/>
        </w:rPr>
      </w:pPr>
    </w:p>
    <w:p w:rsidR="00C76627" w:rsidRDefault="00C76627" w:rsidP="005C7461">
      <w:pPr>
        <w:jc w:val="center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26" type="#_x0000_t75" alt="MCj04105950000[1]" style="position:absolute;left:0;text-align:left;margin-left:114pt;margin-top:41pt;width:54pt;height:51.5pt;z-index:251642880;visibility:visible">
            <v:imagedata r:id="rId6" o:title="" grayscale="t" bilevel="t"/>
            <w10:wrap type="square"/>
          </v:shape>
        </w:pict>
      </w:r>
      <w:r>
        <w:rPr>
          <w:noProof/>
          <w:lang w:eastAsia="tr-TR"/>
        </w:rPr>
        <w:pict>
          <v:shape id="Resim 2046" o:spid="_x0000_s1027" type="#_x0000_t75" alt="MCj04105950000[1]" style="position:absolute;left:0;text-align:left;margin-left:12.75pt;margin-top:34pt;width:54pt;height:51.5pt;z-index:251641856;visibility:visible">
            <v:imagedata r:id="rId6" o:title="" grayscale="t" bilevel="t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8" type="#_x0000_t202" style="position:absolute;left:0;text-align:left;margin-left:204.75pt;margin-top:93.25pt;width:29.25pt;height:30pt;z-index:251640832;visibility:visible" fillcolor="window" strokeweight=".5pt">
            <v:textbox>
              <w:txbxContent>
                <w:p w:rsidR="00C76627" w:rsidRPr="005C7461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9" type="#_x0000_t202" style="position:absolute;left:0;text-align:left;margin-left:123.75pt;margin-top:92.5pt;width:29.25pt;height:30pt;z-index:251639808;visibility:visible" fillcolor="window" strokeweight=".5pt">
            <v:textbox>
              <w:txbxContent>
                <w:p w:rsidR="00C76627" w:rsidRPr="005C7461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0" type="#_x0000_t202" style="position:absolute;left:0;text-align:left;margin-left:21.75pt;margin-top:92.5pt;width:29.25pt;height:30pt;z-index:251638784;visibility:visible" strokeweight=".5pt">
            <v:textbox>
              <w:txbxContent>
                <w:p w:rsidR="00C76627" w:rsidRPr="005C7461" w:rsidRDefault="00C76627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>Aşağıdaki çarpma işlemleri örnekteki gibi yapınız.</w:t>
      </w:r>
    </w:p>
    <w:p w:rsidR="00C76627" w:rsidRPr="005C7461" w:rsidRDefault="00C76627" w:rsidP="005C7461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047" o:spid="_x0000_s1031" type="#_x0000_t202" style="position:absolute;margin-left:365.25pt;margin-top:26.3pt;width:51.75pt;height:47.25pt;z-index:251676672;visibility:visible" fillcolor="window" strokeweight=".5pt">
            <v:textbox>
              <w:txbxContent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45" o:spid="_x0000_s1032" type="#_x0000_t202" style="position:absolute;margin-left:306.75pt;margin-top:25.55pt;width:51.75pt;height:47.25pt;z-index:251675648;visibility:visible" fillcolor="window" strokeweight=".5pt">
            <v:textbox>
              <w:txbxContent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44" o:spid="_x0000_s1033" type="#_x0000_t202" style="position:absolute;margin-left:246pt;margin-top:25.55pt;width:51.75pt;height:47.25pt;z-index:251674624;visibility:visible" fillcolor="window" strokeweight=".5pt">
            <v:textbox>
              <w:txbxContent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43" o:spid="_x0000_s1034" type="#_x0000_t202" style="position:absolute;margin-left:185.25pt;margin-top:26.3pt;width:51.75pt;height:47.25pt;z-index:251673600;visibility:visible" fillcolor="window" strokeweight=".5pt">
            <v:textbox>
              <w:txbxContent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5" type="#_x0000_t202" style="position:absolute;margin-left:177.75pt;margin-top:1.6pt;width:297pt;height:252.75pt;z-index:251672576;visibility:visible">
            <v:textbox>
              <w:txbxContent>
                <w:p w:rsidR="00C76627" w:rsidRDefault="00C76627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605DDC"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Aşağıdaki kutuların her birine 4 adet top çiziniz.</w:t>
                  </w:r>
                </w:p>
                <w:p w:rsidR="00C76627" w:rsidRDefault="00C76627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Default="00C76627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</w:p>
                <w:p w:rsidR="00C76627" w:rsidRPr="00605DDC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……..     +    ……..     +     ……      +    ……….     =  ………..</w:t>
                  </w: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</w:t>
                  </w:r>
                </w:p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 ……..  =  ……….  eder</w:t>
                  </w:r>
                </w:p>
              </w:txbxContent>
            </v:textbox>
          </v:shape>
        </w:pict>
      </w:r>
    </w:p>
    <w:p w:rsidR="00C76627" w:rsidRDefault="00C76627" w:rsidP="005C7461">
      <w:pPr>
        <w:rPr>
          <w:rFonts w:ascii="Comic Sans MS" w:hAnsi="Comic Sans MS" w:cs="Comic Sans MS"/>
          <w:sz w:val="28"/>
          <w:szCs w:val="28"/>
        </w:rPr>
      </w:pPr>
    </w:p>
    <w:p w:rsidR="00C76627" w:rsidRDefault="00C76627" w:rsidP="005C7461">
      <w:pPr>
        <w:tabs>
          <w:tab w:val="left" w:pos="1650"/>
          <w:tab w:val="left" w:pos="3405"/>
        </w:tabs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Resim 2021" o:spid="_x0000_s1036" type="#_x0000_t75" alt="MCj03073860000[1]" style="position:absolute;margin-left:168pt;margin-top:440.7pt;width:45.05pt;height:32.3pt;z-index:251654144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2022" o:spid="_x0000_s1037" type="#_x0000_t75" alt="MCj03073860000[1]" style="position:absolute;margin-left:104.25pt;margin-top:437.7pt;width:45.05pt;height:32.3pt;z-index:25165516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2020" o:spid="_x0000_s1038" type="#_x0000_t75" alt="MCj03073860000[1]" style="position:absolute;margin-left:45pt;margin-top:440.7pt;width:45.05pt;height:32.3pt;z-index:251653120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435" o:spid="_x0000_s1039" type="#_x0000_t75" alt="MCj03073860000[1]" style="position:absolute;margin-left:-13.5pt;margin-top:440.7pt;width:45.05pt;height:32.3pt;z-index:251652096;visibility:visible">
            <v:imagedata r:id="rId7" o:title=""/>
            <w10:wrap type="square"/>
          </v:shape>
        </w:pict>
      </w:r>
      <w:r>
        <w:rPr>
          <w:rFonts w:ascii="Comic Sans MS" w:hAnsi="Comic Sans MS" w:cs="Comic Sans MS"/>
          <w:sz w:val="28"/>
          <w:szCs w:val="28"/>
        </w:rPr>
        <w:tab/>
        <w:t>+</w:t>
      </w:r>
      <w:r>
        <w:rPr>
          <w:rFonts w:ascii="Comic Sans MS" w:hAnsi="Comic Sans MS" w:cs="Comic Sans MS"/>
          <w:sz w:val="28"/>
          <w:szCs w:val="28"/>
        </w:rPr>
        <w:tab/>
        <w:t xml:space="preserve"> =</w:t>
      </w: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88" o:spid="_x0000_s1040" type="#_x0000_t202" style="position:absolute;margin-left:333.75pt;margin-top:23.5pt;width:143.25pt;height:26.25pt;z-index:251677696;visibility:visible" fillcolor="window" strokeweight=".5pt">
            <v:textbox>
              <w:txbxContent>
                <w:p w:rsidR="00C76627" w:rsidRPr="005C7461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41" type="#_x0000_t202" style="position:absolute;margin-left:39.75pt;margin-top:28pt;width:110.25pt;height:31.5pt;z-index:251643904;visibility:visible" strokeweight=".5pt">
            <v:textbox>
              <w:txbxContent>
                <w:p w:rsidR="00C76627" w:rsidRPr="005C7461" w:rsidRDefault="00C76627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5C7461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2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</w:t>
                  </w:r>
                  <w:r w:rsidRPr="005C7461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x  4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</w:t>
                  </w:r>
                  <w:r w:rsidRPr="005C7461">
                    <w:rPr>
                      <w:rFonts w:ascii="Comic Sans MS" w:hAnsi="Comic Sans MS" w:cs="Comic Sans MS"/>
                      <w:sz w:val="28"/>
                      <w:szCs w:val="28"/>
                    </w:rPr>
                    <w:t>=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</w:t>
                  </w:r>
                  <w:r w:rsidRPr="005C7461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22.5pt;margin-top:6.25pt;width:256.5pt;height:145.5pt;z-index:251637760;visibility:visible">
            <v:textbox>
              <w:txbxContent>
                <w:p w:rsidR="00C76627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ÖRNEK:  </w:t>
                  </w:r>
                </w:p>
                <w:p w:rsidR="00C76627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Pr="005C7461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>2 tane 4 = 8 eder</w:t>
                  </w:r>
                </w:p>
                <w:p w:rsidR="00C76627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2 defa 4 = 8 eder</w:t>
                  </w:r>
                </w:p>
                <w:p w:rsidR="00C76627" w:rsidRPr="005C7461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2 çarpı 4 = 8 eder</w:t>
                  </w:r>
                </w:p>
                <w:p w:rsidR="00C76627" w:rsidRPr="005C7461" w:rsidRDefault="00C76627" w:rsidP="005C746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Resim 26" o:spid="_x0000_s1043" type="#_x0000_t75" alt="MCj04135760000[1]" style="position:absolute;margin-left:168pt;margin-top:21.65pt;width:29.25pt;height:40.3pt;z-index:251649024;visibility:visible">
            <v:imagedata r:id="rId8" o:title="" grayscale="t" bilevel="t"/>
            <w10:wrap type="square"/>
          </v:shape>
        </w:pict>
      </w:r>
      <w:r>
        <w:rPr>
          <w:noProof/>
          <w:lang w:eastAsia="tr-TR"/>
        </w:rPr>
        <w:pict>
          <v:shape id="Resim 25" o:spid="_x0000_s1044" type="#_x0000_t75" alt="MCj04135760000[1]" style="position:absolute;margin-left:123.75pt;margin-top:20.9pt;width:29.25pt;height:40.3pt;z-index:251648000;visibility:visible">
            <v:imagedata r:id="rId8" o:title="" grayscale="t" bilevel="t"/>
            <w10:wrap type="square"/>
          </v:shape>
        </w:pict>
      </w:r>
      <w:r>
        <w:rPr>
          <w:noProof/>
          <w:lang w:eastAsia="tr-TR"/>
        </w:rPr>
        <w:pict>
          <v:shape id="Resim 24" o:spid="_x0000_s1045" type="#_x0000_t75" alt="MCj04135760000[1]" style="position:absolute;margin-left:75.75pt;margin-top:21.45pt;width:29.25pt;height:40.3pt;z-index:251646976;visibility:visible">
            <v:imagedata r:id="rId8" o:title="" grayscale="t" bilevel="t"/>
            <w10:wrap type="square"/>
          </v:shape>
        </w:pict>
      </w:r>
      <w:r>
        <w:rPr>
          <w:noProof/>
          <w:lang w:eastAsia="tr-TR"/>
        </w:rPr>
        <w:pict>
          <v:shape id="Resim 23" o:spid="_x0000_s1046" type="#_x0000_t75" alt="MCj04135760000[1]" style="position:absolute;margin-left:28.5pt;margin-top:20.9pt;width:29.25pt;height:40.3pt;z-index:251645952;visibility:visible">
            <v:imagedata r:id="rId8" o:title="" grayscale="t" bilevel="t"/>
            <w10:wrap type="square"/>
          </v:shape>
        </w:pict>
      </w:r>
      <w:r>
        <w:rPr>
          <w:noProof/>
          <w:lang w:eastAsia="tr-TR"/>
        </w:rPr>
        <w:pict>
          <v:shape id="Resim 2039" o:spid="_x0000_s1047" type="#_x0000_t75" alt="MCj04135760000[1]" style="position:absolute;margin-left:-16.5pt;margin-top:21.45pt;width:29.25pt;height:40.3pt;z-index:251644928;visibility:visible">
            <v:imagedata r:id="rId8" o:title="" grayscale="t" bilevel="t"/>
            <w10:wrap type="square"/>
          </v:shape>
        </w:pict>
      </w:r>
    </w:p>
    <w:p w:rsidR="00C76627" w:rsidRDefault="00C76627" w:rsidP="002F112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041" o:spid="_x0000_s1048" type="#_x0000_t202" style="position:absolute;margin-left:60pt;margin-top:21.85pt;width:283.5pt;height:463.5pt;z-index:251671552;visibility:visible" fillcolor="window" strokeweight=".5pt">
            <v:textbox>
              <w:txbxContent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Aşağıdaki toplama işlemlerini çarpma işlemine çeviriniz.</w:t>
                  </w:r>
                </w:p>
                <w:p w:rsidR="00C76627" w:rsidRPr="00F668E4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A )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>3 + 3 + 3 + 3 + 3 = ……….  x  ………. = ……….</w:t>
                  </w:r>
                </w:p>
                <w:p w:rsidR="00C76627" w:rsidRPr="00F668E4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B )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>5 + 5 = …….. x …….. = ……..</w:t>
                  </w:r>
                </w:p>
                <w:p w:rsidR="00C76627" w:rsidRPr="00F668E4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C )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>4 + 4 + 4 + 4 + 4 + 4 + 4 = ……. x …….= ….</w:t>
                  </w:r>
                </w:p>
                <w:p w:rsidR="00C76627" w:rsidRPr="00F668E4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D )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>2 + 2 + 2 + 2 = ……. x …….. = ………..</w:t>
                  </w: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E )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>1 + 1 + 1 = ……. x …….. = ……..</w:t>
                  </w: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F ) 3 + 3 + 3 + 3 + 3 + 3 = ……. x ……… = …….</w:t>
                  </w: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G ) 4 + 4 = ……. x ……. = …….</w:t>
                  </w: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H ) 2 + 2 + 2 + 2 + 2 + 2 + 2 + 2 = …… x …….= …….</w:t>
                  </w: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I ) 5 + 5 + 5 + 5 + 5 = ……. x ……..= …….</w:t>
                  </w: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İ ) 3 + 3 + 3 + 3 + 3 + 3 + 3 + 3 + 3= …… x …….= …</w:t>
                  </w: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J ) 1 + 1 = ……. x ……. = …….</w:t>
                  </w:r>
                </w:p>
                <w:p w:rsidR="00C76627" w:rsidRPr="00605DDC" w:rsidRDefault="00C76627" w:rsidP="00605DD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K ) </w:t>
                  </w:r>
                  <w:r w:rsidRPr="00605DDC">
                    <w:rPr>
                      <w:rFonts w:ascii="Comic Sans MS" w:hAnsi="Comic Sans MS" w:cs="Comic Sans MS"/>
                    </w:rPr>
                    <w:t>4 + 4 + 4 + 4 + 4 + 4 + 4 + 4 + 4 + 4 = …… x …….= …</w:t>
                  </w: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L ) 2 + 2 + 2 + 2 + 2 = ……. x ……..= …….</w:t>
                  </w: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M ) 4 + 4  + 4 </w:t>
                  </w:r>
                  <w:r w:rsidRPr="00F668E4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……. x …….. = ……..</w:t>
                  </w: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Default="00C76627" w:rsidP="00605DD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Pr="00F668E4" w:rsidRDefault="00C76627" w:rsidP="00F668E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33" o:spid="_x0000_s1049" type="#_x0000_t202" style="position:absolute;margin-left:-131.25pt;margin-top:31.6pt;width:29.25pt;height:30pt;z-index:251664384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32" o:spid="_x0000_s1050" type="#_x0000_t202" style="position:absolute;margin-left:-180pt;margin-top:30.1pt;width:29.25pt;height:30pt;z-index:251663360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23" o:spid="_x0000_s1051" type="#_x0000_t202" style="position:absolute;margin-left:-231.75pt;margin-top:29.35pt;width:29.25pt;height:30pt;z-index:251656192;visibility:visible" fillcolor="window" strokeweight=".5pt">
            <v:textbox>
              <w:txbxContent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6627" w:rsidRDefault="00C76627" w:rsidP="008D7CB1">
      <w:pPr>
        <w:tabs>
          <w:tab w:val="left" w:pos="1440"/>
          <w:tab w:val="left" w:pos="2295"/>
          <w:tab w:val="left" w:pos="3315"/>
          <w:tab w:val="left" w:pos="4275"/>
        </w:tabs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036" o:spid="_x0000_s1052" type="#_x0000_t202" style="position:absolute;margin-left:224.25pt;margin-top:-.1pt;width:29.25pt;height:30pt;z-index:251667456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35" o:spid="_x0000_s1053" type="#_x0000_t202" style="position:absolute;margin-left:172.5pt;margin-top:-.1pt;width:29.25pt;height:30pt;z-index:251666432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34" o:spid="_x0000_s1054" type="#_x0000_t202" style="position:absolute;margin-left:123.75pt;margin-top:-.1pt;width:29.25pt;height:30pt;z-index:251665408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  +           +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+         +</w:t>
      </w:r>
      <w:r>
        <w:rPr>
          <w:rFonts w:ascii="Comic Sans MS" w:hAnsi="Comic Sans MS" w:cs="Comic Sans MS"/>
          <w:sz w:val="28"/>
          <w:szCs w:val="28"/>
        </w:rPr>
        <w:tab/>
        <w:t>=</w:t>
      </w: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019" o:spid="_x0000_s1055" type="#_x0000_t202" style="position:absolute;margin-left:57.75pt;margin-top:13.95pt;width:114pt;height:30.75pt;z-index:251651072;visibility:visible" strokeweight=".5pt">
            <v:textbox>
              <w:txbxContent>
                <w:p w:rsidR="00C76627" w:rsidRDefault="00C76627"/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-21.75pt;margin-top:2.3pt;width:256.5pt;height:153pt;z-index:251650048;visibility:visible">
            <v:textbox>
              <w:txbxContent>
                <w:p w:rsidR="00C76627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2- </w:t>
                  </w:r>
                </w:p>
                <w:p w:rsidR="00C76627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C76627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 ……..  =  ……….  eder</w:t>
                  </w:r>
                </w:p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Pr="002F1125" w:rsidRDefault="00C76627" w:rsidP="002F1125">
      <w:pPr>
        <w:rPr>
          <w:rFonts w:ascii="Comic Sans MS" w:hAnsi="Comic Sans MS" w:cs="Comic Sans MS"/>
          <w:sz w:val="28"/>
          <w:szCs w:val="28"/>
        </w:rPr>
      </w:pPr>
    </w:p>
    <w:p w:rsidR="00C76627" w:rsidRDefault="00C76627" w:rsidP="008D7CB1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040" o:spid="_x0000_s1057" type="#_x0000_t202" style="position:absolute;margin-left:-.85pt;margin-top:24.3pt;width:29.25pt;height:30pt;z-index:251670528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38" o:spid="_x0000_s1058" type="#_x0000_t202" style="position:absolute;margin-left:-49.6pt;margin-top:24.3pt;width:29.25pt;height:30pt;z-index:251669504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37" o:spid="_x0000_s1059" type="#_x0000_t202" style="position:absolute;margin-left:-111.85pt;margin-top:24.3pt;width:29.25pt;height:30pt;z-index:251668480;visibility:visible" fillcolor="window" strokeweight=".5pt">
            <v:textbox>
              <w:txbxContent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28" o:spid="_x0000_s1060" type="#_x0000_t202" style="position:absolute;margin-left:-169.6pt;margin-top:24.3pt;width:29.25pt;height:30pt;z-index:251660288;visibility:visible" fillcolor="window" strokeweight=".5pt">
            <v:textbox>
              <w:txbxContent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26" o:spid="_x0000_s1061" type="#_x0000_t202" style="position:absolute;margin-left:-228.1pt;margin-top:24.3pt;width:29.25pt;height:30pt;z-index:251659264;visibility:visible" fillcolor="window" strokeweight=".5pt">
            <v:textbox>
              <w:txbxContent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6627" w:rsidRDefault="00C76627" w:rsidP="008D7CB1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</w:t>
      </w:r>
      <w:r>
        <w:rPr>
          <w:noProof/>
          <w:lang w:eastAsia="tr-TR"/>
        </w:rPr>
        <w:pict>
          <v:shape id="Metin Kutusu 2025" o:spid="_x0000_s1062" type="#_x0000_t202" style="position:absolute;margin-left:-110.3pt;margin-top:27.1pt;width:29.25pt;height:30pt;z-index:251658240;visibility:visible;mso-position-horizontal-relative:text;mso-position-vertical-relative:text" fillcolor="window" strokeweight=".5pt">
            <v:textbox>
              <w:txbxContent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24" o:spid="_x0000_s1063" type="#_x0000_t202" style="position:absolute;margin-left:-171.05pt;margin-top:27.1pt;width:29.25pt;height:30pt;z-index:251657216;visibility:visible;mso-position-horizontal-relative:text;mso-position-vertical-relative:text" fillcolor="window" strokeweight=".5pt">
            <v:textbox>
              <w:txbxContent>
                <w:p w:rsidR="00C76627" w:rsidRPr="005C7461" w:rsidRDefault="00C76627" w:rsidP="002F112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+ </w:t>
      </w:r>
      <w:r>
        <w:rPr>
          <w:rFonts w:ascii="Comic Sans MS" w:hAnsi="Comic Sans MS" w:cs="Comic Sans MS"/>
          <w:sz w:val="28"/>
          <w:szCs w:val="28"/>
        </w:rPr>
        <w:tab/>
        <w:t xml:space="preserve">     +       </w:t>
      </w:r>
      <w:r>
        <w:rPr>
          <w:rFonts w:ascii="Comic Sans MS" w:hAnsi="Comic Sans MS" w:cs="Comic Sans MS"/>
          <w:sz w:val="28"/>
          <w:szCs w:val="28"/>
        </w:rPr>
        <w:tab/>
        <w:t xml:space="preserve">+        </w:t>
      </w:r>
      <w:r>
        <w:rPr>
          <w:rFonts w:ascii="Comic Sans MS" w:hAnsi="Comic Sans MS" w:cs="Comic Sans MS"/>
          <w:sz w:val="28"/>
          <w:szCs w:val="28"/>
        </w:rPr>
        <w:tab/>
        <w:t xml:space="preserve">= </w:t>
      </w:r>
    </w:p>
    <w:p w:rsidR="00C76627" w:rsidRPr="008D7CB1" w:rsidRDefault="00C76627" w:rsidP="008D7CB1">
      <w:pPr>
        <w:tabs>
          <w:tab w:val="left" w:pos="1785"/>
        </w:tabs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Metin Kutusu 2030" o:spid="_x0000_s1064" type="#_x0000_t202" style="position:absolute;margin-left:67.5pt;margin-top:16.95pt;width:123.75pt;height:34.5pt;z-index:251662336;visibility:visible" strokeweight=".5pt">
            <v:textbox>
              <w:txbxContent>
                <w:p w:rsidR="00C76627" w:rsidRDefault="00C76627"/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-9.75pt;margin-top:6.45pt;width:256.5pt;height:153pt;z-index:251661312;visibility:visible">
            <v:textbox>
              <w:txbxContent>
                <w:p w:rsidR="00C76627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3 - </w:t>
                  </w:r>
                </w:p>
                <w:p w:rsidR="00C76627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</w:t>
                  </w:r>
                  <w:bookmarkStart w:id="0" w:name="_GoBack"/>
                  <w:bookmarkEnd w:id="0"/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…… . tane  ………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C76627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…….  defa ……..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= ………. </w:t>
                  </w: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eder</w:t>
                  </w:r>
                </w:p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        …….  çarpı ……..  =  ……….  eder</w:t>
                  </w:r>
                </w:p>
                <w:p w:rsidR="00C76627" w:rsidRPr="005C7461" w:rsidRDefault="00C76627" w:rsidP="008D7CB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5C7461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ab/>
      </w:r>
    </w:p>
    <w:sectPr w:rsidR="00C76627" w:rsidRPr="008D7CB1" w:rsidSect="005C7461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E0B82"/>
    <w:multiLevelType w:val="hybridMultilevel"/>
    <w:tmpl w:val="6AD26E5A"/>
    <w:lvl w:ilvl="0" w:tplc="95984D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37D70"/>
    <w:multiLevelType w:val="hybridMultilevel"/>
    <w:tmpl w:val="8F4E1D22"/>
    <w:lvl w:ilvl="0" w:tplc="0BDC45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A1FC6"/>
    <w:multiLevelType w:val="hybridMultilevel"/>
    <w:tmpl w:val="F1DC2754"/>
    <w:lvl w:ilvl="0" w:tplc="2C6E0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FF578E"/>
    <w:multiLevelType w:val="hybridMultilevel"/>
    <w:tmpl w:val="902C8680"/>
    <w:lvl w:ilvl="0" w:tplc="3BF206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11065A"/>
    <w:multiLevelType w:val="hybridMultilevel"/>
    <w:tmpl w:val="7534C178"/>
    <w:lvl w:ilvl="0" w:tplc="5D0C0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461"/>
    <w:rsid w:val="0000185D"/>
    <w:rsid w:val="0004645E"/>
    <w:rsid w:val="00052BBB"/>
    <w:rsid w:val="0006706A"/>
    <w:rsid w:val="00075B3B"/>
    <w:rsid w:val="000820BC"/>
    <w:rsid w:val="00085F38"/>
    <w:rsid w:val="000A47D2"/>
    <w:rsid w:val="000E5AEA"/>
    <w:rsid w:val="000E7CB7"/>
    <w:rsid w:val="001220CC"/>
    <w:rsid w:val="00144CAA"/>
    <w:rsid w:val="001555AB"/>
    <w:rsid w:val="00174608"/>
    <w:rsid w:val="00180C95"/>
    <w:rsid w:val="00180FC9"/>
    <w:rsid w:val="001B6414"/>
    <w:rsid w:val="001D269E"/>
    <w:rsid w:val="002068C7"/>
    <w:rsid w:val="002260F6"/>
    <w:rsid w:val="00236F4D"/>
    <w:rsid w:val="002471D7"/>
    <w:rsid w:val="00256FD7"/>
    <w:rsid w:val="0028615F"/>
    <w:rsid w:val="002A4011"/>
    <w:rsid w:val="002A561B"/>
    <w:rsid w:val="002B242A"/>
    <w:rsid w:val="002D1D46"/>
    <w:rsid w:val="002D390E"/>
    <w:rsid w:val="002F1125"/>
    <w:rsid w:val="002F2658"/>
    <w:rsid w:val="002F6343"/>
    <w:rsid w:val="00306A48"/>
    <w:rsid w:val="0032649B"/>
    <w:rsid w:val="00335FBA"/>
    <w:rsid w:val="00364EB6"/>
    <w:rsid w:val="0036553B"/>
    <w:rsid w:val="00380227"/>
    <w:rsid w:val="003C5F87"/>
    <w:rsid w:val="003D24D2"/>
    <w:rsid w:val="003F5978"/>
    <w:rsid w:val="004001A9"/>
    <w:rsid w:val="0040112C"/>
    <w:rsid w:val="00412859"/>
    <w:rsid w:val="004138FB"/>
    <w:rsid w:val="004158C8"/>
    <w:rsid w:val="0043261E"/>
    <w:rsid w:val="00437EA0"/>
    <w:rsid w:val="00454263"/>
    <w:rsid w:val="00471566"/>
    <w:rsid w:val="00494046"/>
    <w:rsid w:val="004A0967"/>
    <w:rsid w:val="004B62CE"/>
    <w:rsid w:val="004C0171"/>
    <w:rsid w:val="005159FD"/>
    <w:rsid w:val="00534E2C"/>
    <w:rsid w:val="00544D71"/>
    <w:rsid w:val="00547C36"/>
    <w:rsid w:val="0055435F"/>
    <w:rsid w:val="005849D2"/>
    <w:rsid w:val="005B07CD"/>
    <w:rsid w:val="005C201F"/>
    <w:rsid w:val="005C7461"/>
    <w:rsid w:val="005F311C"/>
    <w:rsid w:val="005F6340"/>
    <w:rsid w:val="006043A3"/>
    <w:rsid w:val="00605DDC"/>
    <w:rsid w:val="0060602A"/>
    <w:rsid w:val="006218C2"/>
    <w:rsid w:val="0062287A"/>
    <w:rsid w:val="00630998"/>
    <w:rsid w:val="006651B1"/>
    <w:rsid w:val="00674024"/>
    <w:rsid w:val="006863A3"/>
    <w:rsid w:val="00696A48"/>
    <w:rsid w:val="006A6A62"/>
    <w:rsid w:val="006C404D"/>
    <w:rsid w:val="006D4445"/>
    <w:rsid w:val="006D60B7"/>
    <w:rsid w:val="00714F33"/>
    <w:rsid w:val="00746535"/>
    <w:rsid w:val="0075731F"/>
    <w:rsid w:val="007660E4"/>
    <w:rsid w:val="007752E6"/>
    <w:rsid w:val="007940EA"/>
    <w:rsid w:val="007B4980"/>
    <w:rsid w:val="007E64BC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8D7CB1"/>
    <w:rsid w:val="009060DF"/>
    <w:rsid w:val="009074DE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15EE6"/>
    <w:rsid w:val="00A37B8B"/>
    <w:rsid w:val="00A47D98"/>
    <w:rsid w:val="00A5314B"/>
    <w:rsid w:val="00A7401E"/>
    <w:rsid w:val="00AB3237"/>
    <w:rsid w:val="00AC54CD"/>
    <w:rsid w:val="00AD775E"/>
    <w:rsid w:val="00AF0FB4"/>
    <w:rsid w:val="00B057E5"/>
    <w:rsid w:val="00B13D28"/>
    <w:rsid w:val="00B47B78"/>
    <w:rsid w:val="00B54767"/>
    <w:rsid w:val="00B74181"/>
    <w:rsid w:val="00B812B5"/>
    <w:rsid w:val="00BA0BC6"/>
    <w:rsid w:val="00BA33F1"/>
    <w:rsid w:val="00BA3D6E"/>
    <w:rsid w:val="00BB7F7B"/>
    <w:rsid w:val="00BC53CF"/>
    <w:rsid w:val="00BF38C0"/>
    <w:rsid w:val="00BF6DAF"/>
    <w:rsid w:val="00C33EBF"/>
    <w:rsid w:val="00C505F6"/>
    <w:rsid w:val="00C54CE3"/>
    <w:rsid w:val="00C7595D"/>
    <w:rsid w:val="00C76627"/>
    <w:rsid w:val="00C91233"/>
    <w:rsid w:val="00CA46B6"/>
    <w:rsid w:val="00CB26A3"/>
    <w:rsid w:val="00CB2CC1"/>
    <w:rsid w:val="00CC6FD4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2F64"/>
    <w:rsid w:val="00DA7F1D"/>
    <w:rsid w:val="00DB025D"/>
    <w:rsid w:val="00DD388C"/>
    <w:rsid w:val="00DF10F2"/>
    <w:rsid w:val="00DF1311"/>
    <w:rsid w:val="00E01021"/>
    <w:rsid w:val="00E13659"/>
    <w:rsid w:val="00E145D4"/>
    <w:rsid w:val="00E1490A"/>
    <w:rsid w:val="00E17AED"/>
    <w:rsid w:val="00E67A4E"/>
    <w:rsid w:val="00E951EF"/>
    <w:rsid w:val="00EC1162"/>
    <w:rsid w:val="00EC6710"/>
    <w:rsid w:val="00ED2E64"/>
    <w:rsid w:val="00EE76BC"/>
    <w:rsid w:val="00F02251"/>
    <w:rsid w:val="00F02527"/>
    <w:rsid w:val="00F123D0"/>
    <w:rsid w:val="00F12CDD"/>
    <w:rsid w:val="00F22983"/>
    <w:rsid w:val="00F35037"/>
    <w:rsid w:val="00F40DB1"/>
    <w:rsid w:val="00F50E87"/>
    <w:rsid w:val="00F5167B"/>
    <w:rsid w:val="00F61FB0"/>
    <w:rsid w:val="00F66830"/>
    <w:rsid w:val="00F668E4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F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746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C7461"/>
    <w:rPr>
      <w:color w:val="808080"/>
    </w:rPr>
  </w:style>
  <w:style w:type="paragraph" w:styleId="ListParagraph">
    <w:name w:val="List Paragraph"/>
    <w:basedOn w:val="Normal"/>
    <w:uiPriority w:val="99"/>
    <w:qFormat/>
    <w:rsid w:val="005C7461"/>
    <w:pPr>
      <w:ind w:left="720"/>
    </w:pPr>
  </w:style>
  <w:style w:type="character" w:styleId="Hyperlink">
    <w:name w:val="Hyperlink"/>
    <w:basedOn w:val="DefaultParagraphFont"/>
    <w:uiPriority w:val="99"/>
    <w:rsid w:val="00CC6F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16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1</Pages>
  <Words>40</Words>
  <Characters>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niyalll</dc:creator>
  <cp:keywords>www.sorubak.com</cp:keywords>
  <dc:description>www.sorubak.com</dc:description>
  <cp:lastModifiedBy>EDANUR</cp:lastModifiedBy>
  <cp:revision>3</cp:revision>
  <cp:lastPrinted>2013-03-04T15:00:00Z</cp:lastPrinted>
  <dcterms:created xsi:type="dcterms:W3CDTF">2013-03-04T13:22:00Z</dcterms:created>
  <dcterms:modified xsi:type="dcterms:W3CDTF">2013-04-20T13:01:00Z</dcterms:modified>
  <cp:category>www.sorubak.com</cp:category>
</cp:coreProperties>
</file>