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  <w:r w:rsidRPr="00A9030E">
        <w:rPr>
          <w:rFonts w:ascii="ALFABET98 Tur" w:hAnsi="ALFABET98 Tur" w:cs="ALFABET98 Tur"/>
          <w:sz w:val="28"/>
          <w:szCs w:val="28"/>
        </w:rPr>
        <w:t>Adı:</w:t>
      </w: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ALFABET98 Tur" w:hAnsi="ALFABET98 Tur" w:cs="ALFABET98 Tur"/>
          <w:sz w:val="28"/>
          <w:szCs w:val="28"/>
        </w:rPr>
        <w:t>Soyadı:</w:t>
      </w: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ALFABET98 Tur" w:hAnsi="ALFABET98 Tur" w:cs="ALFABET98 Tur"/>
          <w:sz w:val="28"/>
          <w:szCs w:val="28"/>
        </w:rPr>
        <w:t>Numarası:</w:t>
      </w: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ALFABET98 Tur" w:hAnsi="ALFABET98 Tur" w:cs="ALFABET98 Tur"/>
          <w:sz w:val="28"/>
          <w:szCs w:val="28"/>
        </w:rPr>
        <w:t>1-) Sınıfımızda 16 kız öğrenci vardır.Erkek öğrenci sayısı kız öğrenci sayının 2 katından 7 eksiktir.Sınıfımızda toplam kaç öğrenci vardır?</w:t>
      </w: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ALFABET98 Tur" w:hAnsi="ALFABET98 Tur" w:cs="ALFABET98 Tur"/>
          <w:sz w:val="28"/>
          <w:szCs w:val="28"/>
        </w:rPr>
        <w:t>2-) Bir kutusunda 28 şeker olan 4 kutu şekerin 39 tanesi satıldı.Geriye kaç şeker kaldı?</w:t>
      </w: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ALFABET98 Tur" w:hAnsi="ALFABET98 Tur" w:cs="ALFABET98 Tur"/>
          <w:sz w:val="28"/>
          <w:szCs w:val="28"/>
        </w:rPr>
        <w:t>3-) Eda’nın 63 sayfalık kitabı var.Eda 3 günde 15 er sayfa  kitap okursa geriye okumadığı kaç sayfa kalır?</w:t>
      </w: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ALFABET98 Tur" w:hAnsi="ALFABET98 Tur" w:cs="ALFABET98 Tur"/>
          <w:sz w:val="28"/>
          <w:szCs w:val="28"/>
        </w:rPr>
        <w:t>4-) Her ay 8 kitap bitiren Taner 1 yılda kaç kitap bitirir?</w:t>
      </w: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ALFABET98 Tur" w:hAnsi="ALFABET98 Tur" w:cs="ALFABET98 Tur"/>
          <w:sz w:val="28"/>
          <w:szCs w:val="28"/>
        </w:rPr>
        <w:t>5-) Apartmanımızda 7 daire vardır.Her dairede 4 kişi oturuyorsa apartmanımızda toplam kaç kişi vardır?</w:t>
      </w: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ALFABET98 Tur" w:hAnsi="ALFABET98 Tur" w:cs="ALFABET98 Tur"/>
          <w:sz w:val="28"/>
          <w:szCs w:val="28"/>
        </w:rPr>
        <w:t>6-) Ben 26 yaşındayım.Dedemin yaşı benim yaşımın 2 katının 19 fazlasıdır.Dedem kaç yaşındadır?</w:t>
      </w: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ALFABET98 Tur" w:hAnsi="ALFABET98 Tur" w:cs="ALFABET98 Tur"/>
          <w:sz w:val="28"/>
          <w:szCs w:val="28"/>
        </w:rPr>
        <w:t>7-) Kütüphanede 5 kişilik 9 masa vardır.Bu yemekhanede 31 kişi olduğuna göre daha kaç kişi yemek yemeye gelebilir?</w:t>
      </w: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ALFABET98" w:hAnsi="ALFABET98" w:cs="ALFABET98"/>
          <w:sz w:val="28"/>
          <w:szCs w:val="28"/>
        </w:rPr>
        <w:t xml:space="preserve">8-) </w:t>
      </w:r>
      <w:r>
        <w:rPr>
          <w:rFonts w:ascii="ALFABET98 Tur" w:hAnsi="ALFABET98 Tur" w:cs="ALFABET98 Tur"/>
          <w:sz w:val="28"/>
          <w:szCs w:val="28"/>
        </w:rPr>
        <w:t>İki basamaklı en küçük sayının 3 katının iki düzine fazlası kaçtır?</w:t>
      </w: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ALFABET98 Tur" w:hAnsi="ALFABET98 Tur" w:cs="ALFABET98 Tur"/>
          <w:sz w:val="28"/>
          <w:szCs w:val="28"/>
        </w:rPr>
        <w:t>9-) Bir kolisinde 18 yumurta olan kolilerden 5 tane alan annem bu yumurtaların 47 tanesini kullandı.Geriye kaç yumurta kaldı?</w:t>
      </w: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</w:p>
    <w:p w:rsidR="00B74F3D" w:rsidRPr="00A9030E" w:rsidRDefault="00B74F3D" w:rsidP="00A9030E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ALFABET98 Tur" w:hAnsi="ALFABET98 Tur" w:cs="ALFABET98 Tur"/>
          <w:sz w:val="28"/>
          <w:szCs w:val="28"/>
        </w:rPr>
        <w:t>10-) 19 kuzunun ayak sayısı 34 tavuğun ayak sayısından kaç fazladır?</w:t>
      </w:r>
    </w:p>
    <w:p w:rsidR="00B74F3D" w:rsidRPr="00A9030E" w:rsidRDefault="00B74F3D" w:rsidP="00A9030E">
      <w:pPr>
        <w:rPr>
          <w:rFonts w:ascii="ALFABET98" w:hAnsi="ALFABET98" w:cs="ALFABET98"/>
          <w:sz w:val="28"/>
          <w:szCs w:val="28"/>
        </w:rPr>
      </w:pPr>
      <w:hyperlink r:id="rId4" w:history="1">
        <w:r w:rsidRPr="00F321B9">
          <w:rPr>
            <w:rStyle w:val="Hyperlink"/>
            <w:rFonts w:ascii="ALFABET98" w:hAnsi="ALFABET98" w:cs="ALFABET98"/>
            <w:sz w:val="28"/>
            <w:szCs w:val="28"/>
          </w:rPr>
          <w:t>www.sorubak.com</w:t>
        </w:r>
      </w:hyperlink>
      <w:r>
        <w:rPr>
          <w:rFonts w:ascii="ALFABET98" w:hAnsi="ALFABET98" w:cs="ALFABET98"/>
          <w:sz w:val="28"/>
          <w:szCs w:val="28"/>
        </w:rPr>
        <w:t xml:space="preserve"> </w:t>
      </w:r>
    </w:p>
    <w:sectPr w:rsidR="00B74F3D" w:rsidRPr="00A9030E" w:rsidSect="006665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030E"/>
    <w:rsid w:val="001442A7"/>
    <w:rsid w:val="00282B1A"/>
    <w:rsid w:val="002D7F85"/>
    <w:rsid w:val="00392AB8"/>
    <w:rsid w:val="006665A8"/>
    <w:rsid w:val="00A53C08"/>
    <w:rsid w:val="00A9030E"/>
    <w:rsid w:val="00AB085A"/>
    <w:rsid w:val="00B74F3D"/>
    <w:rsid w:val="00D83759"/>
    <w:rsid w:val="00F32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5A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9030E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282B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2</Pages>
  <Words>164</Words>
  <Characters>935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>http:/www.sorubak.com</cp:keywords>
  <dc:description>http://www.sorubak.com</dc:description>
  <cp:lastModifiedBy>EDANUR</cp:lastModifiedBy>
  <cp:revision>2</cp:revision>
  <cp:lastPrinted>2013-04-19T06:26:00Z</cp:lastPrinted>
  <dcterms:created xsi:type="dcterms:W3CDTF">2013-04-19T05:00:00Z</dcterms:created>
  <dcterms:modified xsi:type="dcterms:W3CDTF">2013-04-24T18:41:00Z</dcterms:modified>
</cp:coreProperties>
</file>