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1B4F" w:rsidRDefault="00E61B4F">
      <w:pPr>
        <w:rPr>
          <w:rFonts w:ascii="Comic Sans MS" w:hAnsi="Comic Sans MS" w:cs="Comic Sans MS"/>
          <w:sz w:val="28"/>
          <w:szCs w:val="28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2" o:spid="_x0000_s1026" type="#_x0000_t75" style="position:absolute;margin-left:347.65pt;margin-top:-10.1pt;width:136.2pt;height:90pt;z-index:-251665408;visibility:visible" wrapcoords="-119 0 -119 21420 21600 21420 21600 0 -119 0">
            <v:imagedata r:id="rId6" o:title=""/>
            <w10:wrap type="tight"/>
          </v:shape>
        </w:pict>
      </w:r>
      <w:r w:rsidRPr="00A722F8">
        <w:rPr>
          <w:noProof/>
          <w:lang w:eastAsia="tr-TR"/>
        </w:rPr>
        <w:pict>
          <v:shape id="Resim 1" o:spid="_x0000_i1025" type="#_x0000_t75" alt="23-nisan-ulusal-egemenlik-cocuk-bayram-4" style="width:138pt;height:107.25pt;visibility:visible">
            <v:imagedata r:id="rId7" o:title=""/>
          </v:shape>
        </w:pict>
      </w:r>
      <w:r>
        <w:t xml:space="preserve">          </w:t>
      </w:r>
      <w:r>
        <w:rPr>
          <w:rFonts w:ascii="Comic Sans MS" w:hAnsi="Comic Sans MS" w:cs="Comic Sans MS"/>
          <w:sz w:val="28"/>
          <w:szCs w:val="28"/>
        </w:rPr>
        <w:t>23   NİSAN</w:t>
      </w:r>
    </w:p>
    <w:p w:rsidR="00E61B4F" w:rsidRDefault="00E61B4F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Bize  hediye etti.                       Dünya çocuklarında ,                   Sevin,oyna,gez ,dolaş,</w:t>
      </w:r>
    </w:p>
    <w:p w:rsidR="00E61B4F" w:rsidRDefault="00E61B4F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Atatürk bu güzel günü.              Bilmem var mıdır daha,                Senin bayramın bugün.</w:t>
      </w:r>
    </w:p>
    <w:p w:rsidR="00E61B4F" w:rsidRDefault="00E61B4F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23 Nisan bugün,                        Böyle bayramı olan,                      Bayrağı sev arkadaş,</w:t>
      </w:r>
    </w:p>
    <w:p w:rsidR="00E61B4F" w:rsidRPr="00411DBC" w:rsidRDefault="00E61B4F">
      <w:pPr>
        <w:rPr>
          <w:rFonts w:ascii="Comic Sans MS" w:hAnsi="Comic Sans MS" w:cs="Comic Sans MS"/>
          <w:sz w:val="28"/>
          <w:szCs w:val="28"/>
        </w:rPr>
      </w:pPr>
      <w:r>
        <w:rPr>
          <w:rFonts w:ascii="Comic Sans MS" w:hAnsi="Comic Sans MS" w:cs="Comic Sans MS"/>
        </w:rPr>
        <w:t>Hepimizin düğünü.                     Sevinç ve neşe dolan?                  Dalgalandıkça övün.</w:t>
      </w:r>
    </w:p>
    <w:p w:rsidR="00E61B4F" w:rsidRDefault="00E61B4F">
      <w:pPr>
        <w:rPr>
          <w:rFonts w:ascii="Comic Sans MS" w:hAnsi="Comic Sans MS" w:cs="Comic Sans MS"/>
          <w:sz w:val="28"/>
          <w:szCs w:val="28"/>
        </w:rPr>
      </w:pPr>
      <w:r>
        <w:rPr>
          <w:rFonts w:ascii="Comic Sans MS" w:hAnsi="Comic Sans MS" w:cs="Comic Sans MS"/>
          <w:sz w:val="28"/>
          <w:szCs w:val="28"/>
        </w:rPr>
        <w:t xml:space="preserve">                                                                               Hasan ATABAŞ</w:t>
      </w:r>
    </w:p>
    <w:p w:rsidR="00E61B4F" w:rsidRPr="00411DBC" w:rsidRDefault="00E61B4F">
      <w:pPr>
        <w:rPr>
          <w:rFonts w:ascii="Comic Sans MS" w:hAnsi="Comic Sans MS" w:cs="Comic Sans MS"/>
          <w:sz w:val="24"/>
          <w:szCs w:val="24"/>
        </w:rPr>
      </w:pPr>
      <w:r>
        <w:rPr>
          <w:noProof/>
          <w:lang w:eastAsia="tr-TR"/>
        </w:rPr>
        <w:pict>
          <v:roundrect id="_x0000_s1027" style="position:absolute;margin-left:80.65pt;margin-top:22.1pt;width:255.75pt;height:26.25pt;z-index:251652096" arcsize="10923f" strokecolor="#92cddc" strokeweight="1pt">
            <v:fill color2="#b6dde8" focusposition="1" focussize="" focus="100%" type="gradient"/>
            <v:shadow on="t" type="perspective" color="#205867" opacity=".5" offset="1pt" offset2="-3pt"/>
            <v:textbox>
              <w:txbxContent>
                <w:p w:rsidR="00E61B4F" w:rsidRPr="00411DBC" w:rsidRDefault="00E61B4F">
                  <w:pPr>
                    <w:rPr>
                      <w:rFonts w:ascii="Comic Sans MS" w:hAnsi="Comic Sans MS" w:cs="Comic Sans MS"/>
                    </w:rPr>
                  </w:pPr>
                  <w:r w:rsidRPr="00411DBC">
                    <w:rPr>
                      <w:rFonts w:ascii="Comic Sans MS" w:hAnsi="Comic Sans MS" w:cs="Comic Sans MS"/>
                    </w:rPr>
                    <w:t>Aşağıdaki soruları şiire göre cevaplayalım</w:t>
                  </w:r>
                </w:p>
              </w:txbxContent>
            </v:textbox>
          </v:roundrect>
        </w:pict>
      </w:r>
      <w:r>
        <w:rPr>
          <w:rFonts w:ascii="Comic Sans MS" w:hAnsi="Comic Sans MS" w:cs="Comic Sans MS"/>
          <w:sz w:val="24"/>
          <w:szCs w:val="24"/>
        </w:rPr>
        <w:t xml:space="preserve">         </w:t>
      </w:r>
      <w:hyperlink r:id="rId8" w:history="1">
        <w:r>
          <w:rPr>
            <w:rStyle w:val="Hyperlink"/>
            <w:rFonts w:ascii="ALFABET98" w:hAnsi="ALFABET98" w:cs="ALFABET98"/>
            <w:sz w:val="28"/>
            <w:szCs w:val="28"/>
          </w:rPr>
          <w:t>www.sorubak.com</w:t>
        </w:r>
      </w:hyperlink>
    </w:p>
    <w:p w:rsidR="00E61B4F" w:rsidRDefault="00E61B4F">
      <w:pPr>
        <w:rPr>
          <w:rFonts w:ascii="Comic Sans MS" w:hAnsi="Comic Sans MS" w:cs="Comic Sans MS"/>
          <w:sz w:val="28"/>
          <w:szCs w:val="28"/>
        </w:rPr>
      </w:pPr>
      <w:r>
        <w:rPr>
          <w:rFonts w:ascii="Comic Sans MS" w:hAnsi="Comic Sans MS" w:cs="Comic Sans MS"/>
          <w:sz w:val="28"/>
          <w:szCs w:val="28"/>
        </w:rPr>
        <w:t xml:space="preserve"> </w:t>
      </w:r>
    </w:p>
    <w:p w:rsidR="00E61B4F" w:rsidRDefault="00E61B4F" w:rsidP="004A6066">
      <w:pPr>
        <w:ind w:hanging="284"/>
        <w:rPr>
          <w:rFonts w:ascii="Comic Sans MS" w:hAnsi="Comic Sans MS" w:cs="Comic Sans MS"/>
        </w:rPr>
      </w:pPr>
      <w:r>
        <w:rPr>
          <w:rFonts w:ascii="Comic Sans MS" w:hAnsi="Comic Sans MS" w:cs="Comic Sans MS"/>
          <w:sz w:val="24"/>
          <w:szCs w:val="24"/>
        </w:rPr>
        <w:t>1</w:t>
      </w:r>
      <w:r>
        <w:rPr>
          <w:rFonts w:ascii="Comic Sans MS" w:hAnsi="Comic Sans MS" w:cs="Comic Sans MS"/>
          <w:sz w:val="28"/>
          <w:szCs w:val="28"/>
        </w:rPr>
        <w:t>.</w:t>
      </w:r>
      <w:r w:rsidRPr="004A6066">
        <w:rPr>
          <w:rFonts w:ascii="Comic Sans MS" w:hAnsi="Comic Sans MS" w:cs="Comic Sans MS"/>
        </w:rPr>
        <w:t>Bize</w:t>
      </w:r>
      <w:r>
        <w:rPr>
          <w:rFonts w:ascii="Comic Sans MS" w:hAnsi="Comic Sans MS" w:cs="Comic Sans MS"/>
        </w:rPr>
        <w:t xml:space="preserve">  kim  bayram hediye etmiş?</w:t>
      </w:r>
    </w:p>
    <w:p w:rsidR="00E61B4F" w:rsidRDefault="00E61B4F" w:rsidP="004A6066">
      <w:pPr>
        <w:ind w:hanging="284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……………………………………………………………..</w:t>
      </w:r>
    </w:p>
    <w:p w:rsidR="00E61B4F" w:rsidRDefault="00E61B4F" w:rsidP="004A6066">
      <w:pPr>
        <w:ind w:hanging="284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2.Şiire göre Atatürk bize neyi hediye etmiştir?</w:t>
      </w:r>
    </w:p>
    <w:p w:rsidR="00E61B4F" w:rsidRDefault="00E61B4F" w:rsidP="004A6066">
      <w:pPr>
        <w:ind w:hanging="284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……………………………………………………………………………..</w:t>
      </w:r>
    </w:p>
    <w:p w:rsidR="00E61B4F" w:rsidRDefault="00E61B4F" w:rsidP="004A6066">
      <w:pPr>
        <w:ind w:hanging="284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3.Şair bayramda çocukların neler yapmasını söylemektedir?</w:t>
      </w:r>
    </w:p>
    <w:p w:rsidR="00E61B4F" w:rsidRDefault="00E61B4F" w:rsidP="004A6066">
      <w:pPr>
        <w:ind w:hanging="284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……………………………………………………………………………………………………….</w:t>
      </w:r>
    </w:p>
    <w:p w:rsidR="00E61B4F" w:rsidRDefault="00E61B4F" w:rsidP="006D19EB">
      <w:pPr>
        <w:ind w:hanging="284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4.Şair, neyi sevmemizi öğütlemektir?</w:t>
      </w:r>
    </w:p>
    <w:p w:rsidR="00E61B4F" w:rsidRDefault="00E61B4F" w:rsidP="006D19EB">
      <w:pPr>
        <w:ind w:hanging="284"/>
        <w:rPr>
          <w:rFonts w:ascii="Comic Sans MS" w:hAnsi="Comic Sans MS" w:cs="Comic Sans MS"/>
        </w:rPr>
      </w:pPr>
      <w:r>
        <w:rPr>
          <w:noProof/>
          <w:lang w:eastAsia="tr-TR"/>
        </w:rPr>
        <w:pict>
          <v:roundrect id="_x0000_s1028" style="position:absolute;margin-left:-14.6pt;margin-top:31.45pt;width:414pt;height:26.25pt;z-index:251653120" arcsize="10923f" strokecolor="#92cddc" strokeweight="1pt">
            <v:fill color2="#b6dde8" focusposition="1" focussize="" focus="100%" type="gradient"/>
            <v:shadow on="t" type="perspective" color="#205867" opacity=".5" offset="1pt" offset2="-3pt"/>
            <v:textbox>
              <w:txbxContent>
                <w:p w:rsidR="00E61B4F" w:rsidRPr="00411DBC" w:rsidRDefault="00E61B4F" w:rsidP="006D19EB">
                  <w:pPr>
                    <w:rPr>
                      <w:rFonts w:ascii="Comic Sans MS" w:hAnsi="Comic Sans MS" w:cs="Comic Sans MS"/>
                    </w:rPr>
                  </w:pPr>
                  <w:r>
                    <w:rPr>
                      <w:rFonts w:ascii="Comic Sans MS" w:hAnsi="Comic Sans MS" w:cs="Comic Sans MS"/>
                    </w:rPr>
                    <w:t xml:space="preserve">             Aşağıya coşkuyla kutladığımız milli bayramlarımızı yazalım.</w:t>
                  </w:r>
                </w:p>
              </w:txbxContent>
            </v:textbox>
          </v:roundrect>
        </w:pict>
      </w:r>
      <w:r>
        <w:rPr>
          <w:rFonts w:ascii="Comic Sans MS" w:hAnsi="Comic Sans MS" w:cs="Comic Sans MS"/>
        </w:rPr>
        <w:t xml:space="preserve"> ……………………………………................................</w:t>
      </w:r>
    </w:p>
    <w:p w:rsidR="00E61B4F" w:rsidRDefault="00E61B4F" w:rsidP="006D19EB">
      <w:pPr>
        <w:tabs>
          <w:tab w:val="left" w:pos="8250"/>
        </w:tabs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ab/>
      </w:r>
    </w:p>
    <w:p w:rsidR="00E61B4F" w:rsidRDefault="00E61B4F" w:rsidP="006D19EB">
      <w:pPr>
        <w:tabs>
          <w:tab w:val="left" w:pos="8250"/>
        </w:tabs>
        <w:rPr>
          <w:rFonts w:ascii="Comic Sans MS" w:hAnsi="Comic Sans MS" w:cs="Comic Sans MS"/>
        </w:rPr>
      </w:pPr>
    </w:p>
    <w:p w:rsidR="00E61B4F" w:rsidRDefault="00E61B4F" w:rsidP="006D19EB">
      <w:pPr>
        <w:tabs>
          <w:tab w:val="left" w:pos="8250"/>
        </w:tabs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1………………………………………………………………………………………………………………</w:t>
      </w:r>
    </w:p>
    <w:p w:rsidR="00E61B4F" w:rsidRDefault="00E61B4F" w:rsidP="006D19EB">
      <w:pPr>
        <w:tabs>
          <w:tab w:val="left" w:pos="8250"/>
        </w:tabs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2…………………………………………………………………………………………………………</w:t>
      </w:r>
    </w:p>
    <w:p w:rsidR="00E61B4F" w:rsidRDefault="00E61B4F" w:rsidP="006D19EB">
      <w:pPr>
        <w:tabs>
          <w:tab w:val="left" w:pos="8250"/>
        </w:tabs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3…………………………………………………………………………………………………….</w:t>
      </w:r>
    </w:p>
    <w:p w:rsidR="00E61B4F" w:rsidRDefault="00E61B4F" w:rsidP="006D19EB">
      <w:pPr>
        <w:tabs>
          <w:tab w:val="left" w:pos="8250"/>
        </w:tabs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4………………………………………………………………………………………………………..</w:t>
      </w:r>
    </w:p>
    <w:p w:rsidR="00E61B4F" w:rsidRDefault="00E61B4F" w:rsidP="006D19EB">
      <w:pPr>
        <w:tabs>
          <w:tab w:val="left" w:pos="8250"/>
        </w:tabs>
        <w:rPr>
          <w:rFonts w:ascii="Comic Sans MS" w:hAnsi="Comic Sans MS" w:cs="Comic Sans MS"/>
        </w:rPr>
      </w:pPr>
    </w:p>
    <w:p w:rsidR="00E61B4F" w:rsidRDefault="00E61B4F" w:rsidP="006D19EB">
      <w:pPr>
        <w:tabs>
          <w:tab w:val="left" w:pos="8250"/>
        </w:tabs>
        <w:rPr>
          <w:rFonts w:ascii="Comic Sans MS" w:hAnsi="Comic Sans MS" w:cs="Comic Sans MS"/>
        </w:rPr>
      </w:pPr>
      <w:r>
        <w:rPr>
          <w:noProof/>
          <w:lang w:eastAsia="tr-TR"/>
        </w:rPr>
        <w:pict>
          <v:roundrect id="_x0000_s1029" style="position:absolute;margin-left:1.9pt;margin-top:2.85pt;width:452.25pt;height:26.25pt;z-index:251654144" arcsize="10923f" strokecolor="#92cddc" strokeweight="1pt">
            <v:fill color2="#b6dde8" focusposition="1" focussize="" focus="100%" type="gradient"/>
            <v:shadow on="t" type="perspective" color="#205867" opacity=".5" offset="1pt" offset2="-3pt"/>
            <v:textbox>
              <w:txbxContent>
                <w:p w:rsidR="00E61B4F" w:rsidRPr="00411DBC" w:rsidRDefault="00E61B4F" w:rsidP="006D19EB">
                  <w:pPr>
                    <w:rPr>
                      <w:rFonts w:ascii="Comic Sans MS" w:hAnsi="Comic Sans MS" w:cs="Comic Sans MS"/>
                    </w:rPr>
                  </w:pPr>
                  <w:r>
                    <w:rPr>
                      <w:rFonts w:ascii="Comic Sans MS" w:hAnsi="Comic Sans MS" w:cs="Comic Sans MS"/>
                    </w:rPr>
                    <w:t xml:space="preserve">  Aşağıdaki tümcelerin  hangi duyguları ifade ettiğini boş bırakılan yerlere yazalım. </w:t>
                  </w:r>
                </w:p>
              </w:txbxContent>
            </v:textbox>
          </v:roundrect>
        </w:pict>
      </w:r>
    </w:p>
    <w:p w:rsidR="00E61B4F" w:rsidRDefault="00E61B4F" w:rsidP="006D19EB">
      <w:pPr>
        <w:tabs>
          <w:tab w:val="left" w:pos="8250"/>
        </w:tabs>
        <w:rPr>
          <w:rFonts w:ascii="Comic Sans MS" w:hAnsi="Comic Sans MS" w:cs="Comic Sans MS"/>
        </w:rPr>
      </w:pPr>
      <w:r>
        <w:rPr>
          <w:noProof/>
          <w:lang w:eastAsia="tr-TR"/>
        </w:rPr>
        <w:pict>
          <v:oval id="_x0000_s1030" style="position:absolute;margin-left:-31.85pt;margin-top:6.7pt;width:61.5pt;height:32.25pt;z-index:251655168">
            <v:textbox>
              <w:txbxContent>
                <w:p w:rsidR="00E61B4F" w:rsidRDefault="00E61B4F">
                  <w:r>
                    <w:t>sevinç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31" style="position:absolute;margin-left:439.9pt;margin-top:22.45pt;width:69.75pt;height:32.25pt;z-index:251662336">
            <v:textbox>
              <w:txbxContent>
                <w:p w:rsidR="00E61B4F" w:rsidRDefault="00E61B4F" w:rsidP="006D19EB">
                  <w:r>
                    <w:t>şaşırmaca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32" style="position:absolute;margin-left:374.65pt;margin-top:6.7pt;width:61.5pt;height:32.25pt;z-index:251661312">
            <v:textbox>
              <w:txbxContent>
                <w:p w:rsidR="00E61B4F" w:rsidRDefault="00E61B4F" w:rsidP="006D19EB">
                  <w:r>
                    <w:t>öfke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33" style="position:absolute;margin-left:308.65pt;margin-top:22.45pt;width:61.5pt;height:32.25pt;z-index:251660288">
            <v:textbox>
              <w:txbxContent>
                <w:p w:rsidR="00E61B4F" w:rsidRDefault="00E61B4F" w:rsidP="006D19EB">
                  <w:r>
                    <w:t>olay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34" style="position:absolute;margin-left:242.65pt;margin-top:11.2pt;width:61.5pt;height:32.25pt;z-index:251659264">
            <v:textbox>
              <w:txbxContent>
                <w:p w:rsidR="00E61B4F" w:rsidRDefault="00E61B4F" w:rsidP="006D19EB">
                  <w:r>
                    <w:t>endişe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35" style="position:absolute;margin-left:158.65pt;margin-top:26.95pt;width:75.75pt;height:32.25pt;z-index:251658240">
            <v:textbox>
              <w:txbxContent>
                <w:p w:rsidR="00E61B4F" w:rsidRDefault="00E61B4F" w:rsidP="006D19EB">
                  <w:r>
                    <w:t>pişmanlık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36" style="position:absolute;margin-left:91.9pt;margin-top:11.2pt;width:61.5pt;height:32.25pt;z-index:251657216">
            <v:textbox>
              <w:txbxContent>
                <w:p w:rsidR="00E61B4F" w:rsidRDefault="00E61B4F" w:rsidP="006D19EB">
                  <w:r>
                    <w:t>korku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37" style="position:absolute;margin-left:23.65pt;margin-top:26.95pt;width:61.5pt;height:32.25pt;z-index:251656192">
            <v:textbox>
              <w:txbxContent>
                <w:p w:rsidR="00E61B4F" w:rsidRDefault="00E61B4F" w:rsidP="006D19EB">
                  <w:r>
                    <w:t>üzüntü</w:t>
                  </w:r>
                </w:p>
              </w:txbxContent>
            </v:textbox>
          </v:oval>
        </w:pict>
      </w:r>
    </w:p>
    <w:p w:rsidR="00E61B4F" w:rsidRDefault="00E61B4F" w:rsidP="006D19EB">
      <w:pPr>
        <w:tabs>
          <w:tab w:val="left" w:pos="8250"/>
        </w:tabs>
        <w:rPr>
          <w:rFonts w:ascii="Comic Sans MS" w:hAnsi="Comic Sans MS" w:cs="Comic Sans MS"/>
        </w:rPr>
      </w:pPr>
    </w:p>
    <w:p w:rsidR="00E61B4F" w:rsidRDefault="00E61B4F" w:rsidP="00B453D9">
      <w:pPr>
        <w:tabs>
          <w:tab w:val="left" w:pos="0"/>
          <w:tab w:val="left" w:pos="8250"/>
        </w:tabs>
        <w:rPr>
          <w:rFonts w:ascii="Comic Sans MS" w:hAnsi="Comic Sans MS" w:cs="Comic Sans MS"/>
        </w:rPr>
      </w:pPr>
    </w:p>
    <w:p w:rsidR="00E61B4F" w:rsidRDefault="00E61B4F" w:rsidP="00B453D9">
      <w:pPr>
        <w:tabs>
          <w:tab w:val="left" w:pos="0"/>
          <w:tab w:val="left" w:pos="8250"/>
        </w:tabs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Yaşasın! Kalemimi buldum!.........................        Tüh be,balık kaçtı!.....................................</w:t>
      </w:r>
    </w:p>
    <w:p w:rsidR="00E61B4F" w:rsidRDefault="00E61B4F" w:rsidP="00B453D9">
      <w:pPr>
        <w:tabs>
          <w:tab w:val="left" w:pos="0"/>
          <w:tab w:val="left" w:pos="8250"/>
        </w:tabs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Amma da keskinmiş bu bıçak………………………      Hayret!Yağmur başlamış………………………….</w:t>
      </w:r>
    </w:p>
    <w:p w:rsidR="00E61B4F" w:rsidRDefault="00E61B4F" w:rsidP="00B453D9">
      <w:pPr>
        <w:tabs>
          <w:tab w:val="left" w:pos="0"/>
          <w:tab w:val="left" w:pos="8250"/>
        </w:tabs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Yaşasın,golü attık……………………………………….        Yazık,kuş çırpınıyor!.........................................</w:t>
      </w:r>
    </w:p>
    <w:p w:rsidR="00E61B4F" w:rsidRDefault="00E61B4F" w:rsidP="00B453D9">
      <w:pPr>
        <w:tabs>
          <w:tab w:val="left" w:pos="0"/>
          <w:tab w:val="left" w:pos="8250"/>
        </w:tabs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Ya üşütür,hastalanırsam!.................................   Bana baksana sen!..........................................</w:t>
      </w:r>
    </w:p>
    <w:p w:rsidR="00E61B4F" w:rsidRDefault="00E61B4F" w:rsidP="00B453D9">
      <w:pPr>
        <w:tabs>
          <w:tab w:val="left" w:pos="0"/>
          <w:tab w:val="left" w:pos="8250"/>
        </w:tabs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Adamcağızın ekmekleri boşa gitti…………………  Keşke onu üzmeseydim……………………………….</w:t>
      </w:r>
    </w:p>
    <w:p w:rsidR="00E61B4F" w:rsidRDefault="00E61B4F" w:rsidP="00B453D9">
      <w:pPr>
        <w:tabs>
          <w:tab w:val="left" w:pos="0"/>
          <w:tab w:val="left" w:pos="8250"/>
        </w:tabs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                                                                                                                                                                                               </w:t>
      </w:r>
      <w:r>
        <w:rPr>
          <w:noProof/>
          <w:lang w:eastAsia="tr-TR"/>
        </w:rPr>
        <w:pict>
          <v:roundrect id="_x0000_s1038" style="position:absolute;margin-left:-2.6pt;margin-top:13.7pt;width:414pt;height:26.25pt;z-index:251663360;mso-position-horizontal-relative:text;mso-position-vertical-relative:text" arcsize="10923f" strokecolor="#92cddc" strokeweight="1pt">
            <v:fill color2="#b6dde8" focusposition="1" focussize="" focus="100%" type="gradient"/>
            <v:shadow on="t" type="perspective" color="#205867" opacity=".5" offset="1pt" offset2="-3pt"/>
            <v:textbox>
              <w:txbxContent>
                <w:p w:rsidR="00E61B4F" w:rsidRPr="00411DBC" w:rsidRDefault="00E61B4F" w:rsidP="001F643C">
                  <w:pPr>
                    <w:rPr>
                      <w:rFonts w:ascii="Comic Sans MS" w:hAnsi="Comic Sans MS" w:cs="Comic Sans MS"/>
                    </w:rPr>
                  </w:pPr>
                  <w:r>
                    <w:rPr>
                      <w:rFonts w:ascii="Comic Sans MS" w:hAnsi="Comic Sans MS" w:cs="Comic Sans MS"/>
                    </w:rPr>
                    <w:t xml:space="preserve">        Cümlelerdeki boşluklara uygun noktalama işaretlerini yazalım.</w:t>
                  </w:r>
                </w:p>
              </w:txbxContent>
            </v:textbox>
          </v:roundrect>
        </w:pict>
      </w:r>
      <w:r>
        <w:rPr>
          <w:rFonts w:ascii="Comic Sans MS" w:hAnsi="Comic Sans MS" w:cs="Comic Sans MS"/>
        </w:rPr>
        <w:t xml:space="preserve">  </w:t>
      </w:r>
    </w:p>
    <w:p w:rsidR="00E61B4F" w:rsidRDefault="00E61B4F" w:rsidP="001F643C">
      <w:pPr>
        <w:rPr>
          <w:rFonts w:ascii="Comic Sans MS" w:hAnsi="Comic Sans MS" w:cs="Comic Sans MS"/>
        </w:rPr>
      </w:pPr>
    </w:p>
    <w:p w:rsidR="00E61B4F" w:rsidRDefault="00E61B4F" w:rsidP="001F643C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Buraya nokta mı konulacak(   )                         Cümlelerin sonuna nokta konur(  )</w:t>
      </w:r>
    </w:p>
    <w:p w:rsidR="00E61B4F" w:rsidRDefault="00E61B4F" w:rsidP="001F643C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Defterimi(  )kitabımı evde unuttum(  )           3( )sınıfa geçeceğim( )</w:t>
      </w:r>
    </w:p>
    <w:p w:rsidR="00E61B4F" w:rsidRDefault="00E61B4F" w:rsidP="001F643C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Dikkat ( ) Öğretmen geliyor(  )                        Hey( ) Sen de duydun mu( )</w:t>
      </w:r>
    </w:p>
    <w:p w:rsidR="00E61B4F" w:rsidRDefault="00E61B4F" w:rsidP="001F643C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Hilmi( ) Berkay(  ) ve Yunus bize gelecek(  )     Derslerimize zamanında girelim(  )</w:t>
      </w:r>
    </w:p>
    <w:p w:rsidR="00E61B4F" w:rsidRDefault="00E61B4F" w:rsidP="001F643C">
      <w:pPr>
        <w:rPr>
          <w:rFonts w:ascii="Comic Sans MS" w:hAnsi="Comic Sans MS" w:cs="Comic Sans MS"/>
        </w:rPr>
      </w:pPr>
      <w:r>
        <w:rPr>
          <w:noProof/>
          <w:lang w:eastAsia="tr-TR"/>
        </w:rPr>
        <w:pict>
          <v:roundrect id="_x0000_s1039" style="position:absolute;margin-left:-7.1pt;margin-top:4.65pt;width:414pt;height:26.25pt;z-index:251664384" arcsize="10923f" strokecolor="#92cddc" strokeweight="1pt">
            <v:fill color2="#b6dde8" focusposition="1" focussize="" focus="100%" type="gradient"/>
            <v:shadow on="t" type="perspective" color="#205867" opacity=".5" offset="1pt" offset2="-3pt"/>
            <v:textbox>
              <w:txbxContent>
                <w:p w:rsidR="00E61B4F" w:rsidRPr="00411DBC" w:rsidRDefault="00E61B4F" w:rsidP="005A286F">
                  <w:pPr>
                    <w:rPr>
                      <w:rFonts w:ascii="Comic Sans MS" w:hAnsi="Comic Sans MS" w:cs="Comic Sans MS"/>
                    </w:rPr>
                  </w:pPr>
                  <w:r>
                    <w:rPr>
                      <w:rFonts w:ascii="Comic Sans MS" w:hAnsi="Comic Sans MS" w:cs="Comic Sans MS"/>
                    </w:rPr>
                    <w:t xml:space="preserve">   Verilen devrik cümleleri kurallı cümleler olarak  yeniden yazalım</w:t>
                  </w:r>
                </w:p>
              </w:txbxContent>
            </v:textbox>
          </v:roundrect>
        </w:pict>
      </w:r>
    </w:p>
    <w:p w:rsidR="00E61B4F" w:rsidRDefault="00E61B4F" w:rsidP="001F643C">
      <w:pPr>
        <w:rPr>
          <w:rFonts w:ascii="Comic Sans MS" w:hAnsi="Comic Sans MS" w:cs="Comic Sans MS"/>
        </w:rPr>
      </w:pPr>
    </w:p>
    <w:p w:rsidR="00E61B4F" w:rsidRDefault="00E61B4F" w:rsidP="001F643C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Hepiniz yaptınız mı beslenmelerinizi?        ………………………………………………………………….</w:t>
      </w:r>
    </w:p>
    <w:p w:rsidR="00E61B4F" w:rsidRDefault="00E61B4F" w:rsidP="001F643C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Çok severim bütün canlıları.                      …………………………………………………………………</w:t>
      </w:r>
    </w:p>
    <w:p w:rsidR="00E61B4F" w:rsidRDefault="00E61B4F" w:rsidP="001F643C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Melek gibidir bütün anneler.                    …………………………………………………………………</w:t>
      </w:r>
    </w:p>
    <w:p w:rsidR="00E61B4F" w:rsidRDefault="00E61B4F" w:rsidP="001F643C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Olmasın çöl bu güzel ülkemiz.                  ………………………………………………………………..</w:t>
      </w:r>
    </w:p>
    <w:p w:rsidR="00E61B4F" w:rsidRDefault="00E61B4F" w:rsidP="001F643C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Biz çok seviyoruz Atatürk’ü.                  ……………………………………………………………………..</w:t>
      </w:r>
    </w:p>
    <w:p w:rsidR="00E61B4F" w:rsidRDefault="00E61B4F" w:rsidP="001F643C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Artırır bilgimizi kitap okumak.                ………………………………………………………………………</w:t>
      </w:r>
    </w:p>
    <w:p w:rsidR="00E61B4F" w:rsidRDefault="00E61B4F" w:rsidP="001F643C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On iki aydır bir yıl.                                 ………………………………………………………………………</w:t>
      </w:r>
    </w:p>
    <w:p w:rsidR="00E61B4F" w:rsidRDefault="00E61B4F" w:rsidP="001F643C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Temiz tutmalıyız sınıfımızı.                    ………………………………………………………………………</w:t>
      </w:r>
    </w:p>
    <w:p w:rsidR="00E61B4F" w:rsidRDefault="00E61B4F" w:rsidP="001F643C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Hepimizin evidir okul.                           ……………………………………………………………………………..</w:t>
      </w:r>
    </w:p>
    <w:p w:rsidR="00E61B4F" w:rsidRPr="001F643C" w:rsidRDefault="00E61B4F" w:rsidP="001F643C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Sözünü kesme arkadaşının.                   ……………………………………………………………………………..     </w:t>
      </w:r>
    </w:p>
    <w:sectPr w:rsidR="00E61B4F" w:rsidRPr="001F643C" w:rsidSect="00B453D9">
      <w:pgSz w:w="11906" w:h="16838"/>
      <w:pgMar w:top="993" w:right="1417" w:bottom="851" w:left="1134" w:header="708" w:footer="403" w:gutter="0"/>
      <w:pgBorders w:offsetFrom="page">
        <w:top w:val="dashSmallGap" w:sz="4" w:space="24" w:color="auto"/>
        <w:left w:val="dashSmallGap" w:sz="4" w:space="24" w:color="auto"/>
        <w:bottom w:val="dashSmallGap" w:sz="4" w:space="24" w:color="auto"/>
        <w:right w:val="dashSmallGap" w:sz="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1B4F" w:rsidRDefault="00E61B4F" w:rsidP="006D19EB">
      <w:pPr>
        <w:spacing w:after="0" w:line="240" w:lineRule="auto"/>
      </w:pPr>
      <w:r>
        <w:separator/>
      </w:r>
    </w:p>
  </w:endnote>
  <w:endnote w:type="continuationSeparator" w:id="0">
    <w:p w:rsidR="00E61B4F" w:rsidRDefault="00E61B4F" w:rsidP="006D19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LFABET98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1B4F" w:rsidRDefault="00E61B4F" w:rsidP="006D19EB">
      <w:pPr>
        <w:spacing w:after="0" w:line="240" w:lineRule="auto"/>
      </w:pPr>
      <w:r>
        <w:separator/>
      </w:r>
    </w:p>
  </w:footnote>
  <w:footnote w:type="continuationSeparator" w:id="0">
    <w:p w:rsidR="00E61B4F" w:rsidRDefault="00E61B4F" w:rsidP="006D19E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11DBC"/>
    <w:rsid w:val="000B4426"/>
    <w:rsid w:val="001F643C"/>
    <w:rsid w:val="002B1330"/>
    <w:rsid w:val="003B0FE7"/>
    <w:rsid w:val="003E4B6B"/>
    <w:rsid w:val="00411DBC"/>
    <w:rsid w:val="004214A2"/>
    <w:rsid w:val="00452CE3"/>
    <w:rsid w:val="004A6066"/>
    <w:rsid w:val="005A286F"/>
    <w:rsid w:val="006D19EB"/>
    <w:rsid w:val="007959B0"/>
    <w:rsid w:val="009B1B3B"/>
    <w:rsid w:val="00A722F8"/>
    <w:rsid w:val="00B453D9"/>
    <w:rsid w:val="00C4663A"/>
    <w:rsid w:val="00D63F89"/>
    <w:rsid w:val="00D67543"/>
    <w:rsid w:val="00E61B4F"/>
    <w:rsid w:val="00EE19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3F89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411D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11DB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rsid w:val="006D19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6D19EB"/>
  </w:style>
  <w:style w:type="paragraph" w:styleId="Footer">
    <w:name w:val="footer"/>
    <w:basedOn w:val="Normal"/>
    <w:link w:val="FooterChar"/>
    <w:uiPriority w:val="99"/>
    <w:semiHidden/>
    <w:rsid w:val="006D19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6D19EB"/>
  </w:style>
  <w:style w:type="character" w:styleId="Hyperlink">
    <w:name w:val="Hyperlink"/>
    <w:basedOn w:val="DefaultParagraphFont"/>
    <w:uiPriority w:val="99"/>
    <w:rsid w:val="009B1B3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/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</TotalTime>
  <Pages>2</Pages>
  <Words>429</Words>
  <Characters>2449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Xp Professional</dc:creator>
  <cp:keywords>http:/www.sorubak.com</cp:keywords>
  <dc:description>http://www.sorubak.com</dc:description>
  <cp:lastModifiedBy>EDANUR</cp:lastModifiedBy>
  <cp:revision>3</cp:revision>
  <dcterms:created xsi:type="dcterms:W3CDTF">2013-04-19T07:40:00Z</dcterms:created>
  <dcterms:modified xsi:type="dcterms:W3CDTF">2013-04-24T18:47:00Z</dcterms:modified>
</cp:coreProperties>
</file>