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F4C" w:rsidRPr="00C43299" w:rsidRDefault="000F6F4C" w:rsidP="00C43299">
      <w:pPr>
        <w:spacing w:after="0" w:line="240" w:lineRule="auto"/>
        <w:rPr>
          <w:rFonts w:ascii="Verdana" w:hAnsi="Verdana" w:cs="Verdana"/>
          <w:b/>
          <w:bCs/>
          <w:spacing w:val="60"/>
          <w:sz w:val="20"/>
          <w:szCs w:val="20"/>
          <w:lang w:eastAsia="tr-TR"/>
        </w:rPr>
      </w:pPr>
      <w:r w:rsidRPr="00C43299">
        <w:rPr>
          <w:rFonts w:ascii="Verdana" w:hAnsi="Verdana" w:cs="Verdana"/>
          <w:b/>
          <w:bCs/>
          <w:spacing w:val="60"/>
          <w:sz w:val="20"/>
          <w:szCs w:val="20"/>
          <w:lang w:eastAsia="tr-TR"/>
        </w:rPr>
        <w:t>23 Nisan Ulusal Egemenlik ve Çocuk Bayramı ile ilgili konuşma metni...</w:t>
      </w:r>
    </w:p>
    <w:bookmarkStart w:id="0" w:name="_GoBack"/>
    <w:bookmarkEnd w:id="0"/>
    <w:p w:rsidR="000F6F4C" w:rsidRPr="00C43299" w:rsidRDefault="000F6F4C" w:rsidP="00C43299">
      <w:pPr>
        <w:spacing w:after="0" w:line="240" w:lineRule="auto"/>
        <w:rPr>
          <w:rFonts w:ascii="Verdana" w:hAnsi="Verdana" w:cs="Verdana"/>
          <w:b/>
          <w:bCs/>
          <w:spacing w:val="60"/>
          <w:sz w:val="20"/>
          <w:szCs w:val="20"/>
          <w:lang w:eastAsia="tr-TR"/>
        </w:rPr>
      </w:pPr>
      <w:r>
        <w:fldChar w:fldCharType="begin"/>
      </w:r>
      <w:r>
        <w:instrText xml:space="preserve"> HYPERLINK "http://www.sorubak.com/" </w:instrText>
      </w:r>
      <w:r>
        <w:fldChar w:fldCharType="separate"/>
      </w:r>
      <w:r>
        <w:rPr>
          <w:rStyle w:val="Hyperlink"/>
        </w:rPr>
        <w:t>www.sorubak.com</w:t>
      </w:r>
      <w:r>
        <w:fldChar w:fldCharType="end"/>
      </w:r>
    </w:p>
    <w:p w:rsidR="000F6F4C" w:rsidRPr="00C43299" w:rsidRDefault="000F6F4C" w:rsidP="00C43299">
      <w:pPr>
        <w:spacing w:after="0" w:line="240" w:lineRule="auto"/>
        <w:rPr>
          <w:rFonts w:ascii="Times New Roman" w:hAnsi="Times New Roman" w:cs="Times New Roman"/>
          <w:sz w:val="24"/>
          <w:szCs w:val="24"/>
          <w:lang w:eastAsia="tr-TR"/>
        </w:rPr>
      </w:pPr>
    </w:p>
    <w:p w:rsidR="000F6F4C" w:rsidRPr="00C43299" w:rsidRDefault="000F6F4C" w:rsidP="00C43299">
      <w:pPr>
        <w:spacing w:after="0" w:line="240" w:lineRule="auto"/>
        <w:rPr>
          <w:rFonts w:ascii="Verdana" w:hAnsi="Verdana" w:cs="Verdana"/>
          <w:sz w:val="20"/>
          <w:szCs w:val="20"/>
          <w:lang w:eastAsia="tr-TR"/>
        </w:rPr>
      </w:pPr>
      <w:r w:rsidRPr="00C43299">
        <w:rPr>
          <w:rFonts w:ascii="Verdana" w:hAnsi="Verdana" w:cs="Verdana"/>
          <w:sz w:val="20"/>
          <w:szCs w:val="20"/>
          <w:lang w:eastAsia="tr-TR"/>
        </w:rPr>
        <w:t>Değerli Meslektaşlarım, Sayın Misafirler ve Sevgili Öğrenciler;</w:t>
      </w:r>
    </w:p>
    <w:p w:rsidR="000F6F4C" w:rsidRPr="00C43299" w:rsidRDefault="000F6F4C" w:rsidP="00C43299">
      <w:pPr>
        <w:spacing w:after="0" w:line="240" w:lineRule="auto"/>
        <w:rPr>
          <w:rFonts w:ascii="Verdana" w:hAnsi="Verdana" w:cs="Verdana"/>
          <w:sz w:val="20"/>
          <w:szCs w:val="20"/>
          <w:lang w:eastAsia="tr-TR"/>
        </w:rPr>
      </w:pPr>
    </w:p>
    <w:p w:rsidR="000F6F4C" w:rsidRPr="00C43299" w:rsidRDefault="000F6F4C" w:rsidP="00C43299">
      <w:pPr>
        <w:spacing w:after="0" w:line="240" w:lineRule="auto"/>
        <w:rPr>
          <w:rFonts w:ascii="Verdana" w:hAnsi="Verdana" w:cs="Verdana"/>
          <w:sz w:val="20"/>
          <w:szCs w:val="20"/>
          <w:lang w:eastAsia="tr-TR"/>
        </w:rPr>
      </w:pPr>
      <w:r w:rsidRPr="00C43299">
        <w:rPr>
          <w:rFonts w:ascii="Verdana" w:hAnsi="Verdana" w:cs="Verdana"/>
          <w:sz w:val="20"/>
          <w:szCs w:val="20"/>
          <w:lang w:eastAsia="tr-TR"/>
        </w:rPr>
        <w:t>Bugün, Türkiye Büyük Millet Meclisi’nin açılış tarihi olan 23 Nisan 1920 gününün, Büyük Önder Gazi Mustafa Kemal Atatürk tarafından çocuklara armağan edilişinin ... yılını kutluyoruz.</w:t>
      </w:r>
    </w:p>
    <w:p w:rsidR="000F6F4C" w:rsidRPr="00C43299" w:rsidRDefault="000F6F4C" w:rsidP="00C43299">
      <w:pPr>
        <w:spacing w:after="0" w:line="240" w:lineRule="auto"/>
        <w:rPr>
          <w:rFonts w:ascii="Verdana" w:hAnsi="Verdana" w:cs="Verdana"/>
          <w:sz w:val="20"/>
          <w:szCs w:val="20"/>
          <w:lang w:eastAsia="tr-TR"/>
        </w:rPr>
      </w:pPr>
    </w:p>
    <w:p w:rsidR="000F6F4C" w:rsidRPr="00C43299" w:rsidRDefault="000F6F4C" w:rsidP="00C43299">
      <w:pPr>
        <w:spacing w:after="0" w:line="240" w:lineRule="auto"/>
        <w:rPr>
          <w:rFonts w:ascii="Verdana" w:hAnsi="Verdana" w:cs="Verdana"/>
          <w:sz w:val="20"/>
          <w:szCs w:val="20"/>
          <w:lang w:eastAsia="tr-TR"/>
        </w:rPr>
      </w:pPr>
      <w:r w:rsidRPr="00C43299">
        <w:rPr>
          <w:rFonts w:ascii="Verdana" w:hAnsi="Verdana" w:cs="Verdana"/>
          <w:sz w:val="20"/>
          <w:szCs w:val="20"/>
          <w:lang w:eastAsia="tr-TR"/>
        </w:rPr>
        <w:t>23 Nisan 1920 günü, Cumhuriyet yolunda atılmış en büyük adımdır. Devletimizin yönetim sisteminde bu tarihle başlayan büyük değişim, 29 Ekim 1923’te Cumhuriyetin ilanı ile sonuçlanarak, Türk milletinin ufku açılmıştır.</w:t>
      </w:r>
    </w:p>
    <w:p w:rsidR="000F6F4C" w:rsidRPr="00C43299" w:rsidRDefault="000F6F4C" w:rsidP="00C43299">
      <w:pPr>
        <w:spacing w:after="0" w:line="240" w:lineRule="auto"/>
        <w:rPr>
          <w:rFonts w:ascii="Verdana" w:hAnsi="Verdana" w:cs="Verdana"/>
          <w:sz w:val="20"/>
          <w:szCs w:val="20"/>
          <w:lang w:eastAsia="tr-TR"/>
        </w:rPr>
      </w:pPr>
    </w:p>
    <w:p w:rsidR="000F6F4C" w:rsidRPr="00C43299" w:rsidRDefault="000F6F4C" w:rsidP="00C43299">
      <w:pPr>
        <w:spacing w:after="0" w:line="240" w:lineRule="auto"/>
        <w:rPr>
          <w:rFonts w:ascii="Times New Roman" w:hAnsi="Times New Roman" w:cs="Times New Roman"/>
          <w:sz w:val="24"/>
          <w:szCs w:val="24"/>
          <w:lang w:eastAsia="tr-TR"/>
        </w:rPr>
      </w:pPr>
      <w:r w:rsidRPr="00C43299">
        <w:rPr>
          <w:rFonts w:ascii="Verdana" w:hAnsi="Verdana" w:cs="Verdana"/>
          <w:sz w:val="20"/>
          <w:szCs w:val="20"/>
          <w:lang w:eastAsia="tr-TR"/>
        </w:rPr>
        <w:t>Büyük Önderimiz Mustafa Kemal Atatürk, ilk Meclisin açıldığı 23 Nisan 1920 gününü ulusumuza Çocuk Bayramı olarak armağan etmiş, bu yönüyle de dünya ölçeğinde eşsiz bir lider olduğunu bir kez daha göstermiştir.</w:t>
      </w:r>
      <w:r w:rsidRPr="00C43299">
        <w:rPr>
          <w:rFonts w:ascii="Verdana" w:hAnsi="Verdana" w:cs="Verdana"/>
          <w:sz w:val="20"/>
          <w:szCs w:val="20"/>
          <w:lang w:eastAsia="tr-TR"/>
        </w:rPr>
        <w:br/>
      </w:r>
      <w:r w:rsidRPr="00C43299">
        <w:rPr>
          <w:rFonts w:ascii="Verdana" w:hAnsi="Verdana" w:cs="Verdana"/>
          <w:sz w:val="20"/>
          <w:szCs w:val="20"/>
          <w:lang w:eastAsia="tr-TR"/>
        </w:rPr>
        <w:br/>
      </w:r>
    </w:p>
    <w:p w:rsidR="000F6F4C" w:rsidRPr="00C43299" w:rsidRDefault="000F6F4C" w:rsidP="00C43299">
      <w:pPr>
        <w:spacing w:after="0" w:line="240" w:lineRule="auto"/>
        <w:rPr>
          <w:rFonts w:ascii="Times New Roman" w:hAnsi="Times New Roman" w:cs="Times New Roman"/>
          <w:sz w:val="24"/>
          <w:szCs w:val="24"/>
          <w:lang w:eastAsia="tr-TR"/>
        </w:rPr>
      </w:pPr>
      <w:r w:rsidRPr="00C43299">
        <w:rPr>
          <w:rFonts w:ascii="Verdana" w:hAnsi="Verdana" w:cs="Verdana"/>
          <w:sz w:val="20"/>
          <w:szCs w:val="20"/>
          <w:lang w:eastAsia="tr-TR"/>
        </w:rPr>
        <w:t>Türk milleti, dün olduğu gibi, bugünde Atatürk ilke ve devrimlerinden ayrılmayacak, Cumhuriyetin temel niteliklerini en iyi şekilde koruyup, muhafaza edecektir. Millet olarak amacımız, akıl ve bilimin ışığında ilerleyerek, çağdaş bir toplum olarak sonsuza kadar varolabilmektir.</w:t>
      </w:r>
    </w:p>
    <w:p w:rsidR="000F6F4C" w:rsidRPr="00C43299" w:rsidRDefault="000F6F4C" w:rsidP="00C43299">
      <w:pPr>
        <w:spacing w:after="0" w:line="240" w:lineRule="auto"/>
        <w:rPr>
          <w:rFonts w:ascii="Verdana" w:hAnsi="Verdana" w:cs="Verdana"/>
          <w:sz w:val="20"/>
          <w:szCs w:val="20"/>
          <w:lang w:eastAsia="tr-TR"/>
        </w:rPr>
      </w:pPr>
    </w:p>
    <w:p w:rsidR="000F6F4C" w:rsidRPr="00C43299" w:rsidRDefault="000F6F4C" w:rsidP="00C43299">
      <w:pPr>
        <w:spacing w:after="0" w:line="240" w:lineRule="auto"/>
        <w:rPr>
          <w:rFonts w:ascii="Verdana" w:hAnsi="Verdana" w:cs="Verdana"/>
          <w:sz w:val="20"/>
          <w:szCs w:val="20"/>
          <w:lang w:eastAsia="tr-TR"/>
        </w:rPr>
      </w:pPr>
      <w:r w:rsidRPr="00C43299">
        <w:rPr>
          <w:rFonts w:ascii="Verdana" w:hAnsi="Verdana" w:cs="Verdana"/>
          <w:sz w:val="20"/>
          <w:szCs w:val="20"/>
          <w:lang w:eastAsia="tr-TR"/>
        </w:rPr>
        <w:t>Cumhuriyetimizin en önemli kuruluş felsefesi olan “Egemenlik Kayıtsız Şartsız Milletindir” sözünün anlam ve önemini çok iyi kavramış bir millet olarak, gelecek nesillerimize daha modern bir Türkiye bırakacağımızdan hiç şüphem yoktur. Ülkemize ve yarının büyükleri olacak çocuklarımıza en temel görevimiz budur.</w:t>
      </w:r>
    </w:p>
    <w:p w:rsidR="000F6F4C" w:rsidRPr="00C43299" w:rsidRDefault="000F6F4C" w:rsidP="00C43299">
      <w:pPr>
        <w:spacing w:after="0" w:line="240" w:lineRule="auto"/>
        <w:rPr>
          <w:rFonts w:ascii="Times New Roman" w:hAnsi="Times New Roman" w:cs="Times New Roman"/>
          <w:sz w:val="24"/>
          <w:szCs w:val="24"/>
          <w:lang w:eastAsia="tr-TR"/>
        </w:rPr>
      </w:pPr>
    </w:p>
    <w:p w:rsidR="000F6F4C" w:rsidRPr="00C43299" w:rsidRDefault="000F6F4C" w:rsidP="00C43299">
      <w:pPr>
        <w:spacing w:after="0" w:line="240" w:lineRule="auto"/>
        <w:rPr>
          <w:rFonts w:ascii="Times New Roman" w:hAnsi="Times New Roman" w:cs="Times New Roman"/>
          <w:sz w:val="24"/>
          <w:szCs w:val="24"/>
          <w:lang w:eastAsia="tr-TR"/>
        </w:rPr>
      </w:pPr>
      <w:r w:rsidRPr="00C43299">
        <w:rPr>
          <w:rFonts w:ascii="Verdana" w:hAnsi="Verdana" w:cs="Verdana"/>
          <w:sz w:val="20"/>
          <w:szCs w:val="20"/>
          <w:lang w:eastAsia="tr-TR"/>
        </w:rPr>
        <w:t>Tüm ulusumuzun ve çocuklarımızın bayramını en içten duygularımla kutluyor, bu vesileyle, bu günleri bizlere armağan eden Büyük Önderimiz Atatürk’ün aziz hatırası önünde saygı ile eğiliyorum.</w:t>
      </w:r>
    </w:p>
    <w:p w:rsidR="000F6F4C" w:rsidRDefault="000F6F4C"/>
    <w:sectPr w:rsidR="000F6F4C" w:rsidSect="00B218C7">
      <w:type w:val="continuous"/>
      <w:pgSz w:w="8390" w:h="11905"/>
      <w:pgMar w:top="851" w:right="567" w:bottom="851" w:left="567"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2F92"/>
    <w:rsid w:val="00004887"/>
    <w:rsid w:val="0001235A"/>
    <w:rsid w:val="000435AC"/>
    <w:rsid w:val="000C6B11"/>
    <w:rsid w:val="000F6F4C"/>
    <w:rsid w:val="00121E86"/>
    <w:rsid w:val="0012639C"/>
    <w:rsid w:val="00201335"/>
    <w:rsid w:val="00211E6F"/>
    <w:rsid w:val="0025002A"/>
    <w:rsid w:val="00281290"/>
    <w:rsid w:val="00293B89"/>
    <w:rsid w:val="002B04D9"/>
    <w:rsid w:val="002B15FA"/>
    <w:rsid w:val="0030553B"/>
    <w:rsid w:val="00430073"/>
    <w:rsid w:val="004A424D"/>
    <w:rsid w:val="00542F92"/>
    <w:rsid w:val="005A3440"/>
    <w:rsid w:val="00652D3D"/>
    <w:rsid w:val="00702FFE"/>
    <w:rsid w:val="00721091"/>
    <w:rsid w:val="007870CE"/>
    <w:rsid w:val="007B4F79"/>
    <w:rsid w:val="00816FC7"/>
    <w:rsid w:val="009044A2"/>
    <w:rsid w:val="009D3FE3"/>
    <w:rsid w:val="00A72439"/>
    <w:rsid w:val="00AB44E2"/>
    <w:rsid w:val="00B218C7"/>
    <w:rsid w:val="00B520EC"/>
    <w:rsid w:val="00BD1AD9"/>
    <w:rsid w:val="00C019E0"/>
    <w:rsid w:val="00C2496F"/>
    <w:rsid w:val="00C27DD9"/>
    <w:rsid w:val="00C33EA3"/>
    <w:rsid w:val="00C43299"/>
    <w:rsid w:val="00C51E2A"/>
    <w:rsid w:val="00C5246A"/>
    <w:rsid w:val="00C852E2"/>
    <w:rsid w:val="00CA5A2A"/>
    <w:rsid w:val="00CF3600"/>
    <w:rsid w:val="00D3025A"/>
    <w:rsid w:val="00D3590E"/>
    <w:rsid w:val="00D35EA5"/>
    <w:rsid w:val="00DC015F"/>
    <w:rsid w:val="00DE6E4D"/>
    <w:rsid w:val="00E3280B"/>
    <w:rsid w:val="00EF392B"/>
    <w:rsid w:val="00F31AEE"/>
    <w:rsid w:val="00F76D94"/>
    <w:rsid w:val="00FC2004"/>
    <w:rsid w:val="00FC5A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C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3590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237</Words>
  <Characters>1356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Hilal Nil</dc:creator>
  <cp:keywords>www.sorubak.com</cp:keywords>
  <dc:description>www.sorubak.com</dc:description>
  <cp:lastModifiedBy>EDANUR</cp:lastModifiedBy>
  <cp:revision>4</cp:revision>
  <dcterms:created xsi:type="dcterms:W3CDTF">2011-04-15T06:39:00Z</dcterms:created>
  <dcterms:modified xsi:type="dcterms:W3CDTF">2013-03-31T11:30:00Z</dcterms:modified>
  <cp:category>www.sorubak.com</cp:category>
</cp:coreProperties>
</file>