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7B5" w:rsidRPr="002F2769" w:rsidRDefault="00E347B5" w:rsidP="00B879BB">
      <w:pPr>
        <w:rPr>
          <w:rFonts w:ascii="Times New Roman" w:hAnsi="Times New Roman" w:cs="Times New Roman"/>
          <w:sz w:val="24"/>
          <w:szCs w:val="24"/>
        </w:rPr>
      </w:pPr>
      <w:r w:rsidRPr="002F2769">
        <w:rPr>
          <w:rFonts w:ascii="Times New Roman" w:hAnsi="Times New Roman" w:cs="Times New Roman"/>
          <w:sz w:val="24"/>
          <w:szCs w:val="24"/>
        </w:rPr>
        <w:t xml:space="preserve">ADI-SOYADI: </w:t>
      </w:r>
    </w:p>
    <w:p w:rsidR="00E347B5" w:rsidRPr="002F2769" w:rsidRDefault="00E347B5" w:rsidP="00B879BB">
      <w:pPr>
        <w:rPr>
          <w:rFonts w:ascii="Times New Roman" w:hAnsi="Times New Roman" w:cs="Times New Roman"/>
          <w:sz w:val="24"/>
          <w:szCs w:val="24"/>
        </w:rPr>
      </w:pPr>
      <w:r w:rsidRPr="002F2769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GARİPÇE İLKOKULU </w:t>
      </w:r>
      <w:r w:rsidRPr="002F2769">
        <w:rPr>
          <w:rFonts w:ascii="Times New Roman" w:hAnsi="Times New Roman" w:cs="Times New Roman"/>
          <w:sz w:val="24"/>
          <w:szCs w:val="24"/>
        </w:rPr>
        <w:t xml:space="preserve">4/A SINIFI </w:t>
      </w:r>
      <w:r>
        <w:rPr>
          <w:rFonts w:ascii="Times New Roman" w:hAnsi="Times New Roman" w:cs="Times New Roman"/>
          <w:sz w:val="24"/>
          <w:szCs w:val="24"/>
        </w:rPr>
        <w:t xml:space="preserve">MATEMATİK </w:t>
      </w:r>
      <w:r w:rsidRPr="002F2769">
        <w:rPr>
          <w:rFonts w:ascii="Times New Roman" w:hAnsi="Times New Roman" w:cs="Times New Roman"/>
          <w:sz w:val="24"/>
          <w:szCs w:val="24"/>
        </w:rPr>
        <w:t xml:space="preserve"> DERSİ</w:t>
      </w:r>
    </w:p>
    <w:p w:rsidR="00E347B5" w:rsidRDefault="00E347B5" w:rsidP="00B879BB">
      <w:pPr>
        <w:rPr>
          <w:rFonts w:ascii="Times New Roman" w:hAnsi="Times New Roman" w:cs="Times New Roman"/>
          <w:sz w:val="24"/>
          <w:szCs w:val="24"/>
        </w:rPr>
      </w:pPr>
      <w:r w:rsidRPr="002F2769">
        <w:rPr>
          <w:rFonts w:ascii="Times New Roman" w:hAnsi="Times New Roman" w:cs="Times New Roman"/>
          <w:sz w:val="24"/>
          <w:szCs w:val="24"/>
        </w:rPr>
        <w:t xml:space="preserve">                                                2. YAZILI  SORULARI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>
          <w:rPr>
            <w:rStyle w:val="Hyperlink"/>
            <w:rFonts w:ascii="ALFABET98" w:hAnsi="ALFABET98" w:cs="ALFABET98"/>
            <w:b/>
            <w:bCs/>
          </w:rPr>
          <w:t>www.sorubak.com</w:t>
        </w:r>
      </w:hyperlink>
    </w:p>
    <w:p w:rsidR="00E347B5" w:rsidRDefault="00E347B5" w:rsidP="00B879BB">
      <w:pPr>
        <w:rPr>
          <w:rFonts w:ascii="Times New Roman" w:hAnsi="Times New Roman" w:cs="Times New Roman"/>
          <w:sz w:val="24"/>
          <w:szCs w:val="24"/>
        </w:rPr>
      </w:pPr>
    </w:p>
    <w:p w:rsidR="00E347B5" w:rsidRDefault="00E347B5" w:rsidP="00B87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1)Aşağıda verilen  ondalık sayıları kesir şeklinde yazınız.</w:t>
      </w:r>
    </w:p>
    <w:p w:rsidR="00E347B5" w:rsidRDefault="00E347B5" w:rsidP="00B879BB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14.4pt;margin-top:7.55pt;width:24.75pt;height:0;z-index:251647488" o:connectortype="straight"/>
        </w:pict>
      </w:r>
      <w:r>
        <w:rPr>
          <w:noProof/>
        </w:rPr>
        <w:pict>
          <v:shape id="_x0000_s1027" type="#_x0000_t32" style="position:absolute;margin-left:326.65pt;margin-top:7.55pt;width:24.75pt;height:0;z-index:251646464" o:connectortype="straight"/>
        </w:pict>
      </w:r>
      <w:r>
        <w:rPr>
          <w:noProof/>
        </w:rPr>
        <w:pict>
          <v:shape id="_x0000_s1028" type="#_x0000_t32" style="position:absolute;margin-left:233.65pt;margin-top:7.55pt;width:24.75pt;height:0;z-index:251645440" o:connectortype="straight"/>
        </w:pict>
      </w:r>
      <w:r>
        <w:rPr>
          <w:noProof/>
        </w:rPr>
        <w:pict>
          <v:shape id="_x0000_s1029" type="#_x0000_t32" style="position:absolute;margin-left:141.4pt;margin-top:7.55pt;width:24.75pt;height:0;z-index:251644416" o:connectortype="straight"/>
        </w:pict>
      </w:r>
      <w:r>
        <w:rPr>
          <w:noProof/>
        </w:rPr>
        <w:pict>
          <v:shape id="_x0000_s1030" type="#_x0000_t32" style="position:absolute;margin-left:36.4pt;margin-top:7.55pt;width:24.75pt;height:0;z-index:251643392" o:connectortype="straight"/>
        </w:pict>
      </w:r>
      <w:r>
        <w:rPr>
          <w:rFonts w:ascii="Times New Roman" w:hAnsi="Times New Roman" w:cs="Times New Roman"/>
          <w:sz w:val="24"/>
          <w:szCs w:val="24"/>
        </w:rPr>
        <w:t xml:space="preserve">a)0,3=                     b)0,07=                  c)0,333=                   ç)1,7=                 d)3,26=     </w:t>
      </w:r>
    </w:p>
    <w:p w:rsidR="00E347B5" w:rsidRDefault="00E347B5" w:rsidP="00B879BB">
      <w:pPr>
        <w:rPr>
          <w:rFonts w:ascii="Times New Roman" w:hAnsi="Times New Roman" w:cs="Times New Roman"/>
          <w:sz w:val="24"/>
          <w:szCs w:val="24"/>
        </w:rPr>
      </w:pPr>
    </w:p>
    <w:p w:rsidR="00E347B5" w:rsidRDefault="00E347B5" w:rsidP="00B87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2)Aşağıda verilen ondalık sayıları büyükten küçüğe doğru sıralayınız.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a)0,6  -  0,5 -  0,4 – 1,7 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b)2,7  -  2, 9 -    3, 73 -    3,17 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…………………………………………………….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3)Aşağıda verilen ondalık sayıları okunuşlarını yazınız.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37,002=…………………………………       b)0,02=……………………………………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c)6,1=………………………………………      ç)7,77=……………………………………..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4)Aşağıda verilen zaman ölçüleri ile ilgili soruları cevaplayınız.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a)3 hafta 6 gün=…………………..gün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b)240 saat=…………………….gün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c)76 saat=……………………gün…………………….saat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ç)172 gün=…………………hafta ………………..gün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d)7 saat=………………………….dakika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e)1saat=………………….saniye</w:t>
      </w: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</w:p>
    <w:p w:rsidR="00E347B5" w:rsidRDefault="00E347B5" w:rsidP="00B879BB">
      <w:pPr>
        <w:tabs>
          <w:tab w:val="left" w:pos="36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5)Aşağıda verilen şekillerin hangi kesri ifade ettiğini yazınız.</w:t>
      </w:r>
    </w:p>
    <w:tbl>
      <w:tblPr>
        <w:tblpPr w:leftFromText="141" w:rightFromText="141" w:vertAnchor="text" w:horzAnchor="margin" w:tblpY="27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6"/>
        <w:gridCol w:w="586"/>
        <w:gridCol w:w="586"/>
      </w:tblGrid>
      <w:tr w:rsidR="00E347B5" w:rsidRPr="001401E8">
        <w:trPr>
          <w:trHeight w:val="255"/>
        </w:trPr>
        <w:tc>
          <w:tcPr>
            <w:tcW w:w="586" w:type="dxa"/>
          </w:tcPr>
          <w:p w:rsidR="00E347B5" w:rsidRPr="001401E8" w:rsidRDefault="00E347B5" w:rsidP="001401E8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dxa"/>
          </w:tcPr>
          <w:p w:rsidR="00E347B5" w:rsidRPr="001401E8" w:rsidRDefault="00E347B5" w:rsidP="001401E8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1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6" w:type="dxa"/>
          </w:tcPr>
          <w:p w:rsidR="00E347B5" w:rsidRPr="001401E8" w:rsidRDefault="00E347B5" w:rsidP="001401E8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47B5" w:rsidRPr="001401E8">
        <w:trPr>
          <w:trHeight w:val="270"/>
        </w:trPr>
        <w:tc>
          <w:tcPr>
            <w:tcW w:w="586" w:type="dxa"/>
          </w:tcPr>
          <w:p w:rsidR="00E347B5" w:rsidRPr="001401E8" w:rsidRDefault="00E347B5" w:rsidP="001401E8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color w:val="C0504D"/>
                <w:sz w:val="24"/>
                <w:szCs w:val="24"/>
              </w:rPr>
            </w:pPr>
          </w:p>
        </w:tc>
        <w:tc>
          <w:tcPr>
            <w:tcW w:w="586" w:type="dxa"/>
          </w:tcPr>
          <w:p w:rsidR="00E347B5" w:rsidRPr="001401E8" w:rsidRDefault="00E347B5" w:rsidP="001401E8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color w:val="C0504D"/>
                <w:sz w:val="24"/>
                <w:szCs w:val="24"/>
              </w:rPr>
            </w:pPr>
          </w:p>
        </w:tc>
        <w:tc>
          <w:tcPr>
            <w:tcW w:w="586" w:type="dxa"/>
          </w:tcPr>
          <w:p w:rsidR="00E347B5" w:rsidRPr="001401E8" w:rsidRDefault="00E347B5" w:rsidP="001401E8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47B5" w:rsidRPr="002F2769" w:rsidRDefault="00E347B5" w:rsidP="00625CAF">
      <w:pPr>
        <w:tabs>
          <w:tab w:val="left" w:pos="2460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31" type="#_x0000_t32" style="position:absolute;margin-left:232.35pt;margin-top:26.4pt;width:24.75pt;height:0;z-index:251649536;mso-position-horizontal-relative:text;mso-position-vertical-relative:text" o:connectortype="straight"/>
        </w:pict>
      </w:r>
      <w:r>
        <w:rPr>
          <w:noProof/>
        </w:rPr>
        <w:pict>
          <v:shape id="_x0000_s1032" type="#_x0000_t32" style="position:absolute;margin-left:20.85pt;margin-top:26.4pt;width:24.75pt;height:0;z-index:251650560;mso-position-horizontal-relative:text;mso-position-vertical-relative:text" o:connectortype="straight"/>
        </w:pict>
      </w:r>
      <w:r>
        <w:rPr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33" type="#_x0000_t124" style="position:absolute;margin-left:148.35pt;margin-top:.15pt;width:48pt;height:48pt;z-index:251648512;mso-position-horizontal-relative:text;mso-position-vertical-relative:text"/>
        </w:pi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E347B5" w:rsidRDefault="00E347B5"/>
    <w:p w:rsidR="00E347B5" w:rsidRDefault="00E347B5">
      <w:r>
        <w:t>6)Aşağıda verilen sayı doğrusunda harflerin hangi kesri   ifade  ettiğini belirtiniz.</w:t>
      </w:r>
    </w:p>
    <w:p w:rsidR="00E347B5" w:rsidRDefault="00E347B5" w:rsidP="00625CAF">
      <w:pPr>
        <w:tabs>
          <w:tab w:val="left" w:pos="1140"/>
          <w:tab w:val="left" w:pos="2025"/>
          <w:tab w:val="left" w:pos="5400"/>
          <w:tab w:val="left" w:pos="6735"/>
        </w:tabs>
      </w:pPr>
      <w:r>
        <w:rPr>
          <w:noProof/>
        </w:rPr>
        <w:pict>
          <v:shape id="_x0000_s1034" type="#_x0000_t32" style="position:absolute;margin-left:304.9pt;margin-top:14.7pt;width:0;height:12pt;z-index:251659776" o:connectortype="straight"/>
        </w:pict>
      </w:r>
      <w:r>
        <w:rPr>
          <w:noProof/>
        </w:rPr>
        <w:pict>
          <v:shape id="_x0000_s1035" type="#_x0000_t32" style="position:absolute;margin-left:231.4pt;margin-top:16.2pt;width:0;height:12pt;z-index:251658752" o:connectortype="straight"/>
        </w:pict>
      </w:r>
      <w:r>
        <w:rPr>
          <w:noProof/>
        </w:rPr>
        <w:pict>
          <v:shape id="_x0000_s1036" type="#_x0000_t32" style="position:absolute;margin-left:271.9pt;margin-top:16.2pt;width:0;height:12pt;z-index:251657728" o:connectortype="straight"/>
        </w:pict>
      </w:r>
      <w:r>
        <w:rPr>
          <w:noProof/>
        </w:rPr>
        <w:pict>
          <v:shape id="_x0000_s1037" type="#_x0000_t32" style="position:absolute;margin-left:189.5pt;margin-top:14.7pt;width:.05pt;height:12pt;z-index:251655680" o:connectortype="straight"/>
        </w:pict>
      </w:r>
      <w:r>
        <w:rPr>
          <w:noProof/>
        </w:rPr>
        <w:pict>
          <v:shape id="_x0000_s1038" type="#_x0000_t32" style="position:absolute;margin-left:146.65pt;margin-top:14.7pt;width:0;height:12pt;z-index:251654656" o:connectortype="straight"/>
        </w:pict>
      </w:r>
      <w:r>
        <w:rPr>
          <w:noProof/>
        </w:rPr>
        <w:pict>
          <v:shape id="_x0000_s1039" type="#_x0000_t32" style="position:absolute;margin-left:100.9pt;margin-top:14.7pt;width:0;height:12pt;z-index:251653632" o:connectortype="straight"/>
        </w:pict>
      </w:r>
      <w:r>
        <w:rPr>
          <w:noProof/>
        </w:rPr>
        <w:pict>
          <v:shape id="_x0000_s1040" type="#_x0000_t32" style="position:absolute;margin-left:56.65pt;margin-top:14.7pt;width:0;height:12pt;z-index:251652608" o:connectortype="straight"/>
        </w:pict>
      </w:r>
      <w:r>
        <w:rPr>
          <w:noProof/>
        </w:rPr>
        <w:pict>
          <v:shape id="_x0000_s1041" type="#_x0000_t32" style="position:absolute;margin-left:333.4pt;margin-top:14.7pt;width:0;height:12pt;z-index:251656704" o:connectortype="straight"/>
        </w:pict>
      </w:r>
      <w:r>
        <w:rPr>
          <w:noProof/>
        </w:rPr>
        <w:pict>
          <v:shape id="_x0000_s1042" type="#_x0000_t32" style="position:absolute;margin-left:29.65pt;margin-top:20.7pt;width:339pt;height:0;z-index:251651584" o:connectortype="straight">
            <v:stroke startarrow="block" endarrow="block"/>
          </v:shape>
        </w:pict>
      </w:r>
      <w:r>
        <w:t xml:space="preserve">   </w:t>
      </w:r>
      <w:r>
        <w:tab/>
        <w:t>0</w:t>
      </w:r>
      <w:r>
        <w:tab/>
        <w:t>A</w:t>
      </w:r>
      <w:r>
        <w:tab/>
        <w:t>B</w:t>
      </w:r>
      <w:r>
        <w:tab/>
        <w:t>1</w:t>
      </w:r>
    </w:p>
    <w:p w:rsidR="00E347B5" w:rsidRDefault="00E347B5"/>
    <w:p w:rsidR="00E347B5" w:rsidRPr="00625CAF" w:rsidRDefault="00E347B5" w:rsidP="00625CAF"/>
    <w:p w:rsidR="00E347B5" w:rsidRDefault="00E347B5" w:rsidP="00625CAF"/>
    <w:p w:rsidR="00E347B5" w:rsidRDefault="00E347B5" w:rsidP="00A25DD8">
      <w:r>
        <w:t>7)Aşağıda verilen işlemleri yapınız.</w:t>
      </w:r>
    </w:p>
    <w:p w:rsidR="00E347B5" w:rsidRDefault="00E347B5" w:rsidP="00A25DD8">
      <w:r>
        <w:t xml:space="preserve">a)                       </w:t>
      </w:r>
      <w:r>
        <w:tab/>
      </w:r>
      <w:r>
        <w:tab/>
      </w:r>
      <w:r>
        <w:tab/>
      </w:r>
      <w:r>
        <w:tab/>
        <w:t xml:space="preserve"> b)</w:t>
      </w:r>
    </w:p>
    <w:p w:rsidR="00E347B5" w:rsidRDefault="00E347B5" w:rsidP="00A25DD8"/>
    <w:p w:rsidR="00E347B5" w:rsidRDefault="00E347B5" w:rsidP="00A25DD8"/>
    <w:p w:rsidR="00E347B5" w:rsidRDefault="00E347B5" w:rsidP="00A25DD8">
      <w:r>
        <w:t xml:space="preserve">c)    </w:t>
      </w:r>
      <w:r>
        <w:tab/>
      </w:r>
      <w:r>
        <w:tab/>
      </w:r>
      <w:r>
        <w:tab/>
      </w:r>
      <w:r>
        <w:tab/>
      </w:r>
      <w:r>
        <w:tab/>
        <w:t>d)</w:t>
      </w:r>
    </w:p>
    <w:p w:rsidR="00E347B5" w:rsidRDefault="00E347B5" w:rsidP="00A25DD8"/>
    <w:p w:rsidR="00E347B5" w:rsidRDefault="00E347B5" w:rsidP="00A25DD8"/>
    <w:p w:rsidR="00E347B5" w:rsidRDefault="00E347B5" w:rsidP="00A25DD8"/>
    <w:p w:rsidR="00E347B5" w:rsidRDefault="00E347B5" w:rsidP="00A25DD8">
      <w:r>
        <w:t>8)Aşağıda verilen açıların çeşitlerini belirtiniz.</w:t>
      </w:r>
    </w:p>
    <w:p w:rsidR="00E347B5" w:rsidRDefault="00E347B5" w:rsidP="00A25DD8">
      <w:r>
        <w:rPr>
          <w:noProof/>
        </w:rPr>
        <w:pict>
          <v:shape id="_x0000_s1043" type="#_x0000_t32" style="position:absolute;margin-left:117.4pt;margin-top:19.2pt;width:43.5pt;height:54.75pt;flip:x y;z-index:251663872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-35.6pt;margin-top:14.7pt;width:92.25pt;height:66pt;flip:y;z-index:251661824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-35.6pt;margin-top:80.7pt;width:98.25pt;height:.05pt;z-index:251660800" o:connectortype="straight">
            <v:stroke endarrow="block"/>
          </v:shape>
        </w:pict>
      </w:r>
      <w:r>
        <w:t xml:space="preserve"> </w:t>
      </w:r>
    </w:p>
    <w:p w:rsidR="00E347B5" w:rsidRPr="00A25DD8" w:rsidRDefault="00E347B5" w:rsidP="00A25DD8"/>
    <w:p w:rsidR="00E347B5" w:rsidRDefault="00E347B5" w:rsidP="00A25DD8"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6" type="#_x0000_t19" style="position:absolute;margin-left:-13.85pt;margin-top:17.1pt;width:7.15pt;height:12.65pt;z-index:251672064" coordsize="21600,33068" adj=",2101674" path="wr-21600,,21600,43200,,,18304,33068nfewr-21600,,21600,43200,,,18304,33068l,21600nsxe">
            <v:path o:connectlocs="0,0;18304,33068;0,21600"/>
          </v:shape>
        </w:pict>
      </w:r>
      <w:r>
        <w:rPr>
          <w:noProof/>
        </w:rPr>
        <w:pict>
          <v:shape id="_x0000_s1047" type="#_x0000_t32" style="position:absolute;margin-left:160.9pt;margin-top:23.1pt;width:123.75pt;height:0;z-index:251662848" o:connectortype="straight">
            <v:stroke endarrow="block"/>
          </v:shape>
        </w:pict>
      </w:r>
    </w:p>
    <w:p w:rsidR="00E347B5" w:rsidRDefault="00E347B5" w:rsidP="00A25DD8">
      <w:pPr>
        <w:tabs>
          <w:tab w:val="left" w:pos="3375"/>
        </w:tabs>
      </w:pPr>
      <w:r>
        <w:rPr>
          <w:noProof/>
        </w:rPr>
        <w:pict>
          <v:shape id="_x0000_s1048" type="#_x0000_t32" style="position:absolute;margin-left:189.5pt;margin-top:47.9pt;width:0;height:80.25pt;flip:y;z-index:251666944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margin-left:189.5pt;margin-top:128.15pt;width:100.6pt;height:0;z-index:251665920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margin-left:-34.85pt;margin-top:119.15pt;width:127.5pt;height:.75pt;flip:y;z-index:251664896" o:connectortype="straight">
            <v:stroke startarrow="block" endarrow="block"/>
          </v:shape>
        </w:pict>
      </w:r>
      <w:r>
        <w:tab/>
      </w:r>
    </w:p>
    <w:p w:rsidR="00E347B5" w:rsidRPr="00A25DD8" w:rsidRDefault="00E347B5" w:rsidP="00A25DD8"/>
    <w:p w:rsidR="00E347B5" w:rsidRPr="00A25DD8" w:rsidRDefault="00E347B5" w:rsidP="00A25DD8"/>
    <w:p w:rsidR="00E347B5" w:rsidRPr="00A25DD8" w:rsidRDefault="00E347B5" w:rsidP="00A25DD8"/>
    <w:p w:rsidR="00E347B5" w:rsidRDefault="00E347B5" w:rsidP="00A25DD8"/>
    <w:p w:rsidR="00E347B5" w:rsidRDefault="00E347B5" w:rsidP="00A25DD8">
      <w:pPr>
        <w:tabs>
          <w:tab w:val="left" w:pos="7605"/>
        </w:tabs>
      </w:pPr>
      <w:r>
        <w:tab/>
      </w:r>
    </w:p>
    <w:p w:rsidR="00E347B5" w:rsidRDefault="00E347B5" w:rsidP="00A25DD8">
      <w:pPr>
        <w:tabs>
          <w:tab w:val="left" w:pos="7605"/>
        </w:tabs>
      </w:pPr>
      <w:r>
        <w:rPr>
          <w:noProof/>
        </w:rPr>
        <w:pict>
          <v:shape id="_x0000_s1051" type="#_x0000_t32" style="position:absolute;margin-left:251.65pt;margin-top:18.25pt;width:0;height:80.25pt;flip:y;z-index:251671040" o:connectortype="straight">
            <v:stroke endarrow="block"/>
          </v:shape>
        </w:pict>
      </w:r>
      <w:r>
        <w:t>9)Aşağıda verilen açıları isimlendirin.</w:t>
      </w:r>
    </w:p>
    <w:p w:rsidR="00E347B5" w:rsidRDefault="00E347B5" w:rsidP="00A25DD8">
      <w:pPr>
        <w:tabs>
          <w:tab w:val="left" w:pos="7605"/>
        </w:tabs>
      </w:pPr>
      <w:r>
        <w:rPr>
          <w:noProof/>
        </w:rPr>
        <w:pict>
          <v:shape id="_x0000_s1052" type="#_x0000_t32" style="position:absolute;margin-left:251.65pt;margin-top:73.05pt;width:57pt;height:0;z-index:251670016" o:connectortype="straight">
            <v:stroke endarrow="block"/>
          </v:shape>
        </w:pict>
      </w:r>
      <w:r>
        <w:rPr>
          <w:noProof/>
        </w:rPr>
        <w:pict>
          <v:shape id="_x0000_s1053" type="#_x0000_t32" style="position:absolute;margin-left:-20.6pt;margin-top:27.3pt;width:43.5pt;height:54.75pt;flip:x y;z-index:251668992" o:connectortype="straight">
            <v:stroke endarrow="block"/>
          </v:shape>
        </w:pict>
      </w:r>
      <w:r>
        <w:rPr>
          <w:noProof/>
        </w:rPr>
        <w:pict>
          <v:shape id="_x0000_s1054" type="#_x0000_t32" style="position:absolute;margin-left:22.9pt;margin-top:82.05pt;width:123.75pt;height:0;z-index:251667968" o:connectortype="straight">
            <v:stroke endarrow="block"/>
          </v:shape>
        </w:pict>
      </w:r>
    </w:p>
    <w:p w:rsidR="00E347B5" w:rsidRDefault="00E347B5" w:rsidP="00A25DD8">
      <w:pPr>
        <w:jc w:val="right"/>
      </w:pPr>
    </w:p>
    <w:p w:rsidR="00E347B5" w:rsidRDefault="00E347B5" w:rsidP="00A25DD8"/>
    <w:p w:rsidR="00E347B5" w:rsidRDefault="00E347B5" w:rsidP="00A25DD8">
      <w:r>
        <w:t>10)Aşağıda verilen pr0blemleri çözünüz.</w:t>
      </w:r>
    </w:p>
    <w:p w:rsidR="00E347B5" w:rsidRDefault="00E347B5" w:rsidP="00A25DD8">
      <w:pPr>
        <w:tabs>
          <w:tab w:val="left" w:pos="4620"/>
        </w:tabs>
      </w:pPr>
      <w:r>
        <w:t xml:space="preserve">                                                                                     </w:t>
      </w:r>
    </w:p>
    <w:p w:rsidR="00E347B5" w:rsidRDefault="00E347B5" w:rsidP="00A25DD8">
      <w:pPr>
        <w:pStyle w:val="ListParagraph"/>
        <w:numPr>
          <w:ilvl w:val="0"/>
          <w:numId w:val="1"/>
        </w:numPr>
      </w:pPr>
      <w:r>
        <w:t>Ali Dayı elindeki 680 kg patatesin  2/10 ‘unu sattı. Geriye kaç kg. patatesi kaldı?</w:t>
      </w:r>
    </w:p>
    <w:p w:rsidR="00E347B5" w:rsidRDefault="00E347B5" w:rsidP="00A25DD8">
      <w:pPr>
        <w:pStyle w:val="ListParagraph"/>
      </w:pPr>
    </w:p>
    <w:p w:rsidR="00E347B5" w:rsidRDefault="00E347B5" w:rsidP="00A25DD8">
      <w:pPr>
        <w:pStyle w:val="ListParagraph"/>
      </w:pPr>
    </w:p>
    <w:p w:rsidR="00E347B5" w:rsidRDefault="00E347B5" w:rsidP="00A25DD8">
      <w:pPr>
        <w:pStyle w:val="ListParagraph"/>
      </w:pPr>
    </w:p>
    <w:p w:rsidR="00E347B5" w:rsidRDefault="00E347B5" w:rsidP="00A25DD8">
      <w:pPr>
        <w:pStyle w:val="ListParagraph"/>
      </w:pPr>
    </w:p>
    <w:p w:rsidR="00E347B5" w:rsidRDefault="00E347B5" w:rsidP="00A25DD8">
      <w:pPr>
        <w:pStyle w:val="ListParagraph"/>
      </w:pPr>
    </w:p>
    <w:p w:rsidR="00E347B5" w:rsidRDefault="00E347B5" w:rsidP="00A25DD8">
      <w:r>
        <w:t xml:space="preserve">     b)Elif, 60 sayfalık kitabın 0,6’sını8 okudu.Elif kaç sayfa kitap okudu?</w:t>
      </w:r>
    </w:p>
    <w:p w:rsidR="00E347B5" w:rsidRDefault="00E347B5" w:rsidP="00A25DD8"/>
    <w:p w:rsidR="00E347B5" w:rsidRDefault="00E347B5" w:rsidP="00A25DD8"/>
    <w:p w:rsidR="00E347B5" w:rsidRDefault="00E347B5" w:rsidP="00A25DD8"/>
    <w:p w:rsidR="00E347B5" w:rsidRDefault="00E347B5" w:rsidP="00A25DD8"/>
    <w:p w:rsidR="00E347B5" w:rsidRDefault="00E347B5" w:rsidP="00A25DD8">
      <w:r>
        <w:t xml:space="preserve">    c)Ayşe,saat  08:15’te evden çıktı.40 dakika sonra okuluna ulaştı.Ayşe okula vardığında saat kaç olur?</w:t>
      </w:r>
    </w:p>
    <w:p w:rsidR="00E347B5" w:rsidRDefault="00E347B5" w:rsidP="00A25DD8"/>
    <w:p w:rsidR="00E347B5" w:rsidRDefault="00E347B5" w:rsidP="00A25DD8"/>
    <w:p w:rsidR="00E347B5" w:rsidRDefault="00E347B5" w:rsidP="00A25DD8"/>
    <w:p w:rsidR="00E347B5" w:rsidRDefault="00E347B5" w:rsidP="00A25DD8"/>
    <w:p w:rsidR="00E347B5" w:rsidRDefault="00E347B5" w:rsidP="00A25DD8">
      <w:r>
        <w:t>ç)Veli  saat 15:05 ‘te otobüse bindi.55 dakika sonra durakta indi.Veli saat kaçta durakta indi?</w:t>
      </w:r>
    </w:p>
    <w:p w:rsidR="00E347B5" w:rsidRPr="00A25DD8" w:rsidRDefault="00E347B5" w:rsidP="00A25DD8">
      <w:r>
        <w:t xml:space="preserve">                                                                             </w:t>
      </w:r>
    </w:p>
    <w:sectPr w:rsidR="00E347B5" w:rsidRPr="00A25DD8" w:rsidSect="002A1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7B5" w:rsidRDefault="00E347B5" w:rsidP="00A25DD8">
      <w:pPr>
        <w:spacing w:after="0" w:line="240" w:lineRule="auto"/>
      </w:pPr>
      <w:r>
        <w:separator/>
      </w:r>
    </w:p>
  </w:endnote>
  <w:endnote w:type="continuationSeparator" w:id="0">
    <w:p w:rsidR="00E347B5" w:rsidRDefault="00E347B5" w:rsidP="00A25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7B5" w:rsidRDefault="00E347B5" w:rsidP="00A25DD8">
      <w:pPr>
        <w:spacing w:after="0" w:line="240" w:lineRule="auto"/>
      </w:pPr>
      <w:r>
        <w:separator/>
      </w:r>
    </w:p>
  </w:footnote>
  <w:footnote w:type="continuationSeparator" w:id="0">
    <w:p w:rsidR="00E347B5" w:rsidRDefault="00E347B5" w:rsidP="00A25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C55C9"/>
    <w:multiLevelType w:val="hybridMultilevel"/>
    <w:tmpl w:val="A664F0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9BB"/>
    <w:rsid w:val="00110AC5"/>
    <w:rsid w:val="001401E8"/>
    <w:rsid w:val="002A0870"/>
    <w:rsid w:val="002A13C5"/>
    <w:rsid w:val="002F2769"/>
    <w:rsid w:val="00401A8D"/>
    <w:rsid w:val="00625CAF"/>
    <w:rsid w:val="00A25DD8"/>
    <w:rsid w:val="00AE58CF"/>
    <w:rsid w:val="00B879BB"/>
    <w:rsid w:val="00D25C74"/>
    <w:rsid w:val="00E347B5"/>
    <w:rsid w:val="00FD1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C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5CA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A25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5DD8"/>
  </w:style>
  <w:style w:type="paragraph" w:styleId="Footer">
    <w:name w:val="footer"/>
    <w:basedOn w:val="Normal"/>
    <w:link w:val="FooterChar"/>
    <w:uiPriority w:val="99"/>
    <w:semiHidden/>
    <w:rsid w:val="00A25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5DD8"/>
  </w:style>
  <w:style w:type="paragraph" w:styleId="ListParagraph">
    <w:name w:val="List Paragraph"/>
    <w:basedOn w:val="Normal"/>
    <w:uiPriority w:val="99"/>
    <w:qFormat/>
    <w:rsid w:val="00A25DD8"/>
    <w:pPr>
      <w:ind w:left="720"/>
    </w:pPr>
  </w:style>
  <w:style w:type="character" w:styleId="Hyperlink">
    <w:name w:val="Hyperlink"/>
    <w:basedOn w:val="DefaultParagraphFont"/>
    <w:uiPriority w:val="99"/>
    <w:rsid w:val="00110A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3</Pages>
  <Words>289</Words>
  <Characters>1648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EDANUR</cp:lastModifiedBy>
  <cp:revision>5</cp:revision>
  <cp:lastPrinted>2013-04-29T09:50:00Z</cp:lastPrinted>
  <dcterms:created xsi:type="dcterms:W3CDTF">2013-04-28T19:51:00Z</dcterms:created>
  <dcterms:modified xsi:type="dcterms:W3CDTF">2013-05-01T07:28:00Z</dcterms:modified>
</cp:coreProperties>
</file>