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9E" w:rsidRPr="00E73053" w:rsidRDefault="00443E9E" w:rsidP="00DE6A8D">
      <w:pPr>
        <w:jc w:val="center"/>
        <w:rPr>
          <w:rFonts w:ascii="ALFABET98" w:hAnsi="ALFABET98" w:cs="ALFABET98"/>
        </w:rPr>
      </w:pPr>
      <w:r w:rsidRPr="00E73053">
        <w:rPr>
          <w:rFonts w:ascii="ALFABET98" w:hAnsi="ALFABET98" w:cs="ALFABET98"/>
        </w:rPr>
        <w:t xml:space="preserve">TOPLAMA  </w:t>
      </w:r>
      <w:r>
        <w:rPr>
          <w:rFonts w:ascii="ALFABET98 Tur" w:hAnsi="ALFABET98 Tur" w:cs="ALFABET98 Tur"/>
        </w:rPr>
        <w:t>İŞLEMİ-2</w:t>
      </w:r>
    </w:p>
    <w:p w:rsidR="00443E9E" w:rsidRPr="00E73053" w:rsidRDefault="00443E9E" w:rsidP="00DE6A8D">
      <w:pPr>
        <w:rPr>
          <w:rFonts w:ascii="ALFABET98" w:hAnsi="ALFABET98" w:cs="ALFABET98"/>
        </w:rPr>
      </w:pPr>
      <w:r>
        <w:rPr>
          <w:noProof/>
          <w:lang w:eastAsia="tr-TR"/>
        </w:rPr>
        <w:pict>
          <v:roundrect id="_x0000_s1026" style="position:absolute;margin-left:363.4pt;margin-top:4.85pt;width:156.95pt;height:43.55pt;z-index:-251660800" arcsize="10923f" strokecolor="#4f81bd" strokeweight="2.5pt">
            <v:shadow color="#868686"/>
          </v:roundrect>
        </w:pict>
      </w:r>
      <w:r w:rsidRPr="00E73053">
        <w:rPr>
          <w:rFonts w:ascii="ALFABET98 Tur" w:hAnsi="ALFABET98 Tur" w:cs="ALFABET98 Tur"/>
        </w:rPr>
        <w:t>Aşağıda modelle gösterilmiş olan toplama işlemini yapınız.</w:t>
      </w:r>
    </w:p>
    <w:p w:rsidR="00443E9E" w:rsidRDefault="00443E9E" w:rsidP="00DE6A8D">
      <w:pPr>
        <w:tabs>
          <w:tab w:val="left" w:pos="7665"/>
        </w:tabs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.65pt;margin-top:.25pt;width:355.5pt;height:114pt;z-index:-251663872;visibility:visible">
            <v:imagedata r:id="rId4" o:title="" gain="1.25"/>
          </v:shape>
        </w:pict>
      </w:r>
      <w:r>
        <w:tab/>
        <w:t>……….  +  ………..  = …………..</w:t>
      </w:r>
    </w:p>
    <w:p w:rsidR="00443E9E" w:rsidRDefault="00443E9E" w:rsidP="00DE6A8D">
      <w:pPr>
        <w:tabs>
          <w:tab w:val="left" w:pos="7665"/>
        </w:tabs>
        <w:spacing w:after="0" w:line="160" w:lineRule="atLeast"/>
      </w:pPr>
      <w:r>
        <w:rPr>
          <w:noProof/>
          <w:lang w:eastAsia="tr-TR"/>
        </w:rPr>
        <w:pict>
          <v:roundrect id="_x0000_s1028" style="position:absolute;margin-left:404.5pt;margin-top:6.2pt;width:74.65pt;height:89.4pt;z-index:-251659776" arcsize="10923f" strokecolor="#4f81bd" strokeweight="2.5pt">
            <v:shadow color="#868686"/>
          </v:roundrect>
        </w:pict>
      </w:r>
      <w:r>
        <w:t xml:space="preserve">                                                                                                                                                                  </w:t>
      </w:r>
    </w:p>
    <w:p w:rsidR="00443E9E" w:rsidRDefault="00443E9E" w:rsidP="00DE6A8D">
      <w:pPr>
        <w:tabs>
          <w:tab w:val="left" w:pos="7665"/>
        </w:tabs>
        <w:spacing w:after="0" w:line="160" w:lineRule="atLeast"/>
      </w:pPr>
      <w:r>
        <w:t xml:space="preserve">                                                                                                                                                                            ………</w:t>
      </w:r>
    </w:p>
    <w:p w:rsidR="00443E9E" w:rsidRDefault="00443E9E" w:rsidP="00DE6A8D">
      <w:pPr>
        <w:tabs>
          <w:tab w:val="left" w:pos="7665"/>
        </w:tabs>
        <w:spacing w:after="0" w:line="160" w:lineRule="atLeast"/>
      </w:pPr>
      <w:r>
        <w:t xml:space="preserve">                                 </w:t>
      </w:r>
    </w:p>
    <w:p w:rsidR="00443E9E" w:rsidRDefault="00443E9E" w:rsidP="00DE6A8D">
      <w:pPr>
        <w:tabs>
          <w:tab w:val="left" w:pos="8070"/>
        </w:tabs>
        <w:spacing w:after="0" w:line="160" w:lineRule="atLeast"/>
      </w:pPr>
      <w:r>
        <w:rPr>
          <w:noProof/>
          <w:lang w:eastAsia="tr-TR"/>
        </w:rPr>
        <w:pict>
          <v:shape id="Resim 2" o:spid="_x0000_s1029" type="#_x0000_t75" style="position:absolute;margin-left:408.65pt;margin-top:6.6pt;width:10.7pt;height:10.45pt;z-index:251654656;visibility:visible">
            <v:imagedata r:id="rId5" o:title="" gain="1.25"/>
          </v:shape>
        </w:pict>
      </w:r>
      <w:r>
        <w:t xml:space="preserve">                                                                                                                                                             </w:t>
      </w:r>
      <w:r>
        <w:rPr>
          <w:sz w:val="36"/>
          <w:szCs w:val="36"/>
        </w:rPr>
        <w:t xml:space="preserve">  </w:t>
      </w:r>
      <w:r>
        <w:t xml:space="preserve">            ………</w:t>
      </w:r>
    </w:p>
    <w:p w:rsidR="00443E9E" w:rsidRDefault="00443E9E" w:rsidP="00DE6A8D">
      <w:pPr>
        <w:tabs>
          <w:tab w:val="left" w:pos="8070"/>
        </w:tabs>
        <w:spacing w:after="0" w:line="160" w:lineRule="atLeast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09.2pt;margin-top:5.8pt;width:54pt;height:0;z-index:251653632" o:connectortype="straight"/>
        </w:pict>
      </w:r>
      <w:r>
        <w:t xml:space="preserve">                                                                                                                                                         </w:t>
      </w:r>
    </w:p>
    <w:p w:rsidR="00443E9E" w:rsidRDefault="00443E9E" w:rsidP="00DE6A8D">
      <w:pPr>
        <w:tabs>
          <w:tab w:val="left" w:pos="8070"/>
        </w:tabs>
        <w:spacing w:after="0" w:line="160" w:lineRule="atLeast"/>
      </w:pPr>
      <w:r>
        <w:t xml:space="preserve">                                                                                                                                                                          …………..</w:t>
      </w:r>
    </w:p>
    <w:p w:rsidR="00443E9E" w:rsidRDefault="00443E9E" w:rsidP="00DE6A8D">
      <w:pPr>
        <w:tabs>
          <w:tab w:val="left" w:pos="8070"/>
        </w:tabs>
      </w:pPr>
      <w:r>
        <w:t xml:space="preserve"> </w:t>
      </w:r>
    </w:p>
    <w:p w:rsidR="00443E9E" w:rsidRPr="00E73053" w:rsidRDefault="00443E9E" w:rsidP="00DE6A8D">
      <w:pPr>
        <w:tabs>
          <w:tab w:val="left" w:pos="8070"/>
        </w:tabs>
        <w:rPr>
          <w:rFonts w:ascii="ALFABET98" w:hAnsi="ALFABET98" w:cs="ALFABET98"/>
        </w:rPr>
      </w:pPr>
      <w:r w:rsidRPr="00E73053">
        <w:rPr>
          <w:rFonts w:ascii="ALFABET98 Tur" w:hAnsi="ALFABET98 Tur" w:cs="ALFABET98 Tur"/>
        </w:rPr>
        <w:t>Aşağıdaki toplama işlemine ait modeli çiziniz.</w:t>
      </w:r>
      <w:r w:rsidRPr="00E73053">
        <w:rPr>
          <w:rFonts w:ascii="ALFABET98" w:hAnsi="ALFABET98" w:cs="ALFABET98"/>
        </w:rPr>
        <w:t xml:space="preserve"> </w:t>
      </w:r>
      <w:r w:rsidRPr="00E73053">
        <w:rPr>
          <w:rFonts w:ascii="ALFABET98 Tur" w:hAnsi="ALFABET98 Tur" w:cs="ALFABET98 Tur"/>
        </w:rPr>
        <w:t>Noktalı yerleri uygun şekilde doldurunuz.</w:t>
      </w:r>
    </w:p>
    <w:p w:rsidR="00443E9E" w:rsidRDefault="00443E9E" w:rsidP="00DE6A8D">
      <w:pPr>
        <w:tabs>
          <w:tab w:val="left" w:pos="8070"/>
        </w:tabs>
      </w:pPr>
      <w:r>
        <w:rPr>
          <w:noProof/>
          <w:lang w:eastAsia="tr-TR"/>
        </w:rPr>
        <w:pict>
          <v:shape id="Resim 3" o:spid="_x0000_s1031" type="#_x0000_t75" style="position:absolute;margin-left:1.6pt;margin-top:.15pt;width:352.25pt;height:144.6pt;z-index:-251658752;visibility:visible">
            <v:imagedata r:id="rId6" o:title="" gain="1.25"/>
          </v:shape>
        </w:pict>
      </w:r>
      <w:r>
        <w:rPr>
          <w:noProof/>
          <w:lang w:eastAsia="tr-TR"/>
        </w:rPr>
        <w:pict>
          <v:roundrect id="_x0000_s1032" style="position:absolute;margin-left:367.85pt;margin-top:3.55pt;width:156.95pt;height:43.55pt;z-index:-251654656" arcsize="10923f" strokecolor="#4f81bd" strokeweight="2.5pt">
            <v:shadow color="#868686"/>
          </v:roundrect>
        </w:pict>
      </w:r>
      <w:r>
        <w:t xml:space="preserve">                                                                                                                                                          </w:t>
      </w:r>
    </w:p>
    <w:p w:rsidR="00443E9E" w:rsidRDefault="00443E9E" w:rsidP="0096209A">
      <w:pPr>
        <w:tabs>
          <w:tab w:val="left" w:pos="7641"/>
        </w:tabs>
      </w:pPr>
      <w:r>
        <w:tab/>
        <w:t>……….  +  ………..  = …………..</w:t>
      </w:r>
    </w:p>
    <w:p w:rsidR="00443E9E" w:rsidRDefault="00443E9E" w:rsidP="0096209A">
      <w:pPr>
        <w:tabs>
          <w:tab w:val="left" w:pos="7641"/>
        </w:tabs>
      </w:pPr>
      <w:r>
        <w:rPr>
          <w:noProof/>
          <w:lang w:eastAsia="tr-TR"/>
        </w:rPr>
        <w:pict>
          <v:roundrect id="_x0000_s1033" style="position:absolute;margin-left:404.5pt;margin-top:11.7pt;width:74.65pt;height:89.4pt;z-index:-251655680" arcsize="10923f" strokecolor="#4f81bd" strokeweight="2.5pt">
            <v:shadow color="#868686"/>
          </v:roundrect>
        </w:pict>
      </w:r>
    </w:p>
    <w:p w:rsidR="00443E9E" w:rsidRDefault="00443E9E" w:rsidP="0096209A">
      <w:pPr>
        <w:tabs>
          <w:tab w:val="left" w:pos="7665"/>
        </w:tabs>
        <w:spacing w:after="0" w:line="160" w:lineRule="atLeast"/>
      </w:pPr>
      <w:r>
        <w:tab/>
        <w:t xml:space="preserve">                  ………                                                                                                                                                                               </w:t>
      </w:r>
    </w:p>
    <w:p w:rsidR="00443E9E" w:rsidRDefault="00443E9E" w:rsidP="0096209A">
      <w:pPr>
        <w:tabs>
          <w:tab w:val="left" w:pos="8164"/>
        </w:tabs>
        <w:spacing w:after="0" w:line="160" w:lineRule="atLeast"/>
      </w:pPr>
      <w:r>
        <w:t xml:space="preserve">                                 </w:t>
      </w:r>
      <w:r>
        <w:tab/>
      </w:r>
    </w:p>
    <w:p w:rsidR="00443E9E" w:rsidRDefault="00443E9E" w:rsidP="0096209A">
      <w:pPr>
        <w:tabs>
          <w:tab w:val="left" w:pos="8070"/>
        </w:tabs>
        <w:spacing w:after="0" w:line="160" w:lineRule="atLeast"/>
      </w:pPr>
      <w:r>
        <w:rPr>
          <w:noProof/>
          <w:lang w:eastAsia="tr-TR"/>
        </w:rPr>
        <w:pict>
          <v:shape id="_x0000_s1034" type="#_x0000_t75" style="position:absolute;margin-left:408.65pt;margin-top:6.65pt;width:10.7pt;height:10.45pt;z-index:251659776;visibility:visible">
            <v:imagedata r:id="rId5" o:title="" gain="1.25"/>
          </v:shape>
        </w:pict>
      </w:r>
      <w:r>
        <w:t xml:space="preserve">                                                                                                                                                             </w:t>
      </w:r>
      <w:r>
        <w:rPr>
          <w:sz w:val="36"/>
          <w:szCs w:val="36"/>
        </w:rPr>
        <w:t xml:space="preserve">  </w:t>
      </w:r>
      <w:r>
        <w:t xml:space="preserve">            ………</w:t>
      </w:r>
    </w:p>
    <w:p w:rsidR="00443E9E" w:rsidRDefault="00443E9E" w:rsidP="0096209A">
      <w:pPr>
        <w:tabs>
          <w:tab w:val="left" w:pos="8070"/>
        </w:tabs>
        <w:spacing w:after="0" w:line="160" w:lineRule="atLeast"/>
      </w:pPr>
      <w:r>
        <w:rPr>
          <w:noProof/>
          <w:lang w:eastAsia="tr-TR"/>
        </w:rPr>
        <w:pict>
          <v:shape id="_x0000_s1035" type="#_x0000_t32" style="position:absolute;margin-left:413.8pt;margin-top:5.8pt;width:54pt;height:0;z-index:251658752" o:connectortype="straight"/>
        </w:pict>
      </w:r>
      <w:r>
        <w:t xml:space="preserve">                                                                                                                                                           </w:t>
      </w:r>
    </w:p>
    <w:p w:rsidR="00443E9E" w:rsidRDefault="00443E9E" w:rsidP="0096209A">
      <w:pPr>
        <w:tabs>
          <w:tab w:val="left" w:pos="8070"/>
        </w:tabs>
        <w:spacing w:after="0" w:line="160" w:lineRule="atLeast"/>
      </w:pPr>
      <w:r>
        <w:t xml:space="preserve">                                                                                                                                                                          …………..</w:t>
      </w:r>
    </w:p>
    <w:p w:rsidR="00443E9E" w:rsidRDefault="00443E9E" w:rsidP="0096209A">
      <w:pPr>
        <w:tabs>
          <w:tab w:val="left" w:pos="8617"/>
        </w:tabs>
      </w:pPr>
      <w:r>
        <w:t xml:space="preserve">                 </w:t>
      </w:r>
    </w:p>
    <w:p w:rsidR="00443E9E" w:rsidRDefault="00443E9E" w:rsidP="00E73053">
      <w:pPr>
        <w:tabs>
          <w:tab w:val="left" w:pos="8617"/>
        </w:tabs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4" o:spid="_x0000_s1036" type="#_x0000_t75" style="position:absolute;margin-left:-2.25pt;margin-top:29.45pt;width:538.25pt;height:360.55pt;z-index:-251653632;visibility:visible" wrapcoords="-30 0 -30 21555 21600 21555 21600 0 -30 0">
            <v:imagedata r:id="rId7" o:title="" gain="1.25"/>
            <w10:wrap type="tight"/>
          </v:shape>
        </w:pict>
      </w:r>
      <w:r>
        <w:t xml:space="preserve">                                                                           </w:t>
      </w:r>
      <w:r w:rsidRPr="00E73053">
        <w:rPr>
          <w:rFonts w:ascii="ALFABET98" w:hAnsi="ALFABET98" w:cs="ALFABET98"/>
          <w:sz w:val="32"/>
          <w:szCs w:val="32"/>
        </w:rPr>
        <w:t>TEST SORULARI</w:t>
      </w:r>
    </w:p>
    <w:p w:rsidR="00443E9E" w:rsidRDefault="00443E9E" w:rsidP="00E73053">
      <w:pPr>
        <w:tabs>
          <w:tab w:val="left" w:pos="8617"/>
        </w:tabs>
        <w:rPr>
          <w:rFonts w:ascii="ALFABET98" w:hAnsi="ALFABET98" w:cs="ALFABET98"/>
          <w:sz w:val="32"/>
          <w:szCs w:val="32"/>
        </w:rPr>
      </w:pPr>
      <w:r w:rsidRPr="00362573">
        <w:rPr>
          <w:rFonts w:ascii="ALFABET98" w:hAnsi="ALFABET98" w:cs="ALFABET98"/>
          <w:noProof/>
          <w:sz w:val="32"/>
          <w:szCs w:val="32"/>
          <w:lang w:eastAsia="tr-TR"/>
        </w:rPr>
        <w:pict>
          <v:shape id="Resim 5" o:spid="_x0000_i1025" type="#_x0000_t75" style="width:538.5pt;height:219.75pt;visibility:visible">
            <v:imagedata r:id="rId8" o:title="" gain="93623f"/>
          </v:shape>
        </w:pict>
      </w:r>
    </w:p>
    <w:p w:rsidR="00443E9E" w:rsidRPr="00624AF9" w:rsidRDefault="00443E9E" w:rsidP="00624AF9">
      <w:pPr>
        <w:rPr>
          <w:rFonts w:ascii="ALFABET98" w:hAnsi="ALFABET98" w:cs="ALFABET98"/>
          <w:sz w:val="32"/>
          <w:szCs w:val="32"/>
        </w:rPr>
      </w:pPr>
      <w:hyperlink r:id="rId9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  <w:r w:rsidRPr="00362573">
        <w:rPr>
          <w:rFonts w:ascii="ALFABET98" w:hAnsi="ALFABET98" w:cs="ALFABET98"/>
          <w:noProof/>
          <w:sz w:val="32"/>
          <w:szCs w:val="32"/>
          <w:lang w:eastAsia="tr-TR"/>
        </w:rPr>
        <w:pict>
          <v:shape id="Resim 6" o:spid="_x0000_i1026" type="#_x0000_t75" style="width:519pt;height:534pt;visibility:visible">
            <v:imagedata r:id="rId10" o:title="" gain="93623f"/>
          </v:shape>
        </w:pict>
      </w:r>
    </w:p>
    <w:sectPr w:rsidR="00443E9E" w:rsidRPr="00624AF9" w:rsidSect="009C048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A8D"/>
    <w:rsid w:val="00027014"/>
    <w:rsid w:val="002E4F78"/>
    <w:rsid w:val="00362573"/>
    <w:rsid w:val="00443E9E"/>
    <w:rsid w:val="0050344C"/>
    <w:rsid w:val="00624AF9"/>
    <w:rsid w:val="00717263"/>
    <w:rsid w:val="008B7AFB"/>
    <w:rsid w:val="0096209A"/>
    <w:rsid w:val="009C0482"/>
    <w:rsid w:val="009C68A2"/>
    <w:rsid w:val="00A12978"/>
    <w:rsid w:val="00B86364"/>
    <w:rsid w:val="00D37650"/>
    <w:rsid w:val="00DE6A8D"/>
    <w:rsid w:val="00E73053"/>
    <w:rsid w:val="00F4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E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6A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129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</Pages>
  <Words>324</Words>
  <Characters>1849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apos</dc:creator>
  <cp:keywords>www.sorubak.com</cp:keywords>
  <dc:description>www.sorubak.com</dc:description>
  <cp:lastModifiedBy>EDANUR</cp:lastModifiedBy>
  <cp:revision>4</cp:revision>
  <dcterms:created xsi:type="dcterms:W3CDTF">2013-03-08T06:31:00Z</dcterms:created>
  <dcterms:modified xsi:type="dcterms:W3CDTF">2013-03-26T19:30:00Z</dcterms:modified>
  <cp:category>www.sorubak.com</cp:category>
</cp:coreProperties>
</file>