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CF3" w:rsidRPr="00E2077F" w:rsidRDefault="00110CF3">
      <w:pPr>
        <w:rPr>
          <w:b/>
          <w:bCs/>
          <w:sz w:val="20"/>
          <w:szCs w:val="20"/>
        </w:rPr>
      </w:pPr>
      <w:r w:rsidRPr="00E2077F">
        <w:rPr>
          <w:b/>
          <w:bCs/>
          <w:sz w:val="20"/>
          <w:szCs w:val="20"/>
        </w:rPr>
        <w:t xml:space="preserve">     </w:t>
      </w:r>
      <w:r>
        <w:rPr>
          <w:b/>
          <w:bCs/>
          <w:sz w:val="20"/>
          <w:szCs w:val="20"/>
        </w:rPr>
        <w:t xml:space="preserve">            ADI SOYADI ................................</w:t>
      </w:r>
      <w:r w:rsidRPr="00E2077F">
        <w:rPr>
          <w:b/>
          <w:bCs/>
          <w:sz w:val="20"/>
          <w:szCs w:val="20"/>
        </w:rPr>
        <w:t xml:space="preserve">    </w:t>
      </w:r>
      <w:r>
        <w:rPr>
          <w:b/>
          <w:bCs/>
          <w:sz w:val="20"/>
          <w:szCs w:val="20"/>
        </w:rPr>
        <w:t xml:space="preserve">       TÜRKÇE DEĞERLENDİRME   </w:t>
      </w:r>
      <w:hyperlink r:id="rId7" w:history="1">
        <w:r w:rsidRPr="00DF7044"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                       </w:t>
      </w:r>
    </w:p>
    <w:tbl>
      <w:tblPr>
        <w:tblpPr w:leftFromText="141" w:rightFromText="141" w:vertAnchor="text" w:tblpY="1"/>
        <w:tblOverlap w:val="never"/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45"/>
        <w:gridCol w:w="5010"/>
      </w:tblGrid>
      <w:tr w:rsidR="00110CF3" w:rsidRPr="00017E4B">
        <w:trPr>
          <w:trHeight w:val="12538"/>
        </w:trPr>
        <w:tc>
          <w:tcPr>
            <w:tcW w:w="5145" w:type="dxa"/>
          </w:tcPr>
          <w:p w:rsidR="00110CF3" w:rsidRPr="00017E4B" w:rsidRDefault="00110CF3" w:rsidP="002B0263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51.25pt;margin-top:45.2pt;width:54.75pt;height:7.15pt;z-index:251640832"/>
              </w:pict>
            </w: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18" o:spid="_x0000_s1027" type="#_x0000_t75" alt="Açıklama: an02610_" style="position:absolute;margin-left:214.85pt;margin-top:767.55pt;width:32.75pt;height:13.25pt;z-index:251663360;visibility:visible">
                  <v:imagedata r:id="rId8" o:title=""/>
                </v:shape>
              </w:pict>
            </w:r>
            <w:r w:rsidRPr="00017E4B">
              <w:rPr>
                <w:sz w:val="28"/>
                <w:szCs w:val="28"/>
              </w:rPr>
              <w:t>1.  Aşağıdaki kelimeleri hecelere ayırınız.</w:t>
            </w:r>
            <w:hyperlink r:id="rId9" w:history="1">
              <w:r w:rsidRPr="00017E4B">
                <w:rPr>
                  <w:noProof/>
                  <w:sz w:val="28"/>
                  <w:szCs w:val="28"/>
                  <w:lang w:eastAsia="tr-TR"/>
                </w:rPr>
                <w:pict>
                  <v:shape id="ipfX6J-1WUzrOjprM:" o:spid="_x0000_i1025" type="#_x0000_t75" alt="Açıklama: Kelebek%2BT__rleri" href="http://images.google.com.tr/imgres?imgurl=http://www.masaustu-resimleri.com/d/3265-1/Kelebek+T__rleri.jpg&amp;imgrefurl=http://www.masaustu-resimleri.com/v/Kelebek/Kelebek+T__rleri.jpg.html?g2_imageViewsIndex=2&amp;usg=__fB9EaWpgLLqlUHjlUxzpxjkzsxA=&amp;h=851&amp;w=1200&amp;sz=162&amp;hl=tr&amp;start=67&amp;um=1&amp;itbs=1&amp;tbnid=X6J-1WUzrOjprM:&amp;tbnh=106&amp;tbnw=150&amp;prev=/images?q=kelebek&amp;start=60&amp;um=1&amp;hl=tr&amp;sa=N&amp;ndsp=20&amp;tbs=isch" style="width:42.75pt;height:33.75pt;visibility:visible" o:button="t">
                    <v:fill o:detectmouseclick="t"/>
                    <v:imagedata r:id="rId10" o:title=""/>
                  </v:shape>
                </w:pict>
              </w:r>
            </w:hyperlink>
            <w:r w:rsidRPr="00017E4B">
              <w:rPr>
                <w:sz w:val="28"/>
                <w:szCs w:val="28"/>
              </w:rPr>
              <w:t xml:space="preserve">               ..........................................</w:t>
            </w:r>
          </w:p>
          <w:p w:rsidR="00110CF3" w:rsidRPr="00017E4B" w:rsidRDefault="00110CF3" w:rsidP="002C68AF">
            <w:pPr>
              <w:tabs>
                <w:tab w:val="center" w:pos="2502"/>
              </w:tabs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28" type="#_x0000_t13" style="position:absolute;margin-left:56.5pt;margin-top:9.2pt;width:54.75pt;height:7.15pt;z-index:251648000"/>
              </w:pict>
            </w:r>
            <w:r w:rsidRPr="00017E4B">
              <w:rPr>
                <w:sz w:val="28"/>
                <w:szCs w:val="28"/>
              </w:rPr>
              <w:t xml:space="preserve">                     ...................</w:t>
            </w:r>
            <w:r>
              <w:rPr>
                <w:noProof/>
                <w:lang w:eastAsia="tr-TR"/>
              </w:rPr>
              <w:pict>
                <v:shape id="Resim 295" o:spid="_x0000_s1029" type="#_x0000_t75" alt="Açıklama: DAIRY045" style="position:absolute;margin-left:20.5pt;margin-top:-2.5pt;width:13.35pt;height:30.75pt;z-index:251672576;visibility:visible;mso-position-horizontal-relative:text;mso-position-vertical-relative:text">
                  <v:imagedata r:id="rId11" o:title=""/>
                </v:shape>
              </w:pict>
            </w:r>
            <w:r w:rsidRPr="00017E4B">
              <w:rPr>
                <w:sz w:val="28"/>
                <w:szCs w:val="28"/>
              </w:rPr>
              <w:t>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 xml:space="preserve">2. Aşağıdaki kelimelerle cümle oluşturunuz. 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 xml:space="preserve">   yıkadı  ----Ömer--- elma  ---------iki ---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...........................................................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3.Aşağıdaki yazım yanlışlarını düzelterek noktalama işaretlerini koyunuz.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 xml:space="preserve">  Ece  ankaradan geldi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....................................................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4. Aşağıdaki cümlelere noktalama işaretleri koyunuz.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 xml:space="preserve">a) Eyvah  kitabım yok 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b)   Televizyonda hangi dizi var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c)  Elif mantı köfte tavuk salata yaptı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d) Zehra zengin oldu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Resim 219" o:spid="_x0000_s1030" type="#_x0000_t75" alt="Açıklama: an02605_" style="position:absolute;margin-left:6.85pt;margin-top:22.35pt;width:27pt;height:22.5pt;z-index:251662336;visibility:visible">
                  <v:imagedata r:id="rId12" o:title=""/>
                </v:shape>
              </w:pict>
            </w:r>
            <w:r w:rsidRPr="00017E4B">
              <w:rPr>
                <w:sz w:val="28"/>
                <w:szCs w:val="28"/>
              </w:rPr>
              <w:t>5. Aşağıdaki kelimeleri çoğul yapınız.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31" type="#_x0000_t13" style="position:absolute;margin-left:41.5pt;margin-top:6.95pt;width:54.75pt;height:7.15pt;z-index:251641856"/>
              </w:pict>
            </w:r>
            <w:r w:rsidRPr="00017E4B">
              <w:rPr>
                <w:sz w:val="28"/>
                <w:szCs w:val="28"/>
              </w:rPr>
              <w:t xml:space="preserve">                            ................................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32" type="#_x0000_t75" alt="Açıklama: an02610_" style="position:absolute;margin-left:2pt;margin-top:0;width:32.75pt;height:13.25pt;z-index:251665408;visibility:visible">
                  <v:imagedata r:id="rId8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13" style="position:absolute;margin-left:45.25pt;margin-top:6.55pt;width:54.75pt;height:7.15pt;z-index:251649024"/>
              </w:pict>
            </w:r>
            <w:r w:rsidRPr="00017E4B">
              <w:rPr>
                <w:sz w:val="28"/>
                <w:szCs w:val="28"/>
              </w:rPr>
              <w:t xml:space="preserve">                                  ..........................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34" type="#_x0000_t75" alt="Açıklama: an02610_" style="position:absolute;margin-left:39.75pt;margin-top:20.4pt;width:32.75pt;height:13.5pt;z-index:251669504;visibility:visible">
                  <v:imagedata r:id="rId8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75" alt="Açıklama: an02610_" style="position:absolute;margin-left:7pt;margin-top:20.65pt;width:32.75pt;height:13.5pt;z-index:251668480;visibility:visible">
                  <v:imagedata r:id="rId8" o:title=""/>
                </v:shape>
              </w:pict>
            </w:r>
            <w:r w:rsidRPr="00017E4B">
              <w:rPr>
                <w:sz w:val="28"/>
                <w:szCs w:val="28"/>
              </w:rPr>
              <w:t>6   Aşağıdaki kelimeleri tekil yapınız.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36" type="#_x0000_t13" style="position:absolute;margin-left:82pt;margin-top:7.6pt;width:54.75pt;height:7.15pt;z-index:251650048"/>
              </w:pict>
            </w:r>
            <w:r>
              <w:rPr>
                <w:noProof/>
                <w:lang w:eastAsia="tr-TR"/>
              </w:rPr>
              <w:pict>
                <v:shape id="_x0000_s1037" type="#_x0000_t75" alt="Açıklama: j0112354" style="position:absolute;margin-left:48.95pt;margin-top:17.75pt;width:28.45pt;height:39pt;z-index:251674624;visibility:visible">
                  <v:imagedata r:id="rId13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75" alt="Açıklama: j0112354" style="position:absolute;margin-left:15.9pt;margin-top:20pt;width:28.45pt;height:39pt;z-index:251677696;visibility:visible">
                  <v:imagedata r:id="rId13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39" type="#_x0000_t75" alt="Açıklama: an02610_" style="position:absolute;margin-left:33.75pt;margin-top:4.25pt;width:32.75pt;height:13.5pt;z-index:251670528;visibility:visible">
                  <v:imagedata r:id="rId8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75" alt="Açıklama: an02610_" style="position:absolute;margin-left:1.25pt;margin-top:4.25pt;width:32.75pt;height:13.5pt;z-index:251667456;visibility:visible">
                  <v:imagedata r:id="rId8" o:title=""/>
                </v:shape>
              </w:pict>
            </w:r>
            <w:r w:rsidRPr="00017E4B">
              <w:rPr>
                <w:sz w:val="28"/>
                <w:szCs w:val="28"/>
              </w:rPr>
              <w:t xml:space="preserve">                    ..    ...... ........................</w:t>
            </w:r>
            <w:r>
              <w:rPr>
                <w:noProof/>
                <w:lang w:eastAsia="tr-TR"/>
              </w:rPr>
              <w:pict>
                <v:shape id="_x0000_s1041" type="#_x0000_t75" alt="Açıklama: an02605_" style="position:absolute;margin-left:7pt;margin-top:-96.25pt;width:27pt;height:22.5pt;z-index:251671552;visibility:visible;mso-position-horizontal-relative:text;mso-position-vertical-relative:text">
                  <v:imagedata r:id="rId12" o:title=""/>
                </v:shape>
              </w:pict>
            </w:r>
            <w:r w:rsidRPr="00017E4B">
              <w:rPr>
                <w:sz w:val="28"/>
                <w:szCs w:val="28"/>
              </w:rPr>
              <w:t>..........</w:t>
            </w:r>
          </w:p>
          <w:p w:rsidR="00110CF3" w:rsidRPr="00017E4B" w:rsidRDefault="00110CF3" w:rsidP="005B705F">
            <w:pPr>
              <w:tabs>
                <w:tab w:val="center" w:pos="2502"/>
              </w:tabs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42" type="#_x0000_t13" style="position:absolute;margin-left:82pt;margin-top:3.3pt;width:54.75pt;height:7.15pt;z-index:251651072"/>
              </w:pict>
            </w:r>
            <w:r>
              <w:rPr>
                <w:noProof/>
                <w:lang w:eastAsia="tr-TR"/>
              </w:rPr>
              <w:pict>
                <v:shape id="_x0000_s1043" type="#_x0000_t75" alt="Açıklama: j0112354" style="position:absolute;margin-left:5.3pt;margin-top:27.1pt;width:28.45pt;height:39pt;z-index:251675648;visibility:visible">
                  <v:imagedata r:id="rId13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44" type="#_x0000_t75" alt="Açıklama: j0112354" style="position:absolute;margin-left:28.75pt;margin-top:23.35pt;width:28.45pt;height:39pt;z-index:251676672;visibility:visible">
                  <v:imagedata r:id="rId13" o:title=""/>
                </v:shape>
              </w:pict>
            </w:r>
            <w:r w:rsidRPr="00017E4B">
              <w:rPr>
                <w:sz w:val="28"/>
                <w:szCs w:val="28"/>
              </w:rPr>
              <w:t xml:space="preserve">              </w:t>
            </w:r>
            <w:r w:rsidRPr="00017E4B">
              <w:rPr>
                <w:sz w:val="28"/>
                <w:szCs w:val="28"/>
              </w:rPr>
              <w:tab/>
              <w:t xml:space="preserve">                           ............................</w:t>
            </w:r>
          </w:p>
          <w:p w:rsidR="00110CF3" w:rsidRPr="00017E4B" w:rsidRDefault="00110CF3" w:rsidP="005B705F">
            <w:pPr>
              <w:tabs>
                <w:tab w:val="center" w:pos="2502"/>
              </w:tabs>
              <w:rPr>
                <w:sz w:val="28"/>
                <w:szCs w:val="28"/>
              </w:rPr>
            </w:pPr>
          </w:p>
          <w:p w:rsidR="00110CF3" w:rsidRPr="00017E4B" w:rsidRDefault="00110CF3" w:rsidP="008A3EF7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11. Alfabemizin  8. harfi..............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12. Aşağıdaki harfleri  alfabedeki durumuna göre sıralayınız.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 xml:space="preserve">   K                        S                     L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13.Aşağıdaki kelimeleri  sözlükte bulunma sırasına göre sıralayınız.</w:t>
            </w:r>
            <w:r>
              <w:rPr>
                <w:noProof/>
                <w:lang w:eastAsia="tr-TR"/>
              </w:rPr>
              <w:pict>
                <v:shape id="_x0000_s1045" type="#_x0000_t75" alt="Açıklama: j0112354" style="position:absolute;margin-left:347.5pt;margin-top:293.65pt;width:28.45pt;height:39pt;z-index:251678720;visibility:visible;mso-position-horizontal-relative:text;mso-position-vertical-relative:text">
                  <v:imagedata r:id="rId13" o:title=""/>
                </v:shape>
              </w:pic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6" type="#_x0000_t12" style="position:absolute;margin-left:1.75pt;margin-top:4.6pt;width:8.25pt;height:8.25pt;z-index:251653120"/>
              </w:pict>
            </w:r>
            <w:r w:rsidRPr="00017E4B">
              <w:rPr>
                <w:sz w:val="28"/>
                <w:szCs w:val="28"/>
              </w:rPr>
              <w:t xml:space="preserve">     Etraf             ödev         kolanya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47" type="#_x0000_t12" style="position:absolute;margin-left:1.75pt;margin-top:5.3pt;width:8.25pt;height:8.25pt;z-index:251652096"/>
              </w:pict>
            </w:r>
            <w:r w:rsidRPr="00017E4B">
              <w:rPr>
                <w:sz w:val="28"/>
                <w:szCs w:val="28"/>
              </w:rPr>
              <w:t xml:space="preserve">    Fotoğraf           balon      yonca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14. Aşağıdakilerden hangisi sözlükte önce yer alır?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 xml:space="preserve"> a)  Top          b)  ufak      c)  ırmak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15. Aşağıdakilerden hangisi sözlükte en sonda yer alır?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a)  halı         b) gazete       c)  uzun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16.   Ali yemekten ............... dişlerini fırçaladı.Cümle hangi kelime ile tamamlanır.</w:t>
            </w:r>
          </w:p>
          <w:p w:rsidR="00110CF3" w:rsidRPr="00017E4B" w:rsidRDefault="00110CF3" w:rsidP="00AE5307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 xml:space="preserve"> a)  uyudu       b) sonra          c)   defter</w:t>
            </w:r>
          </w:p>
        </w:tc>
        <w:tc>
          <w:tcPr>
            <w:tcW w:w="5010" w:type="dxa"/>
          </w:tcPr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48" type="#_x0000_t75" alt="Açıklama: an02610_" style="position:absolute;margin-left:214.85pt;margin-top:767.55pt;width:32.75pt;height:13.25pt;z-index:251664384;visibility:visible;mso-position-horizontal-relative:text;mso-position-vertical-relative:text">
                  <v:imagedata r:id="rId8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232" o:spid="_x0000_s1049" type="#_x0000_t75" alt="Açıklama: j0088314" style="position:absolute;margin-left:403.85pt;margin-top:752pt;width:68.45pt;height:30.05pt;z-index:251660288;visibility:visible;mso-position-horizontal-relative:text;mso-position-vertical-relative:text">
                  <v:imagedata r:id="rId14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238" o:spid="_x0000_s1050" type="#_x0000_t75" alt="Açıklama: j0112354" style="position:absolute;margin-left:430.85pt;margin-top:548pt;width:28.45pt;height:44.85pt;z-index:251658240;visibility:visible;mso-position-horizontal-relative:text;mso-position-vertical-relative:text">
                  <v:imagedata r:id="rId13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217" o:spid="_x0000_s1051" type="#_x0000_t75" alt="Açıklama: an02609_" style="position:absolute;margin-left:430.85pt;margin-top:576.95pt;width:39.6pt;height:28pt;z-index:251657216;visibility:visible;mso-position-horizontal-relative:text;mso-position-vertical-relative:text">
                  <v:imagedata r:id="rId15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75" alt="Açıklama: SOCCR052" style="position:absolute;margin-left:412.85pt;margin-top:714.35pt;width:36.3pt;height:35.5pt;z-index:251655168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10" o:spid="_x0000_s1053" type="#_x0000_t75" alt="Açıklama: SOCCR052" style="position:absolute;margin-left:412.85pt;margin-top:714.35pt;width:36.3pt;height:35.5pt;z-index:251654144;visibility:visible;mso-position-horizontal-relative:text;mso-position-vertical-relative:text">
                  <v:imagedata r:id="rId16" o:title=""/>
                </v:shape>
              </w:pict>
            </w:r>
            <w:r w:rsidRPr="00017E4B">
              <w:rPr>
                <w:sz w:val="28"/>
                <w:szCs w:val="28"/>
              </w:rPr>
              <w:t>7. Aşağıdaki kelimelerin eş anlamlarını yazınız.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sınıf:.................. yaşlı:........................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giysi:..................okul:......................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cümle:..................... anı:................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hediye:......................kalp:.....................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54" type="#_x0000_t75" alt="Açıklama: j0088314" style="position:absolute;margin-left:-3.1pt;margin-top:35.15pt;width:54.75pt;height:43.15pt;rotation:8473670fd;z-index:251666432;visibility:visible">
                  <v:imagedata r:id="rId14" o:title=""/>
                </v:shape>
              </w:pict>
            </w:r>
            <w:r w:rsidRPr="00017E4B">
              <w:rPr>
                <w:sz w:val="28"/>
                <w:szCs w:val="28"/>
              </w:rPr>
              <w:t>8) Aşağıdaki kelimenin harf, sesli harf,sessiz harflerini bulunuz.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 xml:space="preserve">                  Adı:..........................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Harf sayısı:................................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Sesli harfleri:..............................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Sessiz harfleri:................................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9 .Satır sonuna sığmayan kelimelerden, doğru bölünenlere  D  Yanlış bölünenlere Y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rect id="_x0000_s1055" style="position:absolute;margin-left:127.95pt;margin-top:18.3pt;width:78.55pt;height:47.65pt;z-index:251637760">
                  <v:textbox style="mso-next-textbox:#_x0000_s1055">
                    <w:txbxContent>
                      <w:p w:rsidR="00110CF3" w:rsidRPr="00AB2564" w:rsidRDefault="00110CF3" w:rsidP="00AB25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.............top--</w:t>
                        </w:r>
                        <w:r>
                          <w:rPr>
                            <w:sz w:val="28"/>
                            <w:szCs w:val="28"/>
                          </w:rPr>
                          <w:t>lantı</w:t>
                        </w:r>
                      </w:p>
                      <w:p w:rsidR="00110CF3" w:rsidRDefault="00110CF3" w:rsidP="00AB2564"/>
                      <w:p w:rsidR="00110CF3" w:rsidRDefault="00110CF3" w:rsidP="00AB2564"/>
                      <w:p w:rsidR="00110CF3" w:rsidRDefault="00110CF3" w:rsidP="00AB2564"/>
                      <w:p w:rsidR="00110CF3" w:rsidRDefault="00110CF3" w:rsidP="00AB2564"/>
                      <w:p w:rsidR="00110CF3" w:rsidRDefault="00110CF3" w:rsidP="00AB2564">
                        <w:r>
                          <w:t>dım.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56" style="position:absolute;margin-left:.45pt;margin-top:19.65pt;width:78.55pt;height:46.45pt;z-index:251636736">
                  <v:textbox style="mso-next-textbox:#_x0000_s1056">
                    <w:txbxContent>
                      <w:p w:rsidR="00110CF3" w:rsidRPr="00AB2564" w:rsidRDefault="00110CF3" w:rsidP="00AB25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t xml:space="preserve"> ........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kan--arya</w:t>
                        </w:r>
                        <w:r>
                          <w:t xml:space="preserve"> </w:t>
                        </w:r>
                      </w:p>
                      <w:p w:rsidR="00110CF3" w:rsidRDefault="00110CF3" w:rsidP="00AB2564"/>
                      <w:p w:rsidR="00110CF3" w:rsidRDefault="00110CF3" w:rsidP="00AB2564"/>
                      <w:p w:rsidR="00110CF3" w:rsidRDefault="00110CF3" w:rsidP="00AB2564"/>
                      <w:p w:rsidR="00110CF3" w:rsidRDefault="00110CF3" w:rsidP="00AB2564">
                        <w:r>
                          <w:t>dım.</w:t>
                        </w:r>
                      </w:p>
                    </w:txbxContent>
                  </v:textbox>
                </v:rect>
              </w:pict>
            </w:r>
            <w:r w:rsidRPr="00017E4B">
              <w:rPr>
                <w:sz w:val="28"/>
                <w:szCs w:val="28"/>
              </w:rPr>
              <w:t>yazınız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oval id="_x0000_s1057" style="position:absolute;margin-left:206.5pt;margin-top:-.05pt;width:28.65pt;height:22.45pt;z-index:251643904"/>
              </w:pict>
            </w:r>
            <w:r>
              <w:rPr>
                <w:noProof/>
                <w:lang w:eastAsia="tr-TR"/>
              </w:rPr>
              <w:pict>
                <v:oval id="_x0000_s1058" style="position:absolute;margin-left:79pt;margin-top:-.05pt;width:28.65pt;height:22.45pt;z-index:251645952"/>
              </w:pic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oval id="_x0000_s1059" style="position:absolute;margin-left:202.35pt;margin-top:18.7pt;width:28.65pt;height:22.45pt;z-index:251646976"/>
              </w:pict>
            </w:r>
            <w:r>
              <w:rPr>
                <w:noProof/>
                <w:lang w:eastAsia="tr-TR"/>
              </w:rPr>
              <w:pict>
                <v:oval id="_x0000_s1060" style="position:absolute;margin-left:82.75pt;margin-top:10.45pt;width:28.65pt;height:22.45pt;z-index:251644928"/>
              </w:pict>
            </w:r>
            <w:r>
              <w:rPr>
                <w:noProof/>
                <w:lang w:eastAsia="tr-TR"/>
              </w:rPr>
              <w:pict>
                <v:rect id="_x0000_s1061" style="position:absolute;margin-left:4.2pt;margin-top:1.2pt;width:78.55pt;height:46.45pt;z-index:251638784">
                  <v:textbox style="mso-next-textbox:#_x0000_s1061">
                    <w:txbxContent>
                      <w:p w:rsidR="00110CF3" w:rsidRPr="00086B5E" w:rsidRDefault="00110CF3" w:rsidP="00AB2564">
                        <w:r>
                          <w:t xml:space="preserve"> ..........defte--rimiz</w:t>
                        </w:r>
                      </w:p>
                      <w:p w:rsidR="00110CF3" w:rsidRDefault="00110CF3" w:rsidP="00AB2564"/>
                      <w:p w:rsidR="00110CF3" w:rsidRDefault="00110CF3" w:rsidP="00AB2564"/>
                      <w:p w:rsidR="00110CF3" w:rsidRDefault="00110CF3" w:rsidP="00AB2564"/>
                      <w:p w:rsidR="00110CF3" w:rsidRDefault="00110CF3" w:rsidP="00AB2564">
                        <w:r>
                          <w:t>dım.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62" style="position:absolute;margin-left:123.45pt;margin-top:6.45pt;width:78.55pt;height:46.45pt;z-index:251639808">
                  <v:textbox style="mso-next-textbox:#_x0000_s1062">
                    <w:txbxContent>
                      <w:p w:rsidR="00110CF3" w:rsidRPr="00AB2564" w:rsidRDefault="00110CF3" w:rsidP="00AB25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t xml:space="preserve"> .............</w:t>
                        </w:r>
                        <w:r>
                          <w:rPr>
                            <w:sz w:val="28"/>
                            <w:szCs w:val="28"/>
                          </w:rPr>
                          <w:t>o--taban</w:t>
                        </w:r>
                      </w:p>
                      <w:p w:rsidR="00110CF3" w:rsidRDefault="00110CF3" w:rsidP="00AB2564"/>
                      <w:p w:rsidR="00110CF3" w:rsidRDefault="00110CF3" w:rsidP="00AB2564"/>
                      <w:p w:rsidR="00110CF3" w:rsidRDefault="00110CF3" w:rsidP="00AB2564"/>
                      <w:p w:rsidR="00110CF3" w:rsidRDefault="00110CF3" w:rsidP="00AB2564">
                        <w:r>
                          <w:t>dım.</w:t>
                        </w:r>
                      </w:p>
                    </w:txbxContent>
                  </v:textbox>
                </v:rect>
              </w:pict>
            </w:r>
          </w:p>
          <w:p w:rsidR="00110CF3" w:rsidRPr="00017E4B" w:rsidRDefault="00110CF3" w:rsidP="002C68A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3" type="#_x0000_t202" style="position:absolute;left:0;text-align:left;margin-left:26.4pt;margin-top:27.05pt;width:180.45pt;height:139.1pt;z-index:251642880">
                  <v:textbox style="mso-fit-shape-to-text:t">
                    <w:txbxContent>
                      <w:p w:rsidR="00110CF3" w:rsidRPr="00FD5055" w:rsidRDefault="00110CF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Bugün hava çok güzeldi. Tam piknik havası. Babam piknik malzemelerini  hazırladı.Ben topumu aldım.Arabaya bindik.</w:t>
                        </w:r>
                      </w:p>
                    </w:txbxContent>
                  </v:textbox>
                </v:shape>
              </w:pic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 xml:space="preserve">10.  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Yukarıda  kaç tane cümle var........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Yukarıdaki  kaç  tane  kelime var.........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18. Annem, pazardan marul aldı. Cümlede hangisinin cevabı yoktur.</w:t>
            </w:r>
            <w:r w:rsidRPr="00017E4B">
              <w:rPr>
                <w:sz w:val="28"/>
                <w:szCs w:val="28"/>
              </w:rPr>
              <w:tab/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a) Niçin     b)Kim        b) Ne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19.Ömer ,  sağlıklı  olmak  için  her  sabah spor  yapar . Cümlede hangisinin cevabı yoktur?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a) Niçin    b) Kim       d)  Nerede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20.Hece  sayısı  hangi görselde  en fazla ?</w:t>
            </w:r>
          </w:p>
          <w:p w:rsidR="00110CF3" w:rsidRPr="00017E4B" w:rsidRDefault="00110CF3" w:rsidP="002C68AF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Resim 211" o:spid="_x0000_s1064" type="#_x0000_t75" alt="Açıklama: HORSE008" style="position:absolute;margin-left:163pt;margin-top:4.45pt;width:32.4pt;height:28.5pt;z-index:251656192;visibility:visible">
                  <v:imagedata r:id="rId17" o:title=""/>
                </v:shape>
              </w:pict>
            </w:r>
            <w:r w:rsidRPr="00017E4B">
              <w:rPr>
                <w:noProof/>
                <w:lang w:eastAsia="tr-TR"/>
              </w:rPr>
              <w:t>a)</w:t>
            </w:r>
            <w:r w:rsidRPr="00017E4B">
              <w:rPr>
                <w:noProof/>
                <w:lang w:eastAsia="tr-TR"/>
              </w:rPr>
              <w:pict>
                <v:shape id="Resim 6" o:spid="_x0000_i1026" type="#_x0000_t75" alt="Açıklama: an01154_" style="width:38.25pt;height:36.75pt;visibility:visible">
                  <v:imagedata r:id="rId18" o:title=""/>
                </v:shape>
              </w:pict>
            </w:r>
            <w:r w:rsidRPr="00017E4B">
              <w:rPr>
                <w:sz w:val="28"/>
                <w:szCs w:val="28"/>
              </w:rPr>
              <w:t xml:space="preserve">      </w:t>
            </w:r>
            <w:r w:rsidRPr="00017E4B">
              <w:t xml:space="preserve"> b   </w:t>
            </w:r>
            <w:hyperlink r:id="rId19" w:history="1">
              <w:r w:rsidRPr="00017E4B">
                <w:rPr>
                  <w:noProof/>
                  <w:lang w:eastAsia="tr-TR"/>
                </w:rPr>
                <w:pict>
                  <v:shape id="_x0000_i1027" type="#_x0000_t75" alt="Açıklama: Kelebek%2BT__rleri" href="http://images.google.com.tr/imgres?imgurl=http://www.masaustu-resimleri.com/d/3265-1/Kelebek+T__rleri.jpg&amp;imgrefurl=http://www.masaustu-resimleri.com/v/Kelebek/Kelebek+T__rleri.jpg.html?g2_imageViewsIndex=2&amp;usg=__fB9EaWpgLLqlUHjlUxzpxjkzsxA=&amp;h=851&amp;w=1200&amp;sz=162&amp;hl=tr&amp;start=67&amp;um=1&amp;itbs=1&amp;tbnid=X6J-1WUzrOjprM:&amp;tbnh=106&amp;tbnw=150&amp;prev=/images?q=kelebek&amp;start=60&amp;um=1&amp;hl=tr&amp;sa=N&amp;ndsp=20&amp;tbs=isch" style="width:42.75pt;height:33.75pt;visibility:visible" o:button="t">
                    <v:fill o:detectmouseclick="t"/>
                    <v:imagedata r:id="rId10" o:title=""/>
                  </v:shape>
                </w:pict>
              </w:r>
            </w:hyperlink>
            <w:r w:rsidRPr="00017E4B">
              <w:t xml:space="preserve">         c </w:t>
            </w:r>
          </w:p>
          <w:p w:rsidR="00110CF3" w:rsidRPr="00017E4B" w:rsidRDefault="00110CF3" w:rsidP="00115C44">
            <w:pPr>
              <w:rPr>
                <w:sz w:val="28"/>
                <w:szCs w:val="28"/>
              </w:rPr>
            </w:pPr>
          </w:p>
          <w:p w:rsidR="00110CF3" w:rsidRPr="00017E4B" w:rsidRDefault="00110CF3" w:rsidP="00115C44">
            <w:pPr>
              <w:rPr>
                <w:sz w:val="28"/>
                <w:szCs w:val="28"/>
              </w:rPr>
            </w:pPr>
          </w:p>
          <w:p w:rsidR="00110CF3" w:rsidRPr="00017E4B" w:rsidRDefault="00110CF3" w:rsidP="00115C44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Resim 273" o:spid="_x0000_s1065" type="#_x0000_t75" alt="Açıklama: fd00515_" style="position:absolute;margin-left:13pt;margin-top:23.95pt;width:27pt;height:44.25pt;z-index:251673600;visibility:visible">
                  <v:imagedata r:id="rId20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75" alt="Açıklama: j0088314" style="position:absolute;margin-left:153.2pt;margin-top:20.1pt;width:54.75pt;height:43.15pt;rotation:8473670fd;z-index:251661312;visibility:visible">
                  <v:imagedata r:id="rId14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67" type="#_x0000_t75" alt="Açıklama: j0112354" style="position:absolute;margin-left:90.25pt;margin-top:23.95pt;width:28.45pt;height:39pt;z-index:251659264;visibility:visible">
                  <v:imagedata r:id="rId13" o:title=""/>
                </v:shape>
              </w:pict>
            </w:r>
            <w:r w:rsidRPr="00017E4B">
              <w:rPr>
                <w:sz w:val="28"/>
                <w:szCs w:val="28"/>
              </w:rPr>
              <w:t>21 ) Hangi görselde  en fazla sesli harf var.</w:t>
            </w:r>
          </w:p>
          <w:p w:rsidR="00110CF3" w:rsidRPr="00017E4B" w:rsidRDefault="00110CF3" w:rsidP="002B0263">
            <w:pPr>
              <w:tabs>
                <w:tab w:val="center" w:pos="2435"/>
              </w:tabs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>a)                  b)</w:t>
            </w:r>
            <w:r w:rsidRPr="00017E4B">
              <w:rPr>
                <w:sz w:val="28"/>
                <w:szCs w:val="28"/>
              </w:rPr>
              <w:tab/>
              <w:t xml:space="preserve">          c)</w:t>
            </w:r>
          </w:p>
          <w:p w:rsidR="00110CF3" w:rsidRPr="00017E4B" w:rsidRDefault="00110CF3" w:rsidP="00115C44">
            <w:pPr>
              <w:ind w:firstLine="708"/>
              <w:rPr>
                <w:sz w:val="28"/>
                <w:szCs w:val="28"/>
              </w:rPr>
            </w:pPr>
          </w:p>
          <w:p w:rsidR="00110CF3" w:rsidRPr="00017E4B" w:rsidRDefault="00110CF3" w:rsidP="002B0263">
            <w:pPr>
              <w:rPr>
                <w:sz w:val="28"/>
                <w:szCs w:val="28"/>
              </w:rPr>
            </w:pPr>
          </w:p>
          <w:p w:rsidR="00110CF3" w:rsidRPr="00017E4B" w:rsidRDefault="00110CF3" w:rsidP="002B0263">
            <w:pPr>
              <w:rPr>
                <w:sz w:val="28"/>
                <w:szCs w:val="28"/>
              </w:rPr>
            </w:pPr>
          </w:p>
          <w:p w:rsidR="00110CF3" w:rsidRPr="00017E4B" w:rsidRDefault="00110CF3" w:rsidP="002B0263">
            <w:pPr>
              <w:tabs>
                <w:tab w:val="left" w:pos="1605"/>
              </w:tabs>
              <w:rPr>
                <w:sz w:val="28"/>
                <w:szCs w:val="28"/>
              </w:rPr>
            </w:pPr>
            <w:r w:rsidRPr="00017E4B">
              <w:rPr>
                <w:sz w:val="28"/>
                <w:szCs w:val="28"/>
              </w:rPr>
              <w:tab/>
            </w:r>
          </w:p>
          <w:p w:rsidR="00110CF3" w:rsidRPr="00017E4B" w:rsidRDefault="00110CF3" w:rsidP="0015768E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0CF3" w:rsidRPr="00B604BF" w:rsidRDefault="00110CF3" w:rsidP="00C67A38">
      <w:pPr>
        <w:tabs>
          <w:tab w:val="left" w:pos="747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H.Mehmet İNCE</w:t>
      </w:r>
    </w:p>
    <w:sectPr w:rsidR="00110CF3" w:rsidRPr="00B604BF" w:rsidSect="00A25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CF3" w:rsidRDefault="00110CF3" w:rsidP="00E2077F">
      <w:pPr>
        <w:spacing w:after="0" w:line="240" w:lineRule="auto"/>
      </w:pPr>
      <w:r>
        <w:separator/>
      </w:r>
    </w:p>
  </w:endnote>
  <w:endnote w:type="continuationSeparator" w:id="0">
    <w:p w:rsidR="00110CF3" w:rsidRDefault="00110CF3" w:rsidP="00E20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CF3" w:rsidRDefault="00110CF3" w:rsidP="00E2077F">
      <w:pPr>
        <w:spacing w:after="0" w:line="240" w:lineRule="auto"/>
      </w:pPr>
      <w:r>
        <w:separator/>
      </w:r>
    </w:p>
  </w:footnote>
  <w:footnote w:type="continuationSeparator" w:id="0">
    <w:p w:rsidR="00110CF3" w:rsidRDefault="00110CF3" w:rsidP="00E20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F69EC"/>
    <w:multiLevelType w:val="hybridMultilevel"/>
    <w:tmpl w:val="EF4E0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4BF"/>
    <w:rsid w:val="00005A27"/>
    <w:rsid w:val="00014196"/>
    <w:rsid w:val="00017E4B"/>
    <w:rsid w:val="00055854"/>
    <w:rsid w:val="00061654"/>
    <w:rsid w:val="00064CCD"/>
    <w:rsid w:val="000673A6"/>
    <w:rsid w:val="00086B5E"/>
    <w:rsid w:val="000976B1"/>
    <w:rsid w:val="000A286A"/>
    <w:rsid w:val="000C017B"/>
    <w:rsid w:val="000D77D7"/>
    <w:rsid w:val="000E048C"/>
    <w:rsid w:val="00100993"/>
    <w:rsid w:val="00110A5F"/>
    <w:rsid w:val="00110CF3"/>
    <w:rsid w:val="00112D6F"/>
    <w:rsid w:val="0011325D"/>
    <w:rsid w:val="001132DF"/>
    <w:rsid w:val="00115C44"/>
    <w:rsid w:val="0015768E"/>
    <w:rsid w:val="001800BA"/>
    <w:rsid w:val="001B41D5"/>
    <w:rsid w:val="001C02A0"/>
    <w:rsid w:val="00207D7C"/>
    <w:rsid w:val="0022624E"/>
    <w:rsid w:val="00234D44"/>
    <w:rsid w:val="002902F6"/>
    <w:rsid w:val="002B0263"/>
    <w:rsid w:val="002C68AF"/>
    <w:rsid w:val="002D761D"/>
    <w:rsid w:val="002E3CAC"/>
    <w:rsid w:val="002E5DDA"/>
    <w:rsid w:val="002F56A3"/>
    <w:rsid w:val="0032439C"/>
    <w:rsid w:val="00325DAE"/>
    <w:rsid w:val="00342922"/>
    <w:rsid w:val="00353FF4"/>
    <w:rsid w:val="00356CD1"/>
    <w:rsid w:val="00391BC8"/>
    <w:rsid w:val="003C4C42"/>
    <w:rsid w:val="003D7BE1"/>
    <w:rsid w:val="003E2E66"/>
    <w:rsid w:val="003E551C"/>
    <w:rsid w:val="003F61BF"/>
    <w:rsid w:val="003F6BAC"/>
    <w:rsid w:val="003F7A2B"/>
    <w:rsid w:val="00405427"/>
    <w:rsid w:val="0041177C"/>
    <w:rsid w:val="00430519"/>
    <w:rsid w:val="00446B4B"/>
    <w:rsid w:val="00481326"/>
    <w:rsid w:val="004B7F7A"/>
    <w:rsid w:val="004F52BB"/>
    <w:rsid w:val="005265B3"/>
    <w:rsid w:val="00531712"/>
    <w:rsid w:val="00534BCC"/>
    <w:rsid w:val="0055779F"/>
    <w:rsid w:val="00560F93"/>
    <w:rsid w:val="0056185F"/>
    <w:rsid w:val="00592CFC"/>
    <w:rsid w:val="0059785B"/>
    <w:rsid w:val="005B705F"/>
    <w:rsid w:val="005C2B74"/>
    <w:rsid w:val="005C30AB"/>
    <w:rsid w:val="00610248"/>
    <w:rsid w:val="006306E1"/>
    <w:rsid w:val="006A354F"/>
    <w:rsid w:val="006E7BFB"/>
    <w:rsid w:val="006F6430"/>
    <w:rsid w:val="007060F4"/>
    <w:rsid w:val="00726A2E"/>
    <w:rsid w:val="00743A67"/>
    <w:rsid w:val="00766309"/>
    <w:rsid w:val="00783097"/>
    <w:rsid w:val="007F21CA"/>
    <w:rsid w:val="00822F06"/>
    <w:rsid w:val="00833C84"/>
    <w:rsid w:val="00861633"/>
    <w:rsid w:val="00863F01"/>
    <w:rsid w:val="008702C9"/>
    <w:rsid w:val="00891D95"/>
    <w:rsid w:val="00895970"/>
    <w:rsid w:val="008A3EF7"/>
    <w:rsid w:val="008A6DC3"/>
    <w:rsid w:val="008B7623"/>
    <w:rsid w:val="008F641F"/>
    <w:rsid w:val="00905A7B"/>
    <w:rsid w:val="009B16E1"/>
    <w:rsid w:val="009B368D"/>
    <w:rsid w:val="009B44A4"/>
    <w:rsid w:val="009D1BB4"/>
    <w:rsid w:val="009E30C3"/>
    <w:rsid w:val="00A174F1"/>
    <w:rsid w:val="00A25771"/>
    <w:rsid w:val="00A274C9"/>
    <w:rsid w:val="00A35FDA"/>
    <w:rsid w:val="00A412E4"/>
    <w:rsid w:val="00A60EE8"/>
    <w:rsid w:val="00A61174"/>
    <w:rsid w:val="00A70CE2"/>
    <w:rsid w:val="00A749CA"/>
    <w:rsid w:val="00AB2564"/>
    <w:rsid w:val="00AD1927"/>
    <w:rsid w:val="00AE5307"/>
    <w:rsid w:val="00B604BF"/>
    <w:rsid w:val="00B90F03"/>
    <w:rsid w:val="00B91209"/>
    <w:rsid w:val="00BE7732"/>
    <w:rsid w:val="00C01890"/>
    <w:rsid w:val="00C06E32"/>
    <w:rsid w:val="00C67A38"/>
    <w:rsid w:val="00C81857"/>
    <w:rsid w:val="00C82DDF"/>
    <w:rsid w:val="00C85783"/>
    <w:rsid w:val="00CB0455"/>
    <w:rsid w:val="00CD5F41"/>
    <w:rsid w:val="00CE1FDC"/>
    <w:rsid w:val="00CE7B45"/>
    <w:rsid w:val="00D02194"/>
    <w:rsid w:val="00D04747"/>
    <w:rsid w:val="00D143D5"/>
    <w:rsid w:val="00D23100"/>
    <w:rsid w:val="00D25AD6"/>
    <w:rsid w:val="00D63518"/>
    <w:rsid w:val="00D67A3E"/>
    <w:rsid w:val="00D72199"/>
    <w:rsid w:val="00D904D0"/>
    <w:rsid w:val="00DB6A68"/>
    <w:rsid w:val="00DF7044"/>
    <w:rsid w:val="00E1595C"/>
    <w:rsid w:val="00E2077F"/>
    <w:rsid w:val="00E27992"/>
    <w:rsid w:val="00E437BA"/>
    <w:rsid w:val="00E62724"/>
    <w:rsid w:val="00E638E1"/>
    <w:rsid w:val="00E652EB"/>
    <w:rsid w:val="00E8787A"/>
    <w:rsid w:val="00EC253E"/>
    <w:rsid w:val="00EE1608"/>
    <w:rsid w:val="00F06185"/>
    <w:rsid w:val="00F15492"/>
    <w:rsid w:val="00F358DE"/>
    <w:rsid w:val="00F540A6"/>
    <w:rsid w:val="00FA24BD"/>
    <w:rsid w:val="00FD5055"/>
    <w:rsid w:val="00FD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1800BA"/>
    <w:rPr>
      <w:i/>
      <w:iCs/>
      <w:color w:val="808080"/>
    </w:rPr>
  </w:style>
  <w:style w:type="paragraph" w:styleId="Header">
    <w:name w:val="header"/>
    <w:basedOn w:val="Normal"/>
    <w:link w:val="HeaderChar"/>
    <w:uiPriority w:val="99"/>
    <w:semiHidden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2077F"/>
  </w:style>
  <w:style w:type="paragraph" w:styleId="Footer">
    <w:name w:val="footer"/>
    <w:basedOn w:val="Normal"/>
    <w:link w:val="FooterChar"/>
    <w:uiPriority w:val="99"/>
    <w:semiHidden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2077F"/>
  </w:style>
  <w:style w:type="paragraph" w:styleId="BalloonText">
    <w:name w:val="Balloon Text"/>
    <w:basedOn w:val="Normal"/>
    <w:link w:val="BalloonTextChar"/>
    <w:uiPriority w:val="99"/>
    <w:semiHidden/>
    <w:rsid w:val="00861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16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53FF4"/>
    <w:pPr>
      <w:ind w:left="720"/>
    </w:pPr>
  </w:style>
  <w:style w:type="character" w:styleId="Hyperlink">
    <w:name w:val="Hyperlink"/>
    <w:basedOn w:val="DefaultParagraphFont"/>
    <w:uiPriority w:val="99"/>
    <w:rsid w:val="008B76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08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image" Target="media/image2.jpeg"/><Relationship Id="rId19" Type="http://schemas.openxmlformats.org/officeDocument/2006/relationships/hyperlink" Target="http://images.google.com.tr/imgres?imgurl=http://www.masaustu-resimleri.com/d/3265-1/Kelebek+T__rleri.jpg&amp;imgrefurl=http://www.masaustu-resimleri.com/v/Kelebek/Kelebek+T__rleri.jpg.html?g2_imageViewsIndex=2&amp;usg=__fB9EaWpgLLqlUHjlUxzpxjkzsxA=&amp;h=851&amp;w=1200&amp;sz=162&amp;hl=tr&amp;start=67&amp;um=1&amp;itbs=1&amp;tbnid=X6J-1WUzrOjprM:&amp;tbnh=106&amp;tbnw=150&amp;prev=/images?q=kelebek&amp;start=60&amp;um=1&amp;hl=tr&amp;sa=N&amp;ndsp=20&amp;tbs=isch: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masaustu-resimleri.com/d/3265-1/Kelebek+T__rleri.jpg&amp;imgrefurl=http://www.masaustu-resimleri.com/v/Kelebek/Kelebek+T__rleri.jpg.html?g2_imageViewsIndex=2&amp;usg=__fB9EaWpgLLqlUHjlUxzpxjkzsxA=&amp;h=851&amp;w=1200&amp;sz=162&amp;hl=tr&amp;start=67&amp;um=1&amp;itbs=1&amp;tbnid=X6J-1WUzrOjprM:&amp;tbnh=106&amp;tbnw=150&amp;prev=/images?q=kelebek&amp;start=60&amp;um=1&amp;hl=tr&amp;sa=N&amp;ndsp=20&amp;tbs=isch:1" TargetMode="External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582</Words>
  <Characters>3322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EDANUR</cp:lastModifiedBy>
  <cp:revision>9</cp:revision>
  <cp:lastPrinted>2013-04-15T05:35:00Z</cp:lastPrinted>
  <dcterms:created xsi:type="dcterms:W3CDTF">2013-04-15T05:36:00Z</dcterms:created>
  <dcterms:modified xsi:type="dcterms:W3CDTF">2013-04-17T20:47:00Z</dcterms:modified>
  <cp:category>www.sorubak.com</cp:category>
</cp:coreProperties>
</file>