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285"/>
      </w:pPr>
      <w:r>
        <w:t xml:space="preserve">                                       KELEKÇİ GAZİ İLKOKULU 1/…....   SINIFI TÜRKÇE PERFORMANS GÖREVİ</w:t>
      </w: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ind w:left="285"/>
      </w:pPr>
      <w:r>
        <w:t>Aşağıda resimler ve onların isimleri vardır. Doğru isimleri bularak doğru varlığın altına yapıştırın.</w:t>
      </w: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382.5pt;margin-top:.55pt;width:0;height:688.5pt;z-index:251658752" o:connectortype="straight" strokeweight="1.5pt"/>
        </w:pict>
      </w:r>
      <w:r>
        <w:rPr>
          <w:noProof/>
          <w:lang w:eastAsia="tr-TR"/>
        </w:rPr>
        <w:pict>
          <v:shape id="_x0000_s1027" type="#_x0000_t32" style="position:absolute;margin-left:251.25pt;margin-top:.55pt;width:0;height:688.5pt;z-index:251657728" o:connectortype="straight" strokeweight="1.5pt"/>
        </w:pict>
      </w:r>
      <w:r>
        <w:rPr>
          <w:noProof/>
          <w:lang w:eastAsia="tr-TR"/>
        </w:rPr>
        <w:pict>
          <v:shape id="_x0000_s1028" type="#_x0000_t32" style="position:absolute;margin-left:110.25pt;margin-top:.55pt;width:0;height:688.5pt;z-index:251656704" o:connectortype="straight" strokeweight="1.5pt"/>
        </w:pict>
      </w:r>
      <w:r w:rsidRPr="000753EC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rc_mi" o:spid="_x0000_i1025" type="#_x0000_t75" alt="http://resimpaylas.in/i/e/esek-boyama-kitabi_876.gif" style="width:78.75pt;height:96.75pt;visibility:visible">
            <v:imagedata r:id="rId6" o:title=""/>
          </v:shape>
        </w:pict>
      </w:r>
      <w:r>
        <w:t xml:space="preserve">                     </w:t>
      </w:r>
      <w:r w:rsidRPr="000753EC">
        <w:rPr>
          <w:noProof/>
          <w:lang w:eastAsia="tr-TR"/>
        </w:rPr>
        <w:pict>
          <v:shape id="_x0000_i1026" type="#_x0000_t75" alt="http://www.inciminci.com/wp-content/uploads/2011/03/boyaaaaa2.jpg" style="width:69pt;height:96.75pt;visibility:visible">
            <v:imagedata r:id="rId7" o:title="" cropbottom="43234f" cropleft="14400f" cropright="38609f"/>
          </v:shape>
        </w:pict>
      </w:r>
      <w:r>
        <w:t xml:space="preserve">                </w:t>
      </w:r>
      <w:r w:rsidRPr="000753EC">
        <w:rPr>
          <w:noProof/>
          <w:lang w:eastAsia="tr-TR"/>
        </w:rPr>
        <w:pict>
          <v:shape id="_x0000_i1027" type="#_x0000_t75" alt="http://www.inciminci.com/wp-content/uploads/2011/03/boyaaaaa2.jpg" style="width:84.75pt;height:81pt;visibility:visible">
            <v:imagedata r:id="rId7" o:title="" croptop="22302f" cropbottom="22802f" cropright="51136f"/>
          </v:shape>
        </w:pict>
      </w:r>
      <w:r>
        <w:t xml:space="preserve">               </w:t>
      </w:r>
      <w:r w:rsidRPr="000753EC">
        <w:rPr>
          <w:noProof/>
          <w:lang w:eastAsia="tr-TR"/>
        </w:rPr>
        <w:pict>
          <v:shape id="_x0000_i1028" type="#_x0000_t75" alt="http://www.inciminci.com/wp-content/uploads/2011/03/boyaaaaa2.jpg" style="width:92.25pt;height:96.75pt;visibility:visible">
            <v:imagedata r:id="rId7" o:title="" croptop="42003f" cropright="49792f"/>
          </v:shape>
        </w:pict>
      </w:r>
      <w:r>
        <w:t xml:space="preserve">           </w:t>
      </w: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  <w:r>
        <w:t xml:space="preserve">       </w:t>
      </w: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  <w:r>
        <w:t xml:space="preserve">   </w:t>
      </w:r>
      <w:r w:rsidRPr="000753EC">
        <w:rPr>
          <w:noProof/>
          <w:lang w:eastAsia="tr-TR"/>
        </w:rPr>
        <w:pict>
          <v:shape id="_x0000_i1029" type="#_x0000_t75" alt="http://www.inciminci.com/wp-content/uploads/2011/03/boyaaaaa2.jpg" style="width:76.5pt;height:90.75pt;visibility:visible">
            <v:imagedata r:id="rId7" o:title="" croptop="1213f" cropbottom="41302f" cropleft="51209f" cropright="661f"/>
          </v:shape>
        </w:pict>
      </w:r>
      <w:r>
        <w:t xml:space="preserve">                      </w:t>
      </w:r>
      <w:r w:rsidRPr="000753EC">
        <w:rPr>
          <w:noProof/>
          <w:lang w:eastAsia="tr-TR"/>
        </w:rPr>
        <w:pict>
          <v:shape id="_x0000_i1030" type="#_x0000_t75" alt="http://www.inciminci.com/wp-content/uploads/2011/03/boyaaaaa2.jpg" style="width:76.5pt;height:86.25pt;visibility:visible">
            <v:imagedata r:id="rId7" o:title="" croptop="22650f" cropbottom="22644f" cropleft="27191f" cropright="25771f"/>
          </v:shape>
        </w:pict>
      </w:r>
      <w:r>
        <w:t xml:space="preserve">                      </w:t>
      </w:r>
      <w:r w:rsidRPr="000753EC">
        <w:rPr>
          <w:noProof/>
          <w:lang w:eastAsia="tr-TR"/>
        </w:rPr>
        <w:pict>
          <v:shape id="_x0000_i1031" type="#_x0000_t75" alt="http://www.inciminci.com/wp-content/uploads/2011/03/boyaaaaa2.jpg" style="width:69pt;height:86.25pt;visibility:visible">
            <v:imagedata r:id="rId7" o:title="" croptop="21955f" cropbottom="22656f" cropleft="39501f" cropright="13943f"/>
          </v:shape>
        </w:pict>
      </w:r>
      <w:r>
        <w:t xml:space="preserve">                      </w:t>
      </w:r>
      <w:r w:rsidRPr="000753EC">
        <w:rPr>
          <w:noProof/>
          <w:lang w:eastAsia="tr-TR"/>
        </w:rPr>
        <w:pict>
          <v:shape id="_x0000_i1032" type="#_x0000_t75" alt="http://www.inciminci.com/wp-content/uploads/2011/03/boyaaaaa2.jpg" style="width:76.5pt;height:86.25pt;visibility:visible">
            <v:imagedata r:id="rId7" o:title="" croptop="42874f" cropbottom="2431f" cropleft="52305f" cropright="606f"/>
          </v:shape>
        </w:pict>
      </w:r>
      <w:r>
        <w:t xml:space="preserve"> </w:t>
      </w: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  <w:r w:rsidRPr="000753EC">
        <w:rPr>
          <w:noProof/>
          <w:lang w:eastAsia="tr-TR"/>
        </w:rPr>
        <w:pict>
          <v:shape id="_x0000_i1033" type="#_x0000_t75" alt="http://www.inciminci.com/wp-content/uploads/2011/03/boyaaaaa2.jpg" style="width:84.75pt;height:91.5pt;visibility:visible">
            <v:imagedata r:id="rId7" o:title="" croptop="22479f" cropbottom="21608f" cropleft="51085f"/>
          </v:shape>
        </w:pict>
      </w:r>
      <w:r>
        <w:t xml:space="preserve">                        </w:t>
      </w:r>
      <w:r w:rsidRPr="000753EC">
        <w:rPr>
          <w:noProof/>
          <w:lang w:eastAsia="tr-TR"/>
        </w:rPr>
        <w:pict>
          <v:shape id="_x0000_i1034" type="#_x0000_t75" alt="http://www.inciminci.com/wp-content/uploads/2011/03/boyaaaaa2.jpg" style="width:76.5pt;height:97.5pt;visibility:visible">
            <v:imagedata r:id="rId7" o:title="" croptop="41302f" cropleft="26829f" cropright="25284f"/>
          </v:shape>
        </w:pict>
      </w:r>
      <w:r>
        <w:t xml:space="preserve">                        </w:t>
      </w:r>
      <w:r w:rsidRPr="000753EC">
        <w:rPr>
          <w:noProof/>
          <w:lang w:eastAsia="tr-TR"/>
        </w:rPr>
        <w:pict>
          <v:shape id="_x0000_i1035" type="#_x0000_t75" alt="http://www.inciminci.com/wp-content/uploads/2011/03/boyaaaaa2.jpg" style="width:69pt;height:103.5pt;visibility:visible">
            <v:imagedata r:id="rId7" o:title="" croptop="41826f" cropleft="14997f" cropright="38455f"/>
          </v:shape>
        </w:pict>
      </w:r>
      <w:r>
        <w:t xml:space="preserve">                  </w:t>
      </w:r>
      <w:r w:rsidRPr="000753EC">
        <w:rPr>
          <w:noProof/>
          <w:lang w:eastAsia="tr-TR"/>
        </w:rPr>
        <w:pict>
          <v:shape id="_x0000_i1036" type="#_x0000_t75" alt="http://www.inciminci.com/wp-content/uploads/2011/03/boyaaaaa1.jpg" style="width:84.75pt;height:99pt;visibility:visible">
            <v:imagedata r:id="rId8" o:title="" cropbottom="43176f" cropleft="49037f" cropright="896f"/>
          </v:shape>
        </w:pict>
      </w: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  <w:r w:rsidRPr="000753EC">
        <w:rPr>
          <w:noProof/>
          <w:lang w:eastAsia="tr-TR"/>
        </w:rPr>
        <w:pict>
          <v:shape id="_x0000_i1037" type="#_x0000_t75" alt="http://www.inciminci.com/wp-content/uploads/2011/03/boyaaaaa1.jpg" style="width:84.75pt;height:99.75pt;visibility:visible">
            <v:imagedata r:id="rId8" o:title="" croptop="22617f" cropbottom="20451f" cropleft="33481f" cropright="17323f"/>
          </v:shape>
        </w:pict>
      </w:r>
      <w:r>
        <w:t xml:space="preserve">                 </w:t>
      </w:r>
      <w:r w:rsidRPr="000753EC">
        <w:rPr>
          <w:noProof/>
          <w:lang w:eastAsia="tr-TR"/>
        </w:rPr>
        <w:pict>
          <v:shape id="_x0000_i1038" type="#_x0000_t75" alt="http://www.inciminci.com/wp-content/uploads/2011/03/boyaaaaa1.jpg" style="width:100.5pt;height:93.75pt;visibility:visible">
            <v:imagedata r:id="rId8" o:title="" croptop="43906f" cropbottom="826f" cropleft="33122f" cropright="15543f"/>
          </v:shape>
        </w:pict>
      </w:r>
      <w:r>
        <w:t xml:space="preserve">          </w:t>
      </w:r>
      <w:r w:rsidRPr="000753EC">
        <w:rPr>
          <w:noProof/>
          <w:lang w:eastAsia="tr-TR"/>
        </w:rPr>
        <w:pict>
          <v:shape id="_x0000_i1039" type="#_x0000_t75" alt="http://www.inciminci.com/wp-content/uploads/2011/03/boyaaaaa1.jpg" style="width:99pt;height:93pt;visibility:visible">
            <v:imagedata r:id="rId8" o:title="" croptop="1658f" cropbottom="42410f" cropleft="32410f" cropright="15898f"/>
          </v:shape>
        </w:pict>
      </w:r>
      <w:r>
        <w:t xml:space="preserve">          </w:t>
      </w:r>
      <w:r w:rsidRPr="000753EC">
        <w:rPr>
          <w:noProof/>
          <w:lang w:eastAsia="tr-TR"/>
        </w:rPr>
        <w:pict>
          <v:shape id="_x0000_i1040" type="#_x0000_t75" alt="http://www.inciminci.com/wp-content/uploads/2011/03/boyaaaaa1.jpg" style="width:84pt;height:87.75pt;visibility:visible">
            <v:imagedata r:id="rId8" o:title="" croptop="43619f" cropbottom="96f" cropleft="49280f"/>
          </v:shape>
        </w:pict>
      </w: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</w:p>
    <w:p w:rsidR="00B85833" w:rsidRDefault="00B85833" w:rsidP="004E191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</w:pPr>
      <w:r w:rsidRPr="000753EC">
        <w:rPr>
          <w:noProof/>
          <w:lang w:eastAsia="tr-TR"/>
        </w:rPr>
        <w:pict>
          <v:shape id="_x0000_i1041" type="#_x0000_t75" alt="http://www.inciminci.com/wp-content/uploads/2011/03/boyaaaaa1.jpg" style="width:99pt;height:93pt;visibility:visible">
            <v:imagedata r:id="rId8" o:title="" croptop="44074f" cropright="48320f"/>
          </v:shape>
        </w:pict>
      </w:r>
      <w:r>
        <w:t xml:space="preserve">         </w:t>
      </w:r>
      <w:r w:rsidRPr="000753EC">
        <w:rPr>
          <w:noProof/>
          <w:lang w:eastAsia="tr-TR"/>
        </w:rPr>
        <w:pict>
          <v:shape id="_x0000_i1042" type="#_x0000_t75" alt="http://img803.imageshack.us/img803/7740/ulamaralar2.jpg" style="width:110.25pt;height:102.75pt;visibility:visible">
            <v:imagedata r:id="rId9" o:title=""/>
          </v:shape>
        </w:pict>
      </w:r>
      <w:r>
        <w:t xml:space="preserve">         </w:t>
      </w:r>
      <w:r w:rsidRPr="000753EC">
        <w:rPr>
          <w:noProof/>
          <w:lang w:eastAsia="tr-TR"/>
        </w:rPr>
        <w:pict>
          <v:shape id="_x0000_i1043" type="#_x0000_t75" alt="http://www.dersimiz.net/gorseller/boyama_max/Deniz-Tasitlari-20.jpg" style="width:106.5pt;height:111pt;visibility:visible">
            <v:imagedata r:id="rId10" o:title=""/>
          </v:shape>
        </w:pict>
      </w:r>
      <w:r>
        <w:t xml:space="preserve">              </w:t>
      </w:r>
      <w:r w:rsidRPr="000753EC">
        <w:rPr>
          <w:noProof/>
          <w:lang w:eastAsia="tr-TR"/>
        </w:rPr>
        <w:pict>
          <v:shape id="_x0000_i1044" type="#_x0000_t75" alt="http://www.dersimiz.net/gorseller/boyama_max/Otomobil-2.gif" style="width:65.25pt;height:87.75pt;rotation:90;visibility:visible">
            <v:imagedata r:id="rId11" o:title=""/>
          </v:shape>
        </w:pict>
      </w:r>
    </w:p>
    <w:tbl>
      <w:tblPr>
        <w:tblW w:w="0" w:type="auto"/>
        <w:tblInd w:w="-106" w:type="dxa"/>
        <w:tblBorders>
          <w:top w:val="doubleWave" w:sz="6" w:space="0" w:color="000000"/>
          <w:left w:val="doubleWave" w:sz="6" w:space="0" w:color="000000"/>
          <w:bottom w:val="doubleWave" w:sz="6" w:space="0" w:color="000000"/>
          <w:right w:val="doubleWave" w:sz="6" w:space="0" w:color="000000"/>
          <w:insideH w:val="doubleWave" w:sz="6" w:space="0" w:color="000000"/>
          <w:insideV w:val="doubleWave" w:sz="6" w:space="0" w:color="000000"/>
        </w:tblBorders>
        <w:tblLook w:val="00A0"/>
      </w:tblPr>
      <w:tblGrid>
        <w:gridCol w:w="2389"/>
        <w:gridCol w:w="2835"/>
        <w:gridCol w:w="2551"/>
        <w:gridCol w:w="2985"/>
      </w:tblGrid>
      <w:tr w:rsidR="00B85833" w:rsidRPr="00B75643">
        <w:trPr>
          <w:trHeight w:val="715"/>
        </w:trPr>
        <w:tc>
          <w:tcPr>
            <w:tcW w:w="2389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otomobil</w:t>
            </w:r>
          </w:p>
        </w:tc>
        <w:tc>
          <w:tcPr>
            <w:tcW w:w="283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kedi</w:t>
            </w:r>
          </w:p>
        </w:tc>
        <w:tc>
          <w:tcPr>
            <w:tcW w:w="2551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balina</w:t>
            </w:r>
          </w:p>
        </w:tc>
        <w:tc>
          <w:tcPr>
            <w:tcW w:w="298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yılan</w:t>
            </w:r>
          </w:p>
        </w:tc>
      </w:tr>
      <w:tr w:rsidR="00B85833" w:rsidRPr="00B75643">
        <w:trPr>
          <w:trHeight w:val="715"/>
        </w:trPr>
        <w:tc>
          <w:tcPr>
            <w:tcW w:w="2389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eşek</w:t>
            </w:r>
          </w:p>
        </w:tc>
        <w:tc>
          <w:tcPr>
            <w:tcW w:w="283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arı</w:t>
            </w:r>
          </w:p>
        </w:tc>
        <w:tc>
          <w:tcPr>
            <w:tcW w:w="2551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yarasa</w:t>
            </w:r>
          </w:p>
        </w:tc>
        <w:tc>
          <w:tcPr>
            <w:tcW w:w="298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helikopter</w:t>
            </w:r>
          </w:p>
        </w:tc>
      </w:tr>
      <w:tr w:rsidR="00B85833" w:rsidRPr="00B75643">
        <w:trPr>
          <w:trHeight w:val="715"/>
        </w:trPr>
        <w:tc>
          <w:tcPr>
            <w:tcW w:w="2389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tavşan</w:t>
            </w:r>
          </w:p>
        </w:tc>
        <w:tc>
          <w:tcPr>
            <w:tcW w:w="283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fil</w:t>
            </w:r>
          </w:p>
        </w:tc>
        <w:tc>
          <w:tcPr>
            <w:tcW w:w="2551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kaplumbağa</w:t>
            </w:r>
          </w:p>
        </w:tc>
        <w:tc>
          <w:tcPr>
            <w:tcW w:w="298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tavuk</w:t>
            </w:r>
          </w:p>
        </w:tc>
      </w:tr>
      <w:tr w:rsidR="00B85833" w:rsidRPr="00B75643">
        <w:trPr>
          <w:trHeight w:val="715"/>
        </w:trPr>
        <w:tc>
          <w:tcPr>
            <w:tcW w:w="2389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gemi</w:t>
            </w:r>
          </w:p>
        </w:tc>
        <w:tc>
          <w:tcPr>
            <w:tcW w:w="283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papağan</w:t>
            </w:r>
          </w:p>
        </w:tc>
        <w:tc>
          <w:tcPr>
            <w:tcW w:w="2551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kelebek</w:t>
            </w:r>
          </w:p>
        </w:tc>
        <w:tc>
          <w:tcPr>
            <w:tcW w:w="298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köpek</w:t>
            </w:r>
          </w:p>
        </w:tc>
      </w:tr>
      <w:tr w:rsidR="00B85833" w:rsidRPr="00B75643">
        <w:trPr>
          <w:trHeight w:val="715"/>
        </w:trPr>
        <w:tc>
          <w:tcPr>
            <w:tcW w:w="2389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kurbağa</w:t>
            </w:r>
          </w:p>
        </w:tc>
        <w:tc>
          <w:tcPr>
            <w:tcW w:w="283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aslan</w:t>
            </w:r>
          </w:p>
        </w:tc>
        <w:tc>
          <w:tcPr>
            <w:tcW w:w="2551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ahtapot</w:t>
            </w:r>
          </w:p>
        </w:tc>
        <w:tc>
          <w:tcPr>
            <w:tcW w:w="2985" w:type="dxa"/>
            <w:vAlign w:val="center"/>
          </w:tcPr>
          <w:p w:rsidR="00B85833" w:rsidRPr="00B75643" w:rsidRDefault="00B85833" w:rsidP="00B75643">
            <w:pPr>
              <w:spacing w:after="0" w:line="240" w:lineRule="auto"/>
              <w:jc w:val="center"/>
              <w:rPr>
                <w:rFonts w:ascii="Hand writing Mutlu" w:hAnsi="Hand writing Mutlu" w:cs="Hand writing Mutlu"/>
                <w:sz w:val="32"/>
                <w:szCs w:val="32"/>
              </w:rPr>
            </w:pPr>
            <w:r w:rsidRPr="00B75643">
              <w:rPr>
                <w:rFonts w:ascii="Hand writing Mutlu" w:hAnsi="Hand writing Mutlu" w:cs="Hand writing Mutlu"/>
                <w:sz w:val="32"/>
                <w:szCs w:val="32"/>
              </w:rPr>
              <w:t>baykuş</w:t>
            </w:r>
          </w:p>
        </w:tc>
      </w:tr>
    </w:tbl>
    <w:p w:rsidR="00B85833" w:rsidRPr="00634258" w:rsidRDefault="00B85833" w:rsidP="00FC09B5">
      <w:hyperlink r:id="rId12" w:history="1">
        <w:r>
          <w:rPr>
            <w:rStyle w:val="Hyperlink"/>
            <w:rFonts w:ascii="Hand writing Mutlu" w:hAnsi="Hand writing Mutlu" w:cs="Hand writing Mutlu"/>
          </w:rPr>
          <w:t>www.sorubak.com</w:t>
        </w:r>
      </w:hyperlink>
    </w:p>
    <w:sectPr w:rsidR="00B85833" w:rsidRPr="00634258" w:rsidSect="00FC09B5">
      <w:headerReference w:type="default" r:id="rId13"/>
      <w:pgSz w:w="11906" w:h="16838"/>
      <w:pgMar w:top="720" w:right="566" w:bottom="720" w:left="720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5833" w:rsidRDefault="00B85833" w:rsidP="004E1917">
      <w:pPr>
        <w:spacing w:after="0" w:line="240" w:lineRule="auto"/>
      </w:pPr>
      <w:r>
        <w:separator/>
      </w:r>
    </w:p>
  </w:endnote>
  <w:endnote w:type="continuationSeparator" w:id="0">
    <w:p w:rsidR="00B85833" w:rsidRDefault="00B85833" w:rsidP="004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5833" w:rsidRDefault="00B85833" w:rsidP="004E1917">
      <w:pPr>
        <w:spacing w:after="0" w:line="240" w:lineRule="auto"/>
      </w:pPr>
      <w:r>
        <w:separator/>
      </w:r>
    </w:p>
  </w:footnote>
  <w:footnote w:type="continuationSeparator" w:id="0">
    <w:p w:rsidR="00B85833" w:rsidRDefault="00B85833" w:rsidP="004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5833" w:rsidRDefault="00B85833">
    <w:pPr>
      <w:pStyle w:val="Header"/>
    </w:pPr>
    <w:r>
      <w:t>ADI – SOYADI 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4258"/>
    <w:rsid w:val="000753EC"/>
    <w:rsid w:val="00483366"/>
    <w:rsid w:val="004E1917"/>
    <w:rsid w:val="004F6D2A"/>
    <w:rsid w:val="00634258"/>
    <w:rsid w:val="00806CB4"/>
    <w:rsid w:val="00976B4A"/>
    <w:rsid w:val="00A56B77"/>
    <w:rsid w:val="00B75643"/>
    <w:rsid w:val="00B85833"/>
    <w:rsid w:val="00F44AEB"/>
    <w:rsid w:val="00FC09B5"/>
    <w:rsid w:val="00FD0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D2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34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342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E1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E1917"/>
  </w:style>
  <w:style w:type="paragraph" w:styleId="Footer">
    <w:name w:val="footer"/>
    <w:basedOn w:val="Normal"/>
    <w:link w:val="FooterChar"/>
    <w:uiPriority w:val="99"/>
    <w:semiHidden/>
    <w:rsid w:val="004E19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E1917"/>
  </w:style>
  <w:style w:type="table" w:styleId="TableGrid">
    <w:name w:val="Table Grid"/>
    <w:basedOn w:val="TableNormal"/>
    <w:uiPriority w:val="99"/>
    <w:rsid w:val="00FC09B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06C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72</TotalTime>
  <Pages>2</Pages>
  <Words>106</Words>
  <Characters>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EDANUR</cp:lastModifiedBy>
  <cp:revision>4</cp:revision>
  <cp:lastPrinted>2013-02-23T16:29:00Z</cp:lastPrinted>
  <dcterms:created xsi:type="dcterms:W3CDTF">2013-02-23T15:25:00Z</dcterms:created>
  <dcterms:modified xsi:type="dcterms:W3CDTF">2013-03-02T08:56:00Z</dcterms:modified>
</cp:coreProperties>
</file>