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EB" w:rsidRDefault="00935DEB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0.35pt;margin-top:-32.55pt;width:510.75pt;height:36pt;z-index:25158400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35DEB" w:rsidRPr="00C37886" w:rsidRDefault="00935DEB" w:rsidP="00C37886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</w:pPr>
                  <w:r w:rsidRPr="00C37886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1.SINIF </w:t>
                  </w:r>
                  <w:r w:rsidRPr="00C3788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C37886">
                    <w:rPr>
                      <w:rFonts w:ascii="ALFABET98" w:hAnsi="ALFABET98" w:cs="ALFABET98"/>
                      <w:b/>
                      <w:bCs/>
                      <w:sz w:val="32"/>
                      <w:szCs w:val="32"/>
                    </w:rPr>
                    <w:t xml:space="preserve"> TÜRKÇE </w:t>
                  </w:r>
                  <w:r w:rsidRPr="00C3788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–</w:t>
                  </w:r>
                  <w:r w:rsidRPr="00C37886"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 xml:space="preserve"> HECE BİLGİSİ ETKİNLİĞİ</w:t>
                  </w:r>
                  <w:r w:rsidRPr="00C37886">
                    <w:rPr>
                      <w:rFonts w:ascii="ALFABET98 Tur" w:hAnsi="ALFABET98 Tur" w:cs="ALFABET98 Tur"/>
                      <w:b/>
                      <w:bCs/>
                      <w:sz w:val="32"/>
                      <w:szCs w:val="32"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8" o:spid="_x0000_s1027" style="position:absolute;margin-left:341.65pt;margin-top:17.6pt;width:114pt;height:33.75pt;z-index:251590144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gazete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28" style="position:absolute;margin-left:166.9pt;margin-top:17.6pt;width:114pt;height:33.75pt;z-index:251589120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kalemlik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9" style="position:absolute;margin-left:-12.35pt;margin-top:17.6pt;width:114pt;height:33.75pt;z-index:251585024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A146CA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 w:rsidRPr="00A146CA"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Beşiktaş</w:t>
                  </w:r>
                </w:p>
              </w:txbxContent>
            </v:textbox>
          </v:roundrect>
        </w:pict>
      </w:r>
    </w:p>
    <w:p w:rsidR="00935DEB" w:rsidRDefault="00935DEB"/>
    <w:p w:rsidR="00935DEB" w:rsidRDefault="00935DEB"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4" o:spid="_x0000_s1030" type="#_x0000_t15" style="position:absolute;margin-left:319.15pt;margin-top:8.35pt;width:52.5pt;height:35.25pt;flip:x;z-index:251596288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3" o:spid="_x0000_s1031" style="position:absolute;margin-left:379.1pt;margin-top:8.35pt;width:44.25pt;height:35.25pt;z-index:251595264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2" o:spid="_x0000_s1032" type="#_x0000_t15" style="position:absolute;margin-left:429.4pt;margin-top:8.35pt;width:51pt;height:35.25pt;z-index:251594240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1" o:spid="_x0000_s1033" type="#_x0000_t15" style="position:absolute;margin-left:144.4pt;margin-top:7.95pt;width:52.5pt;height:35.25pt;flip:x;z-index:251593216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0" o:spid="_x0000_s1034" style="position:absolute;margin-left:202.85pt;margin-top:7.95pt;width:44.25pt;height:35.25pt;z-index:251592192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9" o:spid="_x0000_s1035" type="#_x0000_t15" style="position:absolute;margin-left:253.15pt;margin-top:7.95pt;width:51pt;height:35.25pt;z-index:251591168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3" o:spid="_x0000_s1036" type="#_x0000_t15" style="position:absolute;margin-left:70.9pt;margin-top:8pt;width:51pt;height:35.25pt;z-index:251586048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A146CA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A146CA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taş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" o:spid="_x0000_s1037" style="position:absolute;margin-left:22.85pt;margin-top:8pt;width:44.25pt;height:35.25pt;z-index:251587072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A146CA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A146CA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şik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6" o:spid="_x0000_s1038" type="#_x0000_t15" style="position:absolute;margin-left:-34.1pt;margin-top:8pt;width:52.5pt;height:35.25pt;flip:x;z-index:251588096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A146CA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Be</w:t>
                  </w:r>
                </w:p>
              </w:txbxContent>
            </v:textbox>
          </v:shape>
        </w:pict>
      </w:r>
    </w:p>
    <w:p w:rsidR="00935DEB" w:rsidRDefault="00935DEB">
      <w:r>
        <w:t xml:space="preserve">                                                                     </w:t>
      </w:r>
    </w:p>
    <w:p w:rsidR="00935DEB" w:rsidRDefault="00935DEB"/>
    <w:p w:rsidR="00935DEB" w:rsidRDefault="00935DEB" w:rsidP="00C4029C">
      <w:hyperlink r:id="rId4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noProof/>
          <w:lang w:eastAsia="tr-TR"/>
        </w:rPr>
        <w:pict>
          <v:roundrect id="Yuvarlatılmış Dikdörtgen 15" o:spid="_x0000_s1039" style="position:absolute;margin-left:341.65pt;margin-top:17.6pt;width:114pt;height:33.75pt;z-index:251602432;visibility:visible;mso-position-horizontal-relative:text;mso-position-vertical-relative:text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asalet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40" style="position:absolute;margin-left:166.9pt;margin-top:17.6pt;width:114pt;height:33.75pt;z-index:251601408;visibility:visible;mso-position-horizontal-relative:text;mso-position-vertical-relative:text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salata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41" style="position:absolute;margin-left:-12.35pt;margin-top:17.6pt;width:114pt;height:33.75pt;z-index:251597312;visibility:visible;mso-position-horizontal-relative:text;mso-position-vertical-relative:text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dersane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19" o:spid="_x0000_s1042" type="#_x0000_t15" style="position:absolute;margin-left:319.15pt;margin-top:8.35pt;width:52.5pt;height:35.25pt;flip:x;z-index:251608576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0" o:spid="_x0000_s1043" style="position:absolute;margin-left:379.1pt;margin-top:8.35pt;width:44.25pt;height:35.25pt;z-index:251607552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21" o:spid="_x0000_s1044" type="#_x0000_t15" style="position:absolute;margin-left:429.4pt;margin-top:8.35pt;width:51pt;height:35.25pt;z-index:251606528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2" o:spid="_x0000_s1045" type="#_x0000_t15" style="position:absolute;margin-left:144.4pt;margin-top:7.95pt;width:52.5pt;height:35.25pt;flip:x;z-index:251605504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3" o:spid="_x0000_s1046" style="position:absolute;margin-left:202.85pt;margin-top:7.95pt;width:44.25pt;height:35.25pt;z-index:251604480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24" o:spid="_x0000_s1047" type="#_x0000_t15" style="position:absolute;margin-left:253.15pt;margin-top:7.95pt;width:51pt;height:35.25pt;z-index:251603456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25" o:spid="_x0000_s1048" type="#_x0000_t15" style="position:absolute;margin-left:70.9pt;margin-top:8pt;width:51pt;height:35.25pt;z-index:251598336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6" o:spid="_x0000_s1049" style="position:absolute;margin-left:22.85pt;margin-top:8pt;width:44.25pt;height:35.25pt;z-index:251599360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27" o:spid="_x0000_s1050" type="#_x0000_t15" style="position:absolute;margin-left:-34.1pt;margin-top:8pt;width:52.5pt;height:35.25pt;flip:x;z-index:251600384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>
      <w:r>
        <w:t xml:space="preserve">                                                                     </w: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28" o:spid="_x0000_s1051" style="position:absolute;margin-left:341.65pt;margin-top:17.6pt;width:114pt;height:33.75pt;z-index:251614720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karanlık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52" style="position:absolute;margin-left:166.9pt;margin-top:17.6pt;width:114pt;height:33.75pt;z-index:251613696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aydınlık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0" o:spid="_x0000_s1053" style="position:absolute;margin-left:-12.35pt;margin-top:17.6pt;width:114pt;height:33.75pt;z-index:251609600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faydalı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31" o:spid="_x0000_s1054" type="#_x0000_t15" style="position:absolute;margin-left:319.15pt;margin-top:8.35pt;width:52.5pt;height:35.25pt;flip:x;z-index:251620864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2" o:spid="_x0000_s1055" style="position:absolute;margin-left:379.1pt;margin-top:8.35pt;width:44.25pt;height:35.25pt;z-index:251619840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33" o:spid="_x0000_s1056" type="#_x0000_t15" style="position:absolute;margin-left:429.4pt;margin-top:8.35pt;width:51pt;height:35.25pt;z-index:251618816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34" o:spid="_x0000_s1057" type="#_x0000_t15" style="position:absolute;margin-left:144.4pt;margin-top:7.95pt;width:52.5pt;height:35.25pt;flip:x;z-index:251617792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5" o:spid="_x0000_s1058" style="position:absolute;margin-left:202.85pt;margin-top:7.95pt;width:44.25pt;height:35.25pt;z-index:251616768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36" o:spid="_x0000_s1059" type="#_x0000_t15" style="position:absolute;margin-left:253.15pt;margin-top:7.95pt;width:51pt;height:35.25pt;z-index:251615744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37" o:spid="_x0000_s1060" type="#_x0000_t15" style="position:absolute;margin-left:70.9pt;margin-top:8pt;width:51pt;height:35.25pt;z-index:251610624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38" o:spid="_x0000_s1061" style="position:absolute;margin-left:22.85pt;margin-top:8pt;width:44.25pt;height:35.25pt;z-index:251611648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39" o:spid="_x0000_s1062" type="#_x0000_t15" style="position:absolute;margin-left:-34.1pt;margin-top:8pt;width:52.5pt;height:35.25pt;flip:x;z-index:251612672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>
      <w:r>
        <w:t xml:space="preserve">                                                                     </w: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40" o:spid="_x0000_s1063" style="position:absolute;margin-left:341.65pt;margin-top:17.6pt;width:114pt;height:33.75pt;z-index:251627008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okyanus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64" style="position:absolute;margin-left:166.9pt;margin-top:17.6pt;width:114pt;height:33.75pt;z-index:251625984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yenilgi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" o:spid="_x0000_s1065" style="position:absolute;margin-left:-12.35pt;margin-top:17.6pt;width:114pt;height:33.75pt;z-index:251621888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saklambaç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43" o:spid="_x0000_s1066" type="#_x0000_t15" style="position:absolute;margin-left:319.15pt;margin-top:8.35pt;width:52.5pt;height:35.25pt;flip:x;z-index:251633152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4" o:spid="_x0000_s1067" style="position:absolute;margin-left:379.1pt;margin-top:8.35pt;width:44.25pt;height:35.25pt;z-index:251632128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45" o:spid="_x0000_s1068" type="#_x0000_t15" style="position:absolute;margin-left:429.4pt;margin-top:8.35pt;width:51pt;height:35.25pt;z-index:251631104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46" o:spid="_x0000_s1069" type="#_x0000_t15" style="position:absolute;margin-left:144.4pt;margin-top:7.95pt;width:52.5pt;height:35.25pt;flip:x;z-index:251630080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47" o:spid="_x0000_s1070" style="position:absolute;margin-left:202.85pt;margin-top:7.95pt;width:44.25pt;height:35.25pt;z-index:251629056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48" o:spid="_x0000_s1071" type="#_x0000_t15" style="position:absolute;margin-left:253.15pt;margin-top:7.95pt;width:51pt;height:35.25pt;z-index:251628032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49" o:spid="_x0000_s1072" type="#_x0000_t15" style="position:absolute;margin-left:70.9pt;margin-top:8pt;width:51pt;height:35.25pt;z-index:251622912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0" o:spid="_x0000_s1073" style="position:absolute;margin-left:22.85pt;margin-top:8pt;width:44.25pt;height:35.25pt;z-index:251623936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51" o:spid="_x0000_s1074" type="#_x0000_t15" style="position:absolute;margin-left:-34.1pt;margin-top:8pt;width:52.5pt;height:35.25pt;flip:x;z-index:251624960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>
      <w:r>
        <w:t xml:space="preserve">                                                                     </w: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52" o:spid="_x0000_s1075" style="position:absolute;margin-left:341.65pt;margin-top:17.6pt;width:114pt;height:33.75pt;z-index:251639296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bağlamak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3" o:spid="_x0000_s1076" style="position:absolute;margin-left:166.9pt;margin-top:17.6pt;width:114pt;height:33.75pt;z-index:251638272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jüpiter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77" style="position:absolute;margin-left:-12.35pt;margin-top:17.6pt;width:114pt;height:33.75pt;z-index:251634176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sürekli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55" o:spid="_x0000_s1078" type="#_x0000_t15" style="position:absolute;margin-left:319.15pt;margin-top:8.35pt;width:52.5pt;height:35.25pt;flip:x;z-index:251645440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6" o:spid="_x0000_s1079" style="position:absolute;margin-left:379.1pt;margin-top:8.35pt;width:44.25pt;height:35.25pt;z-index:251644416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57" o:spid="_x0000_s1080" type="#_x0000_t15" style="position:absolute;margin-left:429.4pt;margin-top:8.35pt;width:51pt;height:35.25pt;z-index:251643392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58" o:spid="_x0000_s1081" type="#_x0000_t15" style="position:absolute;margin-left:144.4pt;margin-top:7.95pt;width:52.5pt;height:35.25pt;flip:x;z-index:251642368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9" o:spid="_x0000_s1082" style="position:absolute;margin-left:202.85pt;margin-top:7.95pt;width:44.25pt;height:35.25pt;z-index:251641344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60" o:spid="_x0000_s1083" type="#_x0000_t15" style="position:absolute;margin-left:253.15pt;margin-top:7.95pt;width:51pt;height:35.25pt;z-index:251640320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61" o:spid="_x0000_s1084" type="#_x0000_t15" style="position:absolute;margin-left:70.9pt;margin-top:8pt;width:51pt;height:35.25pt;z-index:251635200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62" o:spid="_x0000_s1085" style="position:absolute;margin-left:22.85pt;margin-top:8pt;width:44.25pt;height:35.25pt;z-index:251636224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63" o:spid="_x0000_s1086" type="#_x0000_t15" style="position:absolute;margin-left:-34.1pt;margin-top:8pt;width:52.5pt;height:35.25pt;flip:x;z-index:251637248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>
      <w:r>
        <w:t xml:space="preserve">                                                                     </w: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64" o:spid="_x0000_s1087" style="position:absolute;margin-left:341.65pt;margin-top:17.6pt;width:114pt;height:33.75pt;z-index:251651584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tarhana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5" o:spid="_x0000_s1088" style="position:absolute;margin-left:166.9pt;margin-top:17.6pt;width:114pt;height:33.75pt;z-index:251650560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6" o:spid="_x0000_s1089" style="position:absolute;margin-left:-12.35pt;margin-top:17.6pt;width:114pt;height:33.75pt;z-index:251646464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örümcek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67" o:spid="_x0000_s1090" type="#_x0000_t15" style="position:absolute;margin-left:319.15pt;margin-top:8.35pt;width:52.5pt;height:35.25pt;flip:x;z-index:251657728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68" o:spid="_x0000_s1091" style="position:absolute;margin-left:379.1pt;margin-top:8.35pt;width:44.25pt;height:35.25pt;z-index:251656704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69" o:spid="_x0000_s1092" type="#_x0000_t15" style="position:absolute;margin-left:429.4pt;margin-top:8.35pt;width:51pt;height:35.25pt;z-index:251655680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70" o:spid="_x0000_s1093" type="#_x0000_t15" style="position:absolute;margin-left:144.4pt;margin-top:7.95pt;width:52.5pt;height:35.25pt;flip:x;z-index:251654656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71" o:spid="_x0000_s1094" style="position:absolute;margin-left:202.85pt;margin-top:7.95pt;width:44.25pt;height:35.25pt;z-index:251653632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72" o:spid="_x0000_s1095" type="#_x0000_t15" style="position:absolute;margin-left:253.15pt;margin-top:7.95pt;width:51pt;height:35.25pt;z-index:251652608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73" o:spid="_x0000_s1096" type="#_x0000_t15" style="position:absolute;margin-left:70.9pt;margin-top:8pt;width:51pt;height:35.25pt;z-index:251647488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74" o:spid="_x0000_s1097" style="position:absolute;margin-left:22.85pt;margin-top:8pt;width:44.25pt;height:35.25pt;z-index:251648512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75" o:spid="_x0000_s1098" type="#_x0000_t15" style="position:absolute;margin-left:-34.1pt;margin-top:8pt;width:52.5pt;height:35.25pt;flip:x;z-index:251649536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>
      <w:r>
        <w:t xml:space="preserve">                                                                    </w:t>
      </w:r>
      <w:r>
        <w:rPr>
          <w:noProof/>
          <w:lang w:eastAsia="tr-TR"/>
        </w:rPr>
        <w:pict>
          <v:roundrect id="Yuvarlatılmış Dikdörtgen 76" o:spid="_x0000_s1099" style="position:absolute;margin-left:341.65pt;margin-top:17.6pt;width:114pt;height:33.75pt;z-index:251663872;visibility:visible;mso-position-horizontal-relative:text;mso-position-vertical-relative:text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şımarık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7" o:spid="_x0000_s1100" style="position:absolute;margin-left:166.9pt;margin-top:17.6pt;width:114pt;height:33.75pt;z-index:251662848;visibility:visible;mso-position-horizontal-relative:text;mso-position-vertical-relative:text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tehlike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8" o:spid="_x0000_s1101" style="position:absolute;margin-left:-12.35pt;margin-top:17.6pt;width:114pt;height:33.75pt;z-index:251658752;visibility:visible;mso-position-horizontal-relative:text;mso-position-vertical-relative:text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beraber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79" o:spid="_x0000_s1102" type="#_x0000_t15" style="position:absolute;margin-left:319.15pt;margin-top:8.35pt;width:52.5pt;height:35.25pt;flip:x;z-index:251670016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80" o:spid="_x0000_s1103" style="position:absolute;margin-left:379.1pt;margin-top:8.35pt;width:44.25pt;height:35.25pt;z-index:251668992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81" o:spid="_x0000_s1104" type="#_x0000_t15" style="position:absolute;margin-left:429.4pt;margin-top:8.35pt;width:51pt;height:35.25pt;z-index:251667968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82" o:spid="_x0000_s1105" type="#_x0000_t15" style="position:absolute;margin-left:144.4pt;margin-top:7.95pt;width:52.5pt;height:35.25pt;flip:x;z-index:251666944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83" o:spid="_x0000_s1106" style="position:absolute;margin-left:202.85pt;margin-top:7.95pt;width:44.25pt;height:35.25pt;z-index:251665920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84" o:spid="_x0000_s1107" type="#_x0000_t15" style="position:absolute;margin-left:253.15pt;margin-top:7.95pt;width:51pt;height:35.25pt;z-index:251664896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85" o:spid="_x0000_s1108" type="#_x0000_t15" style="position:absolute;margin-left:70.9pt;margin-top:8pt;width:51pt;height:35.25pt;z-index:251659776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86" o:spid="_x0000_s1109" style="position:absolute;margin-left:22.85pt;margin-top:8pt;width:44.25pt;height:35.25pt;z-index:251660800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87" o:spid="_x0000_s1110" type="#_x0000_t15" style="position:absolute;margin-left:-34.1pt;margin-top:8pt;width:52.5pt;height:35.25pt;flip:x;z-index:251661824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/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88" o:spid="_x0000_s1111" style="position:absolute;margin-left:341.65pt;margin-top:17.6pt;width:114pt;height:33.75pt;z-index:251676160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günaydın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112" style="position:absolute;margin-left:166.9pt;margin-top:17.6pt;width:114pt;height:33.75pt;z-index:251675136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falaka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113" style="position:absolute;margin-left:-12.35pt;margin-top:17.6pt;width:114pt;height:33.75pt;z-index:251671040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karambol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91" o:spid="_x0000_s1114" type="#_x0000_t15" style="position:absolute;margin-left:319.15pt;margin-top:8.35pt;width:52.5pt;height:35.25pt;flip:x;z-index:251682304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92" o:spid="_x0000_s1115" style="position:absolute;margin-left:379.1pt;margin-top:8.35pt;width:44.25pt;height:35.25pt;z-index:251681280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93" o:spid="_x0000_s1116" type="#_x0000_t15" style="position:absolute;margin-left:429.4pt;margin-top:8.35pt;width:51pt;height:35.25pt;z-index:251680256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94" o:spid="_x0000_s1117" type="#_x0000_t15" style="position:absolute;margin-left:144.4pt;margin-top:7.95pt;width:52.5pt;height:35.25pt;flip:x;z-index:251679232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95" o:spid="_x0000_s1118" style="position:absolute;margin-left:202.85pt;margin-top:7.95pt;width:44.25pt;height:35.25pt;z-index:251678208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96" o:spid="_x0000_s1119" type="#_x0000_t15" style="position:absolute;margin-left:253.15pt;margin-top:7.95pt;width:51pt;height:35.25pt;z-index:251677184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97" o:spid="_x0000_s1120" type="#_x0000_t15" style="position:absolute;margin-left:70.9pt;margin-top:8pt;width:51pt;height:35.25pt;z-index:251672064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98" o:spid="_x0000_s1121" style="position:absolute;margin-left:22.85pt;margin-top:8pt;width:44.25pt;height:35.25pt;z-index:251673088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99" o:spid="_x0000_s1122" type="#_x0000_t15" style="position:absolute;margin-left:-34.1pt;margin-top:8pt;width:52.5pt;height:35.25pt;flip:x;z-index:251674112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/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100" o:spid="_x0000_s1123" style="position:absolute;margin-left:341.65pt;margin-top:17.6pt;width:114pt;height:33.75pt;z-index:251688448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sandalye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1" o:spid="_x0000_s1124" style="position:absolute;margin-left:166.9pt;margin-top:17.6pt;width:114pt;height:33.75pt;z-index:251687424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kaşıntı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2" o:spid="_x0000_s1125" style="position:absolute;margin-left:-12.35pt;margin-top:17.6pt;width:114pt;height:33.75pt;z-index:251683328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temizlik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103" o:spid="_x0000_s1126" type="#_x0000_t15" style="position:absolute;margin-left:319.15pt;margin-top:8.35pt;width:52.5pt;height:35.25pt;flip:x;z-index:251694592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04" o:spid="_x0000_s1127" style="position:absolute;margin-left:379.1pt;margin-top:8.35pt;width:44.25pt;height:35.25pt;z-index:251693568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05" o:spid="_x0000_s1128" type="#_x0000_t15" style="position:absolute;margin-left:429.4pt;margin-top:8.35pt;width:51pt;height:35.25pt;z-index:251692544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06" o:spid="_x0000_s1129" type="#_x0000_t15" style="position:absolute;margin-left:144.4pt;margin-top:7.95pt;width:52.5pt;height:35.25pt;flip:x;z-index:251691520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07" o:spid="_x0000_s1130" style="position:absolute;margin-left:202.85pt;margin-top:7.95pt;width:44.25pt;height:35.25pt;z-index:251690496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08" o:spid="_x0000_s1131" type="#_x0000_t15" style="position:absolute;margin-left:253.15pt;margin-top:7.95pt;width:51pt;height:35.25pt;z-index:251689472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09" o:spid="_x0000_s1132" type="#_x0000_t15" style="position:absolute;margin-left:70.9pt;margin-top:8pt;width:51pt;height:35.25pt;z-index:251684352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10" o:spid="_x0000_s1133" style="position:absolute;margin-left:22.85pt;margin-top:8pt;width:44.25pt;height:35.25pt;z-index:251685376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11" o:spid="_x0000_s1134" type="#_x0000_t15" style="position:absolute;margin-left:-34.1pt;margin-top:8pt;width:52.5pt;height:35.25pt;flip:x;z-index:251686400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/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112" o:spid="_x0000_s1135" style="position:absolute;margin-left:341.65pt;margin-top:17.6pt;width:114pt;height:33.75pt;z-index:251700736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sağanak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3" o:spid="_x0000_s1136" style="position:absolute;margin-left:166.9pt;margin-top:17.6pt;width:114pt;height:33.75pt;z-index:251699712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pijama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4" o:spid="_x0000_s1137" style="position:absolute;margin-left:-12.35pt;margin-top:17.6pt;width:114pt;height:33.75pt;z-index:251695616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fabrika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115" o:spid="_x0000_s1138" type="#_x0000_t15" style="position:absolute;margin-left:319.15pt;margin-top:8.35pt;width:52.5pt;height:35.25pt;flip:x;z-index:251706880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16" o:spid="_x0000_s1139" style="position:absolute;margin-left:379.1pt;margin-top:8.35pt;width:44.25pt;height:35.25pt;z-index:251705856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17" o:spid="_x0000_s1140" type="#_x0000_t15" style="position:absolute;margin-left:429.4pt;margin-top:8.35pt;width:51pt;height:35.25pt;z-index:251704832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18" o:spid="_x0000_s1141" type="#_x0000_t15" style="position:absolute;margin-left:144.4pt;margin-top:7.95pt;width:52.5pt;height:35.25pt;flip:x;z-index:251703808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19" o:spid="_x0000_s1142" style="position:absolute;margin-left:202.85pt;margin-top:7.95pt;width:44.25pt;height:35.25pt;z-index:251702784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20" o:spid="_x0000_s1143" type="#_x0000_t15" style="position:absolute;margin-left:253.15pt;margin-top:7.95pt;width:51pt;height:35.25pt;z-index:251701760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21" o:spid="_x0000_s1144" type="#_x0000_t15" style="position:absolute;margin-left:70.9pt;margin-top:8pt;width:51pt;height:35.25pt;z-index:251696640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22" o:spid="_x0000_s1145" style="position:absolute;margin-left:22.85pt;margin-top:8pt;width:44.25pt;height:35.25pt;z-index:251697664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23" o:spid="_x0000_s1146" type="#_x0000_t15" style="position:absolute;margin-left:-34.1pt;margin-top:8pt;width:52.5pt;height:35.25pt;flip:x;z-index:251698688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/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124" o:spid="_x0000_s1147" style="position:absolute;margin-left:341.65pt;margin-top:17.6pt;width:114pt;height:33.75pt;z-index:251713024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düşünce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5" o:spid="_x0000_s1148" style="position:absolute;margin-left:166.9pt;margin-top:17.6pt;width:114pt;height:33.75pt;z-index:251712000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fasulye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6" o:spid="_x0000_s1149" style="position:absolute;margin-left:-12.35pt;margin-top:17.6pt;width:114pt;height:33.75pt;z-index:251707904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karınca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shape id="Beşgen 127" o:spid="_x0000_s1150" type="#_x0000_t15" style="position:absolute;margin-left:319.15pt;margin-top:8.35pt;width:52.5pt;height:35.25pt;flip:x;z-index:251719168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28" o:spid="_x0000_s1151" style="position:absolute;margin-left:379.1pt;margin-top:8.35pt;width:44.25pt;height:35.25pt;z-index:251718144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29" o:spid="_x0000_s1152" type="#_x0000_t15" style="position:absolute;margin-left:429.4pt;margin-top:8.35pt;width:51pt;height:35.25pt;z-index:251717120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30" o:spid="_x0000_s1153" type="#_x0000_t15" style="position:absolute;margin-left:144.4pt;margin-top:7.95pt;width:52.5pt;height:35.25pt;flip:x;z-index:251716096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31" o:spid="_x0000_s1154" style="position:absolute;margin-left:202.85pt;margin-top:7.95pt;width:44.25pt;height:35.25pt;z-index:251715072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32" o:spid="_x0000_s1155" type="#_x0000_t15" style="position:absolute;margin-left:253.15pt;margin-top:7.95pt;width:51pt;height:35.25pt;z-index:251714048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33" o:spid="_x0000_s1156" type="#_x0000_t15" style="position:absolute;margin-left:70.9pt;margin-top:8pt;width:51pt;height:35.25pt;z-index:251708928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34" o:spid="_x0000_s1157" style="position:absolute;margin-left:22.85pt;margin-top:8pt;width:44.25pt;height:35.25pt;z-index:251709952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35" o:spid="_x0000_s1158" type="#_x0000_t15" style="position:absolute;margin-left:-34.1pt;margin-top:8pt;width:52.5pt;height:35.25pt;flip:x;z-index:251710976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 w:rsidP="00C4029C"/>
    <w:p w:rsidR="00935DEB" w:rsidRDefault="00935DEB" w:rsidP="00C4029C"/>
    <w:p w:rsidR="00935DEB" w:rsidRDefault="00935DEB" w:rsidP="00C4029C">
      <w:r>
        <w:rPr>
          <w:noProof/>
          <w:lang w:eastAsia="tr-TR"/>
        </w:rPr>
        <w:pict>
          <v:roundrect id="Yuvarlatılmış Dikdörtgen 136" o:spid="_x0000_s1159" style="position:absolute;margin-left:341.65pt;margin-top:19.05pt;width:114pt;height:33.75pt;z-index:251725312;visibility:visible;v-text-anchor:middle" arcsize="10923f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şemsiye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7" o:spid="_x0000_s1160" style="position:absolute;margin-left:166.9pt;margin-top:19.05pt;width:114pt;height:33.75pt;z-index:251724288;visibility:visible;v-text-anchor:middle" arcsize="10923f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sz w:val="36"/>
                      <w:szCs w:val="36"/>
                    </w:rPr>
                    <w:t>yağmurluk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8" o:spid="_x0000_s1161" style="position:absolute;margin-left:-12.35pt;margin-top:19.05pt;width:114pt;height:33.75pt;z-index:251720192;visibility:visible;v-text-anchor:middle" arcsize="10923f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sz w:val="36"/>
                      <w:szCs w:val="36"/>
                    </w:rPr>
                    <w:t>çekirge</w:t>
                  </w:r>
                </w:p>
              </w:txbxContent>
            </v:textbox>
          </v:roundrect>
        </w:pict>
      </w:r>
    </w:p>
    <w:p w:rsidR="00935DEB" w:rsidRDefault="00935DEB" w:rsidP="00C4029C"/>
    <w:p w:rsidR="00935DEB" w:rsidRDefault="00935DEB">
      <w:r>
        <w:rPr>
          <w:noProof/>
          <w:lang w:eastAsia="tr-TR"/>
        </w:rPr>
        <w:pict>
          <v:shape id="Beşgen 139" o:spid="_x0000_s1162" type="#_x0000_t15" style="position:absolute;margin-left:319.15pt;margin-top:8.35pt;width:52.5pt;height:35.25pt;flip:x;z-index:251731456;visibility:visible;v-text-anchor:middle" adj="14349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40" o:spid="_x0000_s1163" style="position:absolute;margin-left:379.1pt;margin-top:8.35pt;width:44.25pt;height:35.25pt;z-index:251730432;visibility:visible;v-text-anchor:middle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41" o:spid="_x0000_s1164" type="#_x0000_t15" style="position:absolute;margin-left:429.4pt;margin-top:8.35pt;width:51pt;height:35.25pt;z-index:251729408;visibility:visible;v-text-anchor:middle" adj="14135" filled="f" strokecolor="#94b64e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42" o:spid="_x0000_s1165" type="#_x0000_t15" style="position:absolute;margin-left:144.4pt;margin-top:7.95pt;width:52.5pt;height:35.25pt;flip:x;z-index:251728384;visibility:visible;v-text-anchor:middle" adj="14349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43" o:spid="_x0000_s1166" style="position:absolute;margin-left:202.85pt;margin-top:7.95pt;width:44.25pt;height:35.25pt;z-index:251727360;visibility:visible;v-text-anchor:middle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44" o:spid="_x0000_s1167" type="#_x0000_t15" style="position:absolute;margin-left:253.15pt;margin-top:7.95pt;width:51pt;height:35.25pt;z-index:251726336;visibility:visible;v-text-anchor:middle" adj="14135" filled="f" strokecolor="#40a7c2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eşgen 145" o:spid="_x0000_s1168" type="#_x0000_t15" style="position:absolute;margin-left:70.9pt;margin-top:8pt;width:51pt;height:35.25pt;z-index:251721216;visibility:visible;v-text-anchor:middle" adj="14135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46" o:spid="_x0000_s1169" style="position:absolute;margin-left:22.85pt;margin-top:8pt;width:44.25pt;height:35.25pt;z-index:251722240;visibility:visible;v-text-anchor:middle" filled="f" strokecolor="#795d9b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Beşgen 147" o:spid="_x0000_s1170" type="#_x0000_t15" style="position:absolute;margin-left:-34.1pt;margin-top:8pt;width:52.5pt;height:35.25pt;flip:x;z-index:251723264;visibility:visible;v-text-anchor:middle" adj="14349" filled="f" strokecolor="#7d60a0">
            <v:shadow on="t" color="black" opacity="24903f" origin=",.5" offset="0,.55556mm"/>
            <v:textbox>
              <w:txbxContent>
                <w:p w:rsidR="00935DEB" w:rsidRPr="00A146CA" w:rsidRDefault="00935DEB" w:rsidP="00C4029C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35DEB" w:rsidRDefault="00935DEB"/>
    <w:p w:rsidR="00935DEB" w:rsidRDefault="00935DEB"/>
    <w:p w:rsidR="00935DEB" w:rsidRDefault="00935DEB"/>
    <w:p w:rsidR="00935DEB" w:rsidRDefault="00935DEB"/>
    <w:p w:rsidR="00935DEB" w:rsidRDefault="00935DEB"/>
    <w:p w:rsidR="00935DEB" w:rsidRDefault="00935DEB"/>
    <w:p w:rsidR="00935DEB" w:rsidRDefault="00935DEB"/>
    <w:p w:rsidR="00935DEB" w:rsidRDefault="00935DEB"/>
    <w:p w:rsidR="00935DEB" w:rsidRDefault="00935DEB"/>
    <w:p w:rsidR="00935DEB" w:rsidRDefault="00935DEB"/>
    <w:p w:rsidR="00935DEB" w:rsidRDefault="00935DEB"/>
    <w:sectPr w:rsidR="00935DEB" w:rsidSect="00C4029C">
      <w:pgSz w:w="11906" w:h="16838"/>
      <w:pgMar w:top="1276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46CA"/>
    <w:rsid w:val="001A6935"/>
    <w:rsid w:val="002E5B7F"/>
    <w:rsid w:val="00402931"/>
    <w:rsid w:val="008852FC"/>
    <w:rsid w:val="008B7623"/>
    <w:rsid w:val="00935DEB"/>
    <w:rsid w:val="00994497"/>
    <w:rsid w:val="00A146CA"/>
    <w:rsid w:val="00AC3CAF"/>
    <w:rsid w:val="00B021CB"/>
    <w:rsid w:val="00C37886"/>
    <w:rsid w:val="00C4029C"/>
    <w:rsid w:val="00CD5F41"/>
    <w:rsid w:val="00D32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7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B76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101</Words>
  <Characters>579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EDANUR</cp:lastModifiedBy>
  <cp:revision>4</cp:revision>
  <dcterms:created xsi:type="dcterms:W3CDTF">2013-03-26T19:54:00Z</dcterms:created>
  <dcterms:modified xsi:type="dcterms:W3CDTF">2013-04-17T20:49:00Z</dcterms:modified>
  <cp:category>www.sorubak.com</cp:category>
</cp:coreProperties>
</file>