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75" w:rsidRDefault="000D2375" w:rsidP="00631773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</w:rPr>
        <w:pict>
          <v:group id="_x0000_s1026" style="position:absolute;margin-left:-109.45pt;margin-top:-37.6pt;width:716.7pt;height:845.55pt;z-index:-251671040" coordorigin="-799,-48" coordsize="14334,16911">
            <v:group id="_x0000_s1027" style="position:absolute;left:-799;top:9;width:14334;height:16785" coordorigin="-799,9" coordsize="14334,16785">
              <v:group id="_x0000_s1028" style="position:absolute;left:11;top:564;width:11950;height:14049" coordorigin="-34,1554" coordsize="11950,14049">
                <v:line id="_x0000_s1029" style="position:absolute" from="-34,1554" to="11883,1554" strokecolor="#969696"/>
                <v:line id="_x0000_s1030" style="position:absolute" from="-34,2116" to="11883,2116" strokecolor="#969696"/>
                <v:line id="_x0000_s1031" style="position:absolute" from="-34,2679" to="11883,2679" strokecolor="#969696"/>
                <v:line id="_x0000_s1032" style="position:absolute" from="-34,3240" to="11883,3240" strokecolor="#969696"/>
                <v:line id="_x0000_s1033" style="position:absolute" from="-1,3800" to="11916,3800" strokecolor="#969696"/>
                <v:line id="_x0000_s1034" style="position:absolute" from="-1,4362" to="11916,4362" strokecolor="#969696"/>
                <v:line id="_x0000_s1035" style="position:absolute" from="-1,4925" to="11916,4925" strokecolor="#969696"/>
                <v:line id="_x0000_s1036" style="position:absolute" from="-1,5486" to="11916,5486" strokecolor="#969696"/>
                <v:line id="_x0000_s1037" style="position:absolute" from="-34,6050" to="11883,6050" strokecolor="#969696"/>
                <v:line id="_x0000_s1038" style="position:absolute" from="-34,6612" to="11883,6612" strokecolor="#969696"/>
                <v:line id="_x0000_s1039" style="position:absolute" from="-34,7174" to="11883,7174" strokecolor="#969696"/>
                <v:line id="_x0000_s1040" style="position:absolute" from="-34,7736" to="11883,7736" strokecolor="#969696"/>
                <v:line id="_x0000_s1041" style="position:absolute" from="-34,8297" to="11883,8297" strokecolor="#969696"/>
                <v:line id="_x0000_s1042" style="position:absolute" from="-34,8859" to="11883,8859" strokecolor="#969696"/>
                <v:line id="_x0000_s1043" style="position:absolute" from="-34,9421" to="11883,9421" strokecolor="#969696"/>
                <v:line id="_x0000_s1044" style="position:absolute" from="-34,9983" to="11883,9983" strokecolor="#969696"/>
                <v:line id="_x0000_s1045" style="position:absolute" from="-34,10545" to="11883,10545" strokecolor="#969696"/>
                <v:line id="_x0000_s1046" style="position:absolute" from="-34,11107" to="11883,11107" strokecolor="#969696"/>
                <v:line id="_x0000_s1047" style="position:absolute" from="-34,11669" to="11883,11669" strokecolor="#969696"/>
                <v:line id="_x0000_s1048" style="position:absolute" from="-34,12231" to="11883,12231" strokecolor="#969696"/>
                <v:line id="_x0000_s1049" style="position:absolute" from="-34,12793" to="11883,12793" strokecolor="#969696"/>
                <v:line id="_x0000_s1050" style="position:absolute" from="-34,13355" to="11883,13355" strokecolor="#969696"/>
                <v:line id="_x0000_s1051" style="position:absolute" from="-34,13917" to="11883,13917" strokecolor="#969696"/>
                <v:line id="_x0000_s1052" style="position:absolute" from="-34,14479" to="11883,14479" strokecolor="#969696"/>
                <v:line id="_x0000_s1053" style="position:absolute" from="-34,15041" to="11883,15041" strokecolor="#969696"/>
                <v:line id="_x0000_s1054" style="position:absolute" from="-34,15603" to="11883,15603" strokecolor="#969696"/>
              </v:group>
              <v:group id="_x0000_s1055" style="position:absolute;left:-799;top:9;width:14334;height:16785" coordorigin="-801,9" coordsize="14334,16785">
                <v:group id="_x0000_s1056" style="position:absolute;left:-1884;top:1377;width:16785;height:14049;rotation:90" coordorigin="-34,1554" coordsize="11950,14049">
                  <v:line id="_x0000_s1057" style="position:absolute" from="-34,1554" to="11883,1554" strokecolor="#969696"/>
                  <v:line id="_x0000_s1058" style="position:absolute" from="-34,2116" to="11883,2116" strokecolor="#969696"/>
                  <v:line id="_x0000_s1059" style="position:absolute" from="-34,2679" to="11883,2679" strokecolor="#969696"/>
                  <v:line id="_x0000_s1060" style="position:absolute" from="-34,3240" to="11883,3240" strokecolor="#969696"/>
                  <v:line id="_x0000_s1061" style="position:absolute" from="-1,3800" to="11916,3800" strokecolor="#969696"/>
                  <v:line id="_x0000_s1062" style="position:absolute" from="-1,4362" to="11916,4362" strokecolor="#969696"/>
                  <v:line id="_x0000_s1063" style="position:absolute" from="-1,4925" to="11916,4925" strokecolor="#969696"/>
                  <v:line id="_x0000_s1064" style="position:absolute" from="-1,5486" to="11916,5486" strokecolor="#969696"/>
                  <v:line id="_x0000_s1065" style="position:absolute" from="-34,6050" to="11883,6050" strokecolor="#969696"/>
                  <v:line id="_x0000_s1066" style="position:absolute" from="-34,6612" to="11883,6612" strokecolor="#969696"/>
                  <v:line id="_x0000_s1067" style="position:absolute" from="-34,7174" to="11883,7174" strokecolor="#969696"/>
                  <v:line id="_x0000_s1068" style="position:absolute" from="-34,7736" to="11883,7736" strokecolor="#969696"/>
                  <v:line id="_x0000_s1069" style="position:absolute" from="-34,8297" to="11883,8297" strokecolor="#969696"/>
                  <v:line id="_x0000_s1070" style="position:absolute" from="-34,8859" to="11883,8859" strokecolor="#969696"/>
                  <v:line id="_x0000_s1071" style="position:absolute" from="-34,9421" to="11883,9421" strokecolor="#969696"/>
                  <v:line id="_x0000_s1072" style="position:absolute" from="-34,9983" to="11883,9983" strokecolor="#969696"/>
                  <v:line id="_x0000_s1073" style="position:absolute" from="-34,10545" to="11883,10545" strokecolor="#969696"/>
                  <v:line id="_x0000_s1074" style="position:absolute" from="-34,11107" to="11883,11107" strokecolor="#969696"/>
                  <v:line id="_x0000_s1075" style="position:absolute" from="-34,11669" to="11883,11669" strokecolor="#969696"/>
                  <v:line id="_x0000_s1076" style="position:absolute" from="-34,12231" to="11883,12231" strokecolor="#969696"/>
                  <v:line id="_x0000_s1077" style="position:absolute" from="-34,12793" to="11883,12793" strokecolor="#969696"/>
                  <v:line id="_x0000_s1078" style="position:absolute" from="-34,13355" to="11883,13355" strokecolor="#969696"/>
                  <v:line id="_x0000_s1079" style="position:absolute" from="-34,13917" to="11883,13917" strokecolor="#969696"/>
                  <v:line id="_x0000_s1080" style="position:absolute" from="-34,14479" to="11883,14479" strokecolor="#969696"/>
                  <v:line id="_x0000_s1081" style="position:absolute" from="-34,15041" to="11883,15041" strokecolor="#969696"/>
                  <v:line id="_x0000_s1082" style="position:absolute" from="-34,15603" to="11883,15603" strokecolor="#969696"/>
                </v:group>
                <v:group id="_x0000_s1083" style="position:absolute;left:-801;top:9;width:14049;height:16785" coordorigin="-801,9" coordsize="14049,16785">
                  <v:group id="_x0000_s1084" style="position:absolute;left:9;top:279;width:11950;height:14049" coordorigin="-34,1554" coordsize="11950,14049" o:regroupid="1">
                    <v:line id="_x0000_s1085" style="position:absolute" from="-34,1554" to="11883,1554" strokecolor="#969696"/>
                    <v:line id="_x0000_s1086" style="position:absolute" from="-34,2116" to="11883,2116" strokecolor="#969696"/>
                    <v:line id="_x0000_s1087" style="position:absolute" from="-34,2679" to="11883,2679" strokecolor="#969696"/>
                    <v:line id="_x0000_s1088" style="position:absolute" from="-34,3240" to="11883,3240" strokecolor="#969696"/>
                    <v:line id="_x0000_s1089" style="position:absolute" from="-1,3800" to="11916,3800" strokecolor="#969696"/>
                    <v:line id="_x0000_s1090" style="position:absolute" from="-1,4362" to="11916,4362" strokecolor="#969696"/>
                    <v:line id="_x0000_s1091" style="position:absolute" from="-1,4925" to="11916,4925" strokecolor="#969696"/>
                    <v:line id="_x0000_s1092" style="position:absolute" from="-1,5486" to="11916,5486" strokecolor="#969696"/>
                    <v:line id="_x0000_s1093" style="position:absolute" from="-34,6050" to="11883,6050" strokecolor="#969696"/>
                    <v:line id="_x0000_s1094" style="position:absolute" from="-34,6612" to="11883,6612" strokecolor="#969696"/>
                    <v:line id="_x0000_s1095" style="position:absolute" from="-34,7174" to="11883,7174" strokecolor="#969696"/>
                    <v:line id="_x0000_s1096" style="position:absolute" from="-34,7736" to="11883,7736" strokecolor="#969696"/>
                    <v:line id="_x0000_s1097" style="position:absolute" from="-34,8297" to="11883,8297" strokecolor="#969696"/>
                    <v:line id="_x0000_s1098" style="position:absolute" from="-34,8859" to="11883,8859" strokecolor="#969696"/>
                    <v:line id="_x0000_s1099" style="position:absolute" from="-34,9421" to="11883,9421" strokecolor="#969696"/>
                    <v:line id="_x0000_s1100" style="position:absolute" from="-34,9983" to="11883,9983" strokecolor="#969696"/>
                    <v:line id="_x0000_s1101" style="position:absolute" from="-34,10545" to="11883,10545" strokecolor="#969696"/>
                    <v:line id="_x0000_s1102" style="position:absolute" from="-34,11107" to="11883,11107" strokecolor="#969696"/>
                    <v:line id="_x0000_s1103" style="position:absolute" from="-34,11669" to="11883,11669" strokecolor="#969696"/>
                    <v:line id="_x0000_s1104" style="position:absolute" from="-34,12231" to="11883,12231" strokecolor="#969696"/>
                    <v:line id="_x0000_s1105" style="position:absolute" from="-34,12793" to="11883,12793" strokecolor="#969696"/>
                    <v:line id="_x0000_s1106" style="position:absolute" from="-34,13355" to="11883,13355" strokecolor="#969696"/>
                    <v:line id="_x0000_s1107" style="position:absolute" from="-34,13917" to="11883,13917" strokecolor="#969696"/>
                    <v:line id="_x0000_s1108" style="position:absolute" from="-34,14479" to="11883,14479" strokecolor="#969696"/>
                    <v:line id="_x0000_s1109" style="position:absolute" from="-34,15041" to="11883,15041" strokecolor="#969696"/>
                    <v:line id="_x0000_s1110" style="position:absolute" from="-34,15603" to="11883,15603" strokecolor="#969696"/>
                  </v:group>
                  <v:group id="_x0000_s1111" style="position:absolute;left:-2169;top:1377;width:16785;height:14049;rotation:90" coordorigin="-34,1554" coordsize="11950,14049">
                    <v:line id="_x0000_s1112" style="position:absolute" from="-34,1554" to="11883,1554" strokecolor="#969696"/>
                    <v:line id="_x0000_s1113" style="position:absolute" from="-34,2116" to="11883,2116" strokecolor="#969696"/>
                    <v:line id="_x0000_s1114" style="position:absolute" from="-34,2679" to="11883,2679" strokecolor="#969696"/>
                    <v:line id="_x0000_s1115" style="position:absolute" from="-34,3240" to="11883,3240" strokecolor="#969696"/>
                    <v:line id="_x0000_s1116" style="position:absolute" from="-1,3800" to="11916,3800" strokecolor="#969696"/>
                    <v:line id="_x0000_s1117" style="position:absolute" from="-1,4362" to="11916,4362" strokecolor="#969696"/>
                    <v:line id="_x0000_s1118" style="position:absolute" from="-1,4925" to="11916,4925" strokecolor="#969696"/>
                    <v:line id="_x0000_s1119" style="position:absolute" from="-1,5486" to="11916,5486" strokecolor="#969696"/>
                    <v:line id="_x0000_s1120" style="position:absolute" from="-34,6050" to="11883,6050" strokecolor="#969696"/>
                    <v:line id="_x0000_s1121" style="position:absolute" from="-34,6612" to="11883,6612" strokecolor="#969696"/>
                    <v:line id="_x0000_s1122" style="position:absolute" from="-34,7174" to="11883,7174" strokecolor="#969696"/>
                    <v:line id="_x0000_s1123" style="position:absolute" from="-34,7736" to="11883,7736" strokecolor="#969696"/>
                    <v:line id="_x0000_s1124" style="position:absolute" from="-34,8297" to="11883,8297" strokecolor="#969696"/>
                    <v:line id="_x0000_s1125" style="position:absolute" from="-34,8859" to="11883,8859" strokecolor="#969696"/>
                    <v:line id="_x0000_s1126" style="position:absolute" from="-34,9421" to="11883,9421" strokecolor="#969696"/>
                    <v:line id="_x0000_s1127" style="position:absolute" from="-34,9983" to="11883,9983" strokecolor="#969696"/>
                    <v:line id="_x0000_s1128" style="position:absolute" from="-34,10545" to="11883,10545" strokecolor="#969696"/>
                    <v:line id="_x0000_s1129" style="position:absolute" from="-34,11107" to="11883,11107" strokecolor="#969696"/>
                    <v:line id="_x0000_s1130" style="position:absolute" from="-34,11669" to="11883,11669" strokecolor="#969696"/>
                    <v:line id="_x0000_s1131" style="position:absolute" from="-34,12231" to="11883,12231" strokecolor="#969696"/>
                    <v:line id="_x0000_s1132" style="position:absolute" from="-34,12793" to="11883,12793" strokecolor="#969696"/>
                    <v:line id="_x0000_s1133" style="position:absolute" from="-34,13355" to="11883,13355" strokecolor="#969696"/>
                    <v:line id="_x0000_s1134" style="position:absolute" from="-34,13917" to="11883,13917" strokecolor="#969696"/>
                    <v:line id="_x0000_s1135" style="position:absolute" from="-34,14479" to="11883,14479" strokecolor="#969696"/>
                    <v:line id="_x0000_s1136" style="position:absolute" from="-34,15041" to="11883,15041" strokecolor="#969696"/>
                    <v:line id="_x0000_s1137" style="position:absolute" from="-34,15603" to="11883,15603" strokecolor="#969696"/>
                  </v:group>
                  <v:group id="_x0000_s1138" style="position:absolute;left:9;top:14898;width:11917;height:1686" coordorigin="249,14898" coordsize="11917,1686">
                    <v:line id="_x0000_s1139" style="position:absolute" from="249,15175" to="12166,15175" o:regroupid="2" strokecolor="#969696"/>
                    <v:line id="_x0000_s1140" style="position:absolute" from="249,15737" to="12166,15737" o:regroupid="2" strokecolor="#969696"/>
                    <v:line id="_x0000_s1141" style="position:absolute" from="249,16299" to="12166,16299" o:regroupid="2" strokecolor="#969696"/>
                    <v:line id="_x0000_s1142" style="position:absolute" from="249,14898" to="12166,14898" o:regroupid="3" strokecolor="#969696"/>
                    <v:line id="_x0000_s1143" style="position:absolute" from="249,15460" to="12166,15460" o:regroupid="3" strokecolor="#969696"/>
                    <v:line id="_x0000_s1144" style="position:absolute" from="249,16022" to="12166,16022" o:regroupid="3" strokecolor="#969696"/>
                    <v:line id="_x0000_s1145" style="position:absolute" from="249,16584" to="12166,16584" o:regroupid="3" strokecolor="#969696"/>
                  </v:group>
                </v:group>
              </v:group>
            </v:group>
            <v:line id="_x0000_s1146" style="position:absolute" from="1226,-48" to="1226,16863" strokecolor="red" strokeweight="1.25pt"/>
          </v:group>
        </w:pict>
      </w:r>
      <w:r>
        <w:rPr>
          <w:noProof/>
        </w:rPr>
        <w:pict>
          <v:rect id="_x0000_s1147" style="position:absolute;margin-left:-7.4pt;margin-top:-1.05pt;width:502.4pt;height:28.2pt;z-index:-251647488" strokecolor="#b2a1c7" strokeweight="1pt">
            <v:fill color2="#ccc0d9" focusposition="1" focussize="" focus="100%" type="gradient"/>
            <v:shadow on="t" type="perspective" color="#3f3151" opacity=".5" offset="1pt" offset2="-3pt"/>
          </v:rect>
        </w:pic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 w:rsidRPr="00631773">
        <w:rPr>
          <w:rFonts w:ascii="Hand writing Mutlu" w:hAnsi="Hand writing Mutlu" w:cs="Hand writing Mutlu"/>
          <w:sz w:val="36"/>
          <w:szCs w:val="36"/>
        </w:rPr>
        <w:t>TOPLAMA İŞLEMİ - PROBLEM ÇÖZÜYORUM</w:t>
      </w:r>
    </w:p>
    <w:p w:rsidR="000D2375" w:rsidRPr="00631773" w:rsidRDefault="000D2375" w:rsidP="00631773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</w:rPr>
        <w:pict>
          <v:rect id="_x0000_s1148" style="position:absolute;margin-left:-.9pt;margin-top:1.8pt;width:84pt;height:25.2pt;z-index:-251648512" strokecolor="#4bacc6" strokeweight="2.5pt">
            <v:shadow color="#868686"/>
          </v:rect>
        </w:pict>
      </w:r>
      <w:r w:rsidRPr="00631773">
        <w:rPr>
          <w:rFonts w:ascii="Hand writing Mutlu" w:hAnsi="Hand writing Mutlu" w:cs="Hand writing Mutlu"/>
          <w:sz w:val="36"/>
          <w:szCs w:val="36"/>
          <w:u w:val="single"/>
        </w:rPr>
        <w:t>Problem:</w:t>
      </w:r>
      <w:r w:rsidRPr="00631773">
        <w:rPr>
          <w:rFonts w:ascii="Hand writing Mutlu" w:hAnsi="Hand writing Mutlu" w:cs="Hand writing Mutlu"/>
          <w:sz w:val="36"/>
          <w:szCs w:val="36"/>
        </w:rPr>
        <w:t xml:space="preserve"> Dolabımda 6 tane hikaye kitabım vardı. Tatilde 4 tane daha aldım. Toplam kaç kitabım oldu?</w:t>
      </w:r>
    </w:p>
    <w:p w:rsidR="000D2375" w:rsidRPr="00631773" w:rsidRDefault="000D2375" w:rsidP="00631773">
      <w:pPr>
        <w:tabs>
          <w:tab w:val="left" w:pos="5484"/>
        </w:tabs>
        <w:rPr>
          <w:rFonts w:ascii="Hand writing Mutlu" w:hAnsi="Hand writing Mutlu" w:cs="Hand writing Mutlu"/>
          <w:sz w:val="36"/>
          <w:szCs w:val="36"/>
        </w:rPr>
      </w:pPr>
      <w:r w:rsidRPr="00B16AA3">
        <w:rPr>
          <w:rFonts w:ascii="Hand writing Mutlu" w:hAnsi="Hand writing Mutlu" w:cs="Hand writing Mutlu"/>
          <w:b/>
          <w:bCs/>
          <w:sz w:val="36"/>
          <w:szCs w:val="36"/>
          <w:highlight w:val="lightGray"/>
          <w:u w:val="single"/>
        </w:rPr>
        <w:t>Verilenler:</w:t>
      </w:r>
      <w:r w:rsidRPr="00631773">
        <w:rPr>
          <w:rFonts w:ascii="Hand writing Mutlu" w:hAnsi="Hand writing Mutlu" w:cs="Hand writing Mutlu"/>
          <w:sz w:val="36"/>
          <w:szCs w:val="36"/>
        </w:rPr>
        <w:t xml:space="preserve"> </w:t>
      </w:r>
      <w:r>
        <w:rPr>
          <w:rFonts w:ascii="Hand writing Mutlu" w:hAnsi="Hand writing Mutlu" w:cs="Hand writing Mutlu"/>
          <w:sz w:val="36"/>
          <w:szCs w:val="36"/>
        </w:rPr>
        <w:tab/>
      </w:r>
      <w:r w:rsidRPr="00B16AA3">
        <w:rPr>
          <w:rFonts w:ascii="Hand writing Mutlu" w:hAnsi="Hand writing Mutlu" w:cs="Hand writing Mutlu"/>
          <w:b/>
          <w:bCs/>
          <w:sz w:val="36"/>
          <w:szCs w:val="36"/>
          <w:highlight w:val="lightGray"/>
          <w:u w:val="single"/>
        </w:rPr>
        <w:t>İstenen:</w:t>
      </w:r>
    </w:p>
    <w:p w:rsidR="000D2375" w:rsidRDefault="000D2375" w:rsidP="00631773">
      <w:pPr>
        <w:rPr>
          <w:rFonts w:ascii="Hand writing Mutlu" w:hAnsi="Hand writing Mutlu" w:cs="Hand writing Mutlu"/>
          <w:sz w:val="36"/>
          <w:szCs w:val="36"/>
        </w:rPr>
      </w:pPr>
      <w:r w:rsidRPr="00631773">
        <w:rPr>
          <w:rFonts w:ascii="Hand writing Mutlu" w:hAnsi="Hand writing Mutlu" w:cs="Hand writing Mutlu"/>
          <w:sz w:val="36"/>
          <w:szCs w:val="36"/>
        </w:rPr>
        <w:t>6 hikaye kitabı</w:t>
      </w:r>
      <w:r>
        <w:rPr>
          <w:rFonts w:ascii="Hand writing Mutlu" w:hAnsi="Hand writing Mutlu" w:cs="Hand writing Mutlu"/>
          <w:sz w:val="36"/>
          <w:szCs w:val="36"/>
        </w:rPr>
        <w:t>m vardı.        Toplam kaç kitabı olduğu</w:t>
      </w:r>
    </w:p>
    <w:p w:rsidR="000D2375" w:rsidRPr="00631773" w:rsidRDefault="000D2375" w:rsidP="00631773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4 tane daha aldım.              soruluyor.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</w:rPr>
        <w:pict>
          <v:group id="_x0000_s1149" style="position:absolute;margin-left:314.35pt;margin-top:26.2pt;width:59.75pt;height:87.1pt;z-index:-251649536" coordorigin="11207,5040" coordsize="840,144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0" type="#_x0000_t202" style="position:absolute;left:11400;top:5040;width:555;height:470" stroked="f">
              <v:textbox style="mso-next-textbox:#_x0000_s1150">
                <w:txbxContent>
                  <w:p w:rsidR="000D2375" w:rsidRPr="00B16AA3" w:rsidRDefault="000D2375" w:rsidP="00B16AA3">
                    <w:pP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6</w:t>
                    </w:r>
                  </w:p>
                </w:txbxContent>
              </v:textbox>
            </v:shape>
            <v:shape id="_x0000_s1151" type="#_x0000_t202" style="position:absolute;left:11400;top:5510;width:555;height:470" stroked="f">
              <v:textbox style="mso-next-textbox:#_x0000_s1151">
                <w:txbxContent>
                  <w:p w:rsidR="000D2375" w:rsidRPr="00B16AA3" w:rsidRDefault="000D2375" w:rsidP="00B16AA3">
                    <w:pPr>
                      <w:jc w:val="center"/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 xml:space="preserve"> 4</w:t>
                    </w:r>
                  </w:p>
                </w:txbxContent>
              </v:textbox>
            </v:shape>
            <v:group id="_x0000_s1152" style="position:absolute;left:11207;top:5735;width:840;height:223" coordorigin="11115,6035" coordsize="840,22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53" type="#_x0000_t32" style="position:absolute;left:11115;top:6258;width:840;height:0" o:connectortype="straight" strokeweight="1.25pt"/>
              <v:group id="_x0000_s1154" style="position:absolute;left:11115;top:6035;width:182;height:188" coordorigin="11218,6798" coordsize="182,188">
                <v:shape id="_x0000_s1155" type="#_x0000_t32" style="position:absolute;left:11310;top:6798;width:0;height:188" o:connectortype="straight" strokeweight="1.25pt"/>
                <v:shape id="_x0000_s1156" type="#_x0000_t32" style="position:absolute;left:11218;top:6885;width:182;height:1" o:connectortype="straight" strokeweight="1.25pt"/>
              </v:group>
            </v:group>
            <v:shape id="_x0000_s1157" type="#_x0000_t202" style="position:absolute;left:11400;top:6012;width:555;height:470" stroked="f">
              <v:textbox style="mso-next-textbox:#_x0000_s1157">
                <w:txbxContent>
                  <w:p w:rsidR="000D2375" w:rsidRPr="00B16AA3" w:rsidRDefault="000D2375" w:rsidP="00B16AA3">
                    <w:pPr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</w:pPr>
                    <w:r w:rsidRPr="00B16AA3">
                      <w:rPr>
                        <w:rFonts w:ascii="Hand writing Mutlu" w:hAnsi="Hand writing Mutlu" w:cs="Hand writing Mutlu"/>
                        <w:sz w:val="36"/>
                        <w:szCs w:val="36"/>
                      </w:rPr>
                      <w:t>10</w:t>
                    </w:r>
                  </w:p>
                </w:txbxContent>
              </v:textbox>
            </v:shape>
          </v:group>
        </w:pict>
      </w:r>
      <w:r w:rsidRPr="00B16AA3">
        <w:rPr>
          <w:rFonts w:ascii="Hand writing Mutlu" w:hAnsi="Hand writing Mutlu" w:cs="Hand writing Mutlu"/>
          <w:b/>
          <w:bCs/>
          <w:sz w:val="36"/>
          <w:szCs w:val="36"/>
          <w:highlight w:val="lightGray"/>
          <w:u w:val="single"/>
        </w:rPr>
        <w:t>Çözüm:</w:t>
      </w:r>
      <w:r>
        <w:rPr>
          <w:rFonts w:ascii="Hand writing Mutlu" w:hAnsi="Hand writing Mutlu" w:cs="Hand writing Mutlu"/>
          <w:b/>
          <w:bCs/>
          <w:sz w:val="36"/>
          <w:szCs w:val="36"/>
          <w:u w:val="single"/>
        </w:rPr>
        <w:t xml:space="preserve"> </w:t>
      </w:r>
      <w:r>
        <w:rPr>
          <w:rFonts w:ascii="Hand writing Mutlu" w:hAnsi="Hand writing Mutlu" w:cs="Hand writing Mutlu"/>
          <w:sz w:val="36"/>
          <w:szCs w:val="36"/>
        </w:rPr>
        <w:t>Kitapları çoğaldığı için toplama işlemi yapılır.</w:t>
      </w:r>
    </w:p>
    <w:p w:rsidR="000D2375" w:rsidRPr="003223FB" w:rsidRDefault="000D2375" w:rsidP="003223FB">
      <w:pPr>
        <w:tabs>
          <w:tab w:val="left" w:pos="6612"/>
          <w:tab w:val="left" w:pos="6888"/>
          <w:tab w:val="left" w:pos="7164"/>
        </w:tabs>
        <w:rPr>
          <w:rFonts w:ascii="Hand writing Mutlu" w:hAnsi="Hand writing Mutlu" w:cs="Hand writing Mutlu"/>
          <w:sz w:val="36"/>
          <w:szCs w:val="36"/>
        </w:rPr>
      </w:pPr>
      <w:r>
        <w:rPr>
          <w:noProof/>
        </w:rPr>
        <w:pict>
          <v:oval id="_x0000_s1158" style="position:absolute;margin-left:242.05pt;margin-top:37.9pt;width:13.85pt;height:13.85pt;z-index:251665920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59" style="position:absolute;margin-left:225.35pt;margin-top:37.9pt;width:13.85pt;height:13.85pt;z-index:251664896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0" style="position:absolute;margin-left:207.6pt;margin-top:37.9pt;width:13.85pt;height:13.85pt;z-index:251663872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1" style="position:absolute;margin-left:189.35pt;margin-top:37.9pt;width:13.85pt;height:13.85pt;z-index:251662848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2" style="position:absolute;margin-left:171.6pt;margin-top:37.9pt;width:13.85pt;height:13.85pt;z-index:251661824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3" style="position:absolute;margin-left:242.05pt;margin-top:20.6pt;width:13.85pt;height:13.85pt;z-index:251660800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4" style="position:absolute;margin-left:225.35pt;margin-top:20.2pt;width:13.85pt;height:13.85pt;z-index:251658752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5" style="position:absolute;margin-left:206.7pt;margin-top:20.2pt;width:13.85pt;height:13.85pt;z-index:251657728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6" style="position:absolute;margin-left:189.35pt;margin-top:20.2pt;width:13.85pt;height:13.85pt;z-index:251659776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7" style="position:absolute;margin-left:172pt;margin-top:20.6pt;width:13.85pt;height:13.85pt;z-index:251656704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8" style="position:absolute;margin-left:119.75pt;margin-top:37.9pt;width:13.85pt;height:13.85pt;z-index:251653632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69" style="position:absolute;margin-left:101.55pt;margin-top:37.9pt;width:13.85pt;height:13.85pt;z-index:251655680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0" style="position:absolute;margin-left:119.75pt;margin-top:20.6pt;width:13.85pt;height:13.85pt;z-index:251652608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1" style="position:absolute;margin-left:101.55pt;margin-top:20.6pt;width:13.85pt;height:13.85pt;z-index:251654656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2" style="position:absolute;margin-left:27.95pt;margin-top:37.9pt;width:13.85pt;height:13.85pt;z-index:251648512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3" style="position:absolute;margin-left:45.35pt;margin-top:37.9pt;width:13.85pt;height:13.85pt;z-index:251650560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4" style="position:absolute;margin-left:62.75pt;margin-top:37.9pt;width:13.85pt;height:13.85pt;z-index:251651584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5" style="position:absolute;margin-left:27.95pt;margin-top:20.6pt;width:13.85pt;height:13.85pt;z-index:251649536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6" style="position:absolute;margin-left:62.75pt;margin-top:20.6pt;width:13.85pt;height:13.85pt;z-index:251647488" strokecolor="#8064a2" strokeweight="5pt">
            <v:stroke linestyle="thickThin"/>
            <v:shadow color="#868686"/>
          </v:oval>
        </w:pict>
      </w:r>
      <w:r>
        <w:rPr>
          <w:noProof/>
        </w:rPr>
        <w:pict>
          <v:oval id="_x0000_s1177" style="position:absolute;margin-left:45.35pt;margin-top:20.6pt;width:13.85pt;height:13.85pt;z-index:251646464" strokecolor="#8064a2" strokeweight="5pt">
            <v:stroke linestyle="thickThin"/>
            <v:shadow color="#868686"/>
          </v:oval>
        </w:pict>
      </w:r>
      <w:r>
        <w:rPr>
          <w:rFonts w:ascii="Hand writing Mutlu" w:hAnsi="Hand writing Mutlu" w:cs="Hand writing Mutlu"/>
          <w:sz w:val="36"/>
          <w:szCs w:val="36"/>
        </w:rPr>
        <w:t xml:space="preserve">          </w:t>
      </w:r>
      <w:r w:rsidRPr="003223FB">
        <w:rPr>
          <w:rFonts w:ascii="Hand writing Mutlu" w:hAnsi="Hand writing Mutlu" w:cs="Hand writing Mutlu"/>
          <w:sz w:val="72"/>
          <w:szCs w:val="72"/>
        </w:rPr>
        <w:t>+</w:t>
      </w:r>
      <w:r>
        <w:rPr>
          <w:rFonts w:ascii="Hand writing Mutlu" w:hAnsi="Hand writing Mutlu" w:cs="Hand writing Mutlu"/>
          <w:sz w:val="72"/>
          <w:szCs w:val="72"/>
        </w:rPr>
        <w:t xml:space="preserve">   =</w:t>
      </w:r>
      <w:r>
        <w:rPr>
          <w:rFonts w:ascii="Hand writing Mutlu" w:hAnsi="Hand writing Mutlu" w:cs="Hand writing Mutlu"/>
          <w:sz w:val="72"/>
          <w:szCs w:val="72"/>
        </w:rPr>
        <w:tab/>
      </w:r>
      <w:r w:rsidRPr="003223FB">
        <w:rPr>
          <w:rFonts w:ascii="Hand writing Mutlu" w:hAnsi="Hand writing Mutlu" w:cs="Hand writing Mutlu"/>
          <w:sz w:val="36"/>
          <w:szCs w:val="36"/>
        </w:rPr>
        <w:tab/>
      </w:r>
      <w:r>
        <w:rPr>
          <w:rFonts w:ascii="Hand writing Mutlu" w:hAnsi="Hand writing Mutlu" w:cs="Hand writing Mutlu"/>
          <w:sz w:val="36"/>
          <w:szCs w:val="36"/>
        </w:rPr>
        <w:tab/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   6   +  4    =     10               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Problem: Bir otobüste 13 yolcu vardı. Durakta 6 yolcu daha bindi. Otobüste toplam kaç yolcu oldu?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Verilenler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</w:t>
      </w:r>
    </w:p>
    <w:p w:rsidR="000D2375" w:rsidRDefault="000D2375" w:rsidP="005019AF"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İstenen: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>
        <w:rPr>
          <w:sz w:val="36"/>
          <w:szCs w:val="36"/>
        </w:rPr>
        <w:t>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...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  <w:highlight w:val="lightGray"/>
        </w:rPr>
        <w:t>Çözü</w:t>
      </w: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m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Problem: Arda</w:t>
      </w:r>
      <w:r>
        <w:rPr>
          <w:sz w:val="36"/>
          <w:szCs w:val="36"/>
        </w:rPr>
        <w:t>’</w:t>
      </w:r>
      <w:r>
        <w:rPr>
          <w:rFonts w:ascii="Hand writing Mutlu" w:hAnsi="Hand writing Mutlu" w:cs="Hand writing Mutlu"/>
          <w:sz w:val="36"/>
          <w:szCs w:val="36"/>
        </w:rPr>
        <w:t>nın 8 tane cevizi vardı. 4 ceviz ablası, 3 ceviz de annesi verdi. Arda</w:t>
      </w:r>
      <w:r>
        <w:rPr>
          <w:sz w:val="36"/>
          <w:szCs w:val="36"/>
        </w:rPr>
        <w:t>’</w:t>
      </w:r>
      <w:r>
        <w:rPr>
          <w:rFonts w:ascii="Hand writing Mutlu" w:hAnsi="Hand writing Mutlu" w:cs="Hand writing Mutlu"/>
          <w:sz w:val="36"/>
          <w:szCs w:val="36"/>
        </w:rPr>
        <w:t>nın toplam kaç cevizi oldu?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Verilenler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İstenen: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>
        <w:rPr>
          <w:sz w:val="36"/>
          <w:szCs w:val="36"/>
        </w:rPr>
        <w:t>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...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  <w:highlight w:val="lightGray"/>
        </w:rPr>
      </w:pP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  <w:highlight w:val="lightGray"/>
        </w:rPr>
        <w:t>Çözü</w:t>
      </w: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m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noProof/>
        </w:rPr>
        <w:pict>
          <v:group id="_x0000_s1178" style="position:absolute;margin-left:-104.45pt;margin-top:-37.7pt;width:716.7pt;height:845.55pt;z-index:-251646464" coordorigin="-799,-48" coordsize="14334,16911">
            <v:group id="_x0000_s1179" style="position:absolute;left:-799;top:9;width:14334;height:16785" coordorigin="-799,9" coordsize="14334,16785">
              <v:group id="_x0000_s1180" style="position:absolute;left:11;top:564;width:11950;height:14049" coordorigin="-34,1554" coordsize="11950,14049">
                <v:line id="_x0000_s1181" style="position:absolute" from="-34,1554" to="11883,1554" strokecolor="#969696"/>
                <v:line id="_x0000_s1182" style="position:absolute" from="-34,2116" to="11883,2116" strokecolor="#969696"/>
                <v:line id="_x0000_s1183" style="position:absolute" from="-34,2679" to="11883,2679" strokecolor="#969696"/>
                <v:line id="_x0000_s1184" style="position:absolute" from="-34,3240" to="11883,3240" strokecolor="#969696"/>
                <v:line id="_x0000_s1185" style="position:absolute" from="-1,3800" to="11916,3800" strokecolor="#969696"/>
                <v:line id="_x0000_s1186" style="position:absolute" from="-1,4362" to="11916,4362" strokecolor="#969696"/>
                <v:line id="_x0000_s1187" style="position:absolute" from="-1,4925" to="11916,4925" strokecolor="#969696"/>
                <v:line id="_x0000_s1188" style="position:absolute" from="-1,5486" to="11916,5486" strokecolor="#969696"/>
                <v:line id="_x0000_s1189" style="position:absolute" from="-34,6050" to="11883,6050" strokecolor="#969696"/>
                <v:line id="_x0000_s1190" style="position:absolute" from="-34,6612" to="11883,6612" strokecolor="#969696"/>
                <v:line id="_x0000_s1191" style="position:absolute" from="-34,7174" to="11883,7174" strokecolor="#969696"/>
                <v:line id="_x0000_s1192" style="position:absolute" from="-34,7736" to="11883,7736" strokecolor="#969696"/>
                <v:line id="_x0000_s1193" style="position:absolute" from="-34,8297" to="11883,8297" strokecolor="#969696"/>
                <v:line id="_x0000_s1194" style="position:absolute" from="-34,8859" to="11883,8859" strokecolor="#969696"/>
                <v:line id="_x0000_s1195" style="position:absolute" from="-34,9421" to="11883,9421" strokecolor="#969696"/>
                <v:line id="_x0000_s1196" style="position:absolute" from="-34,9983" to="11883,9983" strokecolor="#969696"/>
                <v:line id="_x0000_s1197" style="position:absolute" from="-34,10545" to="11883,10545" strokecolor="#969696"/>
                <v:line id="_x0000_s1198" style="position:absolute" from="-34,11107" to="11883,11107" strokecolor="#969696"/>
                <v:line id="_x0000_s1199" style="position:absolute" from="-34,11669" to="11883,11669" strokecolor="#969696"/>
                <v:line id="_x0000_s1200" style="position:absolute" from="-34,12231" to="11883,12231" strokecolor="#969696"/>
                <v:line id="_x0000_s1201" style="position:absolute" from="-34,12793" to="11883,12793" strokecolor="#969696"/>
                <v:line id="_x0000_s1202" style="position:absolute" from="-34,13355" to="11883,13355" strokecolor="#969696"/>
                <v:line id="_x0000_s1203" style="position:absolute" from="-34,13917" to="11883,13917" strokecolor="#969696"/>
                <v:line id="_x0000_s1204" style="position:absolute" from="-34,14479" to="11883,14479" strokecolor="#969696"/>
                <v:line id="_x0000_s1205" style="position:absolute" from="-34,15041" to="11883,15041" strokecolor="#969696"/>
                <v:line id="_x0000_s1206" style="position:absolute" from="-34,15603" to="11883,15603" strokecolor="#969696"/>
              </v:group>
              <v:group id="_x0000_s1207" style="position:absolute;left:-799;top:9;width:14334;height:16785" coordorigin="-801,9" coordsize="14334,16785">
                <v:group id="_x0000_s1208" style="position:absolute;left:-1884;top:1377;width:16785;height:14049;rotation:90" coordorigin="-34,1554" coordsize="11950,14049">
                  <v:line id="_x0000_s1209" style="position:absolute" from="-34,1554" to="11883,1554" strokecolor="#969696"/>
                  <v:line id="_x0000_s1210" style="position:absolute" from="-34,2116" to="11883,2116" strokecolor="#969696"/>
                  <v:line id="_x0000_s1211" style="position:absolute" from="-34,2679" to="11883,2679" strokecolor="#969696"/>
                  <v:line id="_x0000_s1212" style="position:absolute" from="-34,3240" to="11883,3240" strokecolor="#969696"/>
                  <v:line id="_x0000_s1213" style="position:absolute" from="-1,3800" to="11916,3800" strokecolor="#969696"/>
                  <v:line id="_x0000_s1214" style="position:absolute" from="-1,4362" to="11916,4362" strokecolor="#969696"/>
                  <v:line id="_x0000_s1215" style="position:absolute" from="-1,4925" to="11916,4925" strokecolor="#969696"/>
                  <v:line id="_x0000_s1216" style="position:absolute" from="-1,5486" to="11916,5486" strokecolor="#969696"/>
                  <v:line id="_x0000_s1217" style="position:absolute" from="-34,6050" to="11883,6050" strokecolor="#969696"/>
                  <v:line id="_x0000_s1218" style="position:absolute" from="-34,6612" to="11883,6612" strokecolor="#969696"/>
                  <v:line id="_x0000_s1219" style="position:absolute" from="-34,7174" to="11883,7174" strokecolor="#969696"/>
                  <v:line id="_x0000_s1220" style="position:absolute" from="-34,7736" to="11883,7736" strokecolor="#969696"/>
                  <v:line id="_x0000_s1221" style="position:absolute" from="-34,8297" to="11883,8297" strokecolor="#969696"/>
                  <v:line id="_x0000_s1222" style="position:absolute" from="-34,8859" to="11883,8859" strokecolor="#969696"/>
                  <v:line id="_x0000_s1223" style="position:absolute" from="-34,9421" to="11883,9421" strokecolor="#969696"/>
                  <v:line id="_x0000_s1224" style="position:absolute" from="-34,9983" to="11883,9983" strokecolor="#969696"/>
                  <v:line id="_x0000_s1225" style="position:absolute" from="-34,10545" to="11883,10545" strokecolor="#969696"/>
                  <v:line id="_x0000_s1226" style="position:absolute" from="-34,11107" to="11883,11107" strokecolor="#969696"/>
                  <v:line id="_x0000_s1227" style="position:absolute" from="-34,11669" to="11883,11669" strokecolor="#969696"/>
                  <v:line id="_x0000_s1228" style="position:absolute" from="-34,12231" to="11883,12231" strokecolor="#969696"/>
                  <v:line id="_x0000_s1229" style="position:absolute" from="-34,12793" to="11883,12793" strokecolor="#969696"/>
                  <v:line id="_x0000_s1230" style="position:absolute" from="-34,13355" to="11883,13355" strokecolor="#969696"/>
                  <v:line id="_x0000_s1231" style="position:absolute" from="-34,13917" to="11883,13917" strokecolor="#969696"/>
                  <v:line id="_x0000_s1232" style="position:absolute" from="-34,14479" to="11883,14479" strokecolor="#969696"/>
                  <v:line id="_x0000_s1233" style="position:absolute" from="-34,15041" to="11883,15041" strokecolor="#969696"/>
                  <v:line id="_x0000_s1234" style="position:absolute" from="-34,15603" to="11883,15603" strokecolor="#969696"/>
                </v:group>
                <v:group id="_x0000_s1235" style="position:absolute;left:-801;top:9;width:14049;height:16785" coordorigin="-801,9" coordsize="14049,16785">
                  <v:group id="_x0000_s1236" style="position:absolute;left:9;top:279;width:11950;height:14049" coordorigin="-34,1554" coordsize="11950,14049">
                    <v:line id="_x0000_s1237" style="position:absolute" from="-34,1554" to="11883,1554" strokecolor="#969696"/>
                    <v:line id="_x0000_s1238" style="position:absolute" from="-34,2116" to="11883,2116" strokecolor="#969696"/>
                    <v:line id="_x0000_s1239" style="position:absolute" from="-34,2679" to="11883,2679" strokecolor="#969696"/>
                    <v:line id="_x0000_s1240" style="position:absolute" from="-34,3240" to="11883,3240" strokecolor="#969696"/>
                    <v:line id="_x0000_s1241" style="position:absolute" from="-1,3800" to="11916,3800" strokecolor="#969696"/>
                    <v:line id="_x0000_s1242" style="position:absolute" from="-1,4362" to="11916,4362" strokecolor="#969696"/>
                    <v:line id="_x0000_s1243" style="position:absolute" from="-1,4925" to="11916,4925" strokecolor="#969696"/>
                    <v:line id="_x0000_s1244" style="position:absolute" from="-1,5486" to="11916,5486" strokecolor="#969696"/>
                    <v:line id="_x0000_s1245" style="position:absolute" from="-34,6050" to="11883,6050" strokecolor="#969696"/>
                    <v:line id="_x0000_s1246" style="position:absolute" from="-34,6612" to="11883,6612" strokecolor="#969696"/>
                    <v:line id="_x0000_s1247" style="position:absolute" from="-34,7174" to="11883,7174" strokecolor="#969696"/>
                    <v:line id="_x0000_s1248" style="position:absolute" from="-34,7736" to="11883,7736" strokecolor="#969696"/>
                    <v:line id="_x0000_s1249" style="position:absolute" from="-34,8297" to="11883,8297" strokecolor="#969696"/>
                    <v:line id="_x0000_s1250" style="position:absolute" from="-34,8859" to="11883,8859" strokecolor="#969696"/>
                    <v:line id="_x0000_s1251" style="position:absolute" from="-34,9421" to="11883,9421" strokecolor="#969696"/>
                    <v:line id="_x0000_s1252" style="position:absolute" from="-34,9983" to="11883,9983" strokecolor="#969696"/>
                    <v:line id="_x0000_s1253" style="position:absolute" from="-34,10545" to="11883,10545" strokecolor="#969696"/>
                    <v:line id="_x0000_s1254" style="position:absolute" from="-34,11107" to="11883,11107" strokecolor="#969696"/>
                    <v:line id="_x0000_s1255" style="position:absolute" from="-34,11669" to="11883,11669" strokecolor="#969696"/>
                    <v:line id="_x0000_s1256" style="position:absolute" from="-34,12231" to="11883,12231" strokecolor="#969696"/>
                    <v:line id="_x0000_s1257" style="position:absolute" from="-34,12793" to="11883,12793" strokecolor="#969696"/>
                    <v:line id="_x0000_s1258" style="position:absolute" from="-34,13355" to="11883,13355" strokecolor="#969696"/>
                    <v:line id="_x0000_s1259" style="position:absolute" from="-34,13917" to="11883,13917" strokecolor="#969696"/>
                    <v:line id="_x0000_s1260" style="position:absolute" from="-34,14479" to="11883,14479" strokecolor="#969696"/>
                    <v:line id="_x0000_s1261" style="position:absolute" from="-34,15041" to="11883,15041" strokecolor="#969696"/>
                    <v:line id="_x0000_s1262" style="position:absolute" from="-34,15603" to="11883,15603" strokecolor="#969696"/>
                  </v:group>
                  <v:group id="_x0000_s1263" style="position:absolute;left:-2169;top:1377;width:16785;height:14049;rotation:90" coordorigin="-34,1554" coordsize="11950,14049">
                    <v:line id="_x0000_s1264" style="position:absolute" from="-34,1554" to="11883,1554" strokecolor="#969696"/>
                    <v:line id="_x0000_s1265" style="position:absolute" from="-34,2116" to="11883,2116" strokecolor="#969696"/>
                    <v:line id="_x0000_s1266" style="position:absolute" from="-34,2679" to="11883,2679" strokecolor="#969696"/>
                    <v:line id="_x0000_s1267" style="position:absolute" from="-34,3240" to="11883,3240" strokecolor="#969696"/>
                    <v:line id="_x0000_s1268" style="position:absolute" from="-1,3800" to="11916,3800" strokecolor="#969696"/>
                    <v:line id="_x0000_s1269" style="position:absolute" from="-1,4362" to="11916,4362" strokecolor="#969696"/>
                    <v:line id="_x0000_s1270" style="position:absolute" from="-1,4925" to="11916,4925" strokecolor="#969696"/>
                    <v:line id="_x0000_s1271" style="position:absolute" from="-1,5486" to="11916,5486" strokecolor="#969696"/>
                    <v:line id="_x0000_s1272" style="position:absolute" from="-34,6050" to="11883,6050" strokecolor="#969696"/>
                    <v:line id="_x0000_s1273" style="position:absolute" from="-34,6612" to="11883,6612" strokecolor="#969696"/>
                    <v:line id="_x0000_s1274" style="position:absolute" from="-34,7174" to="11883,7174" strokecolor="#969696"/>
                    <v:line id="_x0000_s1275" style="position:absolute" from="-34,7736" to="11883,7736" strokecolor="#969696"/>
                    <v:line id="_x0000_s1276" style="position:absolute" from="-34,8297" to="11883,8297" strokecolor="#969696"/>
                    <v:line id="_x0000_s1277" style="position:absolute" from="-34,8859" to="11883,8859" strokecolor="#969696"/>
                    <v:line id="_x0000_s1278" style="position:absolute" from="-34,9421" to="11883,9421" strokecolor="#969696"/>
                    <v:line id="_x0000_s1279" style="position:absolute" from="-34,9983" to="11883,9983" strokecolor="#969696"/>
                    <v:line id="_x0000_s1280" style="position:absolute" from="-34,10545" to="11883,10545" strokecolor="#969696"/>
                    <v:line id="_x0000_s1281" style="position:absolute" from="-34,11107" to="11883,11107" strokecolor="#969696"/>
                    <v:line id="_x0000_s1282" style="position:absolute" from="-34,11669" to="11883,11669" strokecolor="#969696"/>
                    <v:line id="_x0000_s1283" style="position:absolute" from="-34,12231" to="11883,12231" strokecolor="#969696"/>
                    <v:line id="_x0000_s1284" style="position:absolute" from="-34,12793" to="11883,12793" strokecolor="#969696"/>
                    <v:line id="_x0000_s1285" style="position:absolute" from="-34,13355" to="11883,13355" strokecolor="#969696"/>
                    <v:line id="_x0000_s1286" style="position:absolute" from="-34,13917" to="11883,13917" strokecolor="#969696"/>
                    <v:line id="_x0000_s1287" style="position:absolute" from="-34,14479" to="11883,14479" strokecolor="#969696"/>
                    <v:line id="_x0000_s1288" style="position:absolute" from="-34,15041" to="11883,15041" strokecolor="#969696"/>
                    <v:line id="_x0000_s1289" style="position:absolute" from="-34,15603" to="11883,15603" strokecolor="#969696"/>
                  </v:group>
                  <v:group id="_x0000_s1290" style="position:absolute;left:9;top:14898;width:11917;height:1686" coordorigin="249,14898" coordsize="11917,1686">
                    <v:line id="_x0000_s1291" style="position:absolute" from="249,15175" to="12166,15175" strokecolor="#969696"/>
                    <v:line id="_x0000_s1292" style="position:absolute" from="249,15737" to="12166,15737" strokecolor="#969696"/>
                    <v:line id="_x0000_s1293" style="position:absolute" from="249,16299" to="12166,16299" strokecolor="#969696"/>
                    <v:line id="_x0000_s1294" style="position:absolute" from="249,14898" to="12166,14898" strokecolor="#969696"/>
                    <v:line id="_x0000_s1295" style="position:absolute" from="249,15460" to="12166,15460" strokecolor="#969696"/>
                    <v:line id="_x0000_s1296" style="position:absolute" from="249,16022" to="12166,16022" strokecolor="#969696"/>
                    <v:line id="_x0000_s1297" style="position:absolute" from="249,16584" to="12166,16584" strokecolor="#969696"/>
                  </v:group>
                </v:group>
              </v:group>
            </v:group>
            <v:line id="_x0000_s1298" style="position:absolute" from="1226,-48" to="1226,16863" strokecolor="red" strokeweight="1.25pt"/>
          </v:group>
        </w:pict>
      </w:r>
      <w:r>
        <w:rPr>
          <w:rFonts w:ascii="Hand writing Mutlu" w:hAnsi="Hand writing Mutlu" w:cs="Hand writing Mutlu"/>
          <w:sz w:val="36"/>
          <w:szCs w:val="36"/>
        </w:rPr>
        <w:t>Problem: Sevda 5, Alpay 6, Sergen 7 yaşındadır. Her üçünün yaşları toplamı kaçtır?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Verilenler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İstenen: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>
        <w:rPr>
          <w:sz w:val="36"/>
          <w:szCs w:val="36"/>
        </w:rPr>
        <w:t>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...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  <w:highlight w:val="lightGray"/>
        </w:rPr>
      </w:pP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  <w:highlight w:val="lightGray"/>
        </w:rPr>
        <w:t>Çözü</w:t>
      </w: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m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Problem: Esma kırtasiyeden 2 liraya defter, 1 liraya kalem ve 5 liraya kitap almıştır. Esma kırtasiyeye kaç lira ödemiştir.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Verilenler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İstenen: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>
        <w:rPr>
          <w:sz w:val="36"/>
          <w:szCs w:val="36"/>
        </w:rPr>
        <w:t>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...</w:t>
      </w: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  <w:highlight w:val="lightGray"/>
        </w:rPr>
      </w:pPr>
    </w:p>
    <w:p w:rsidR="000D2375" w:rsidRDefault="000D2375" w:rsidP="007F7F41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  <w:highlight w:val="lightGray"/>
        </w:rPr>
        <w:t>Çözü</w:t>
      </w: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m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</w:t>
      </w: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F44C65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Problem: Enes 7 yaşındadır. 4 yıl sonra kaç yaşında olur?</w:t>
      </w:r>
    </w:p>
    <w:p w:rsidR="000D2375" w:rsidRDefault="000D2375" w:rsidP="00933C38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Verilenler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</w:t>
      </w:r>
    </w:p>
    <w:p w:rsidR="000D2375" w:rsidRDefault="000D2375" w:rsidP="00933C38">
      <w:pPr>
        <w:rPr>
          <w:rFonts w:ascii="Hand writing Mutlu" w:hAnsi="Hand writing Mutlu" w:cs="Hand writing Mutlu"/>
          <w:sz w:val="36"/>
          <w:szCs w:val="36"/>
        </w:rPr>
      </w:pPr>
    </w:p>
    <w:p w:rsidR="000D2375" w:rsidRDefault="000D2375" w:rsidP="00933C38">
      <w:pPr>
        <w:rPr>
          <w:rFonts w:ascii="Hand writing Mutlu" w:hAnsi="Hand writing Mutlu" w:cs="Hand writing Mutlu"/>
          <w:sz w:val="36"/>
          <w:szCs w:val="36"/>
        </w:rPr>
      </w:pP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İstenen: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>
        <w:rPr>
          <w:sz w:val="36"/>
          <w:szCs w:val="36"/>
        </w:rPr>
        <w:t>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...</w:t>
      </w:r>
    </w:p>
    <w:p w:rsidR="000D2375" w:rsidRDefault="000D2375" w:rsidP="00933C38">
      <w:pPr>
        <w:rPr>
          <w:rFonts w:ascii="Hand writing Mutlu" w:hAnsi="Hand writing Mutlu" w:cs="Hand writing Mutlu"/>
          <w:sz w:val="36"/>
          <w:szCs w:val="36"/>
          <w:highlight w:val="lightGray"/>
        </w:rPr>
      </w:pPr>
    </w:p>
    <w:p w:rsidR="000D2375" w:rsidRDefault="000D2375" w:rsidP="00933C38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  <w:highlight w:val="lightGray"/>
        </w:rPr>
        <w:t>Çözü</w:t>
      </w:r>
      <w:r w:rsidRPr="00881780">
        <w:rPr>
          <w:rFonts w:ascii="Hand writing Mutlu" w:hAnsi="Hand writing Mutlu" w:cs="Hand writing Mutlu"/>
          <w:sz w:val="36"/>
          <w:szCs w:val="36"/>
          <w:highlight w:val="lightGray"/>
        </w:rPr>
        <w:t>m</w:t>
      </w:r>
      <w:r>
        <w:rPr>
          <w:rFonts w:ascii="Hand writing Mutlu" w:hAnsi="Hand writing Mutlu" w:cs="Hand writing Mutlu"/>
          <w:sz w:val="36"/>
          <w:szCs w:val="36"/>
        </w:rPr>
        <w:t>:</w:t>
      </w:r>
      <w:r>
        <w:rPr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</w:t>
      </w:r>
    </w:p>
    <w:sectPr w:rsidR="000D2375" w:rsidSect="00631773">
      <w:headerReference w:type="default" r:id="rId7"/>
      <w:footerReference w:type="default" r:id="rId8"/>
      <w:pgSz w:w="11906" w:h="16838"/>
      <w:pgMar w:top="426" w:right="566" w:bottom="426" w:left="1134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375" w:rsidRDefault="000D2375" w:rsidP="00631773">
      <w:r>
        <w:separator/>
      </w:r>
    </w:p>
  </w:endnote>
  <w:endnote w:type="continuationSeparator" w:id="1">
    <w:p w:rsidR="000D2375" w:rsidRDefault="000D2375" w:rsidP="00631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375" w:rsidRDefault="000D2375">
    <w:pPr>
      <w:pStyle w:val="Footer"/>
    </w:pPr>
    <w:r>
      <w:t xml:space="preserve">                                                                                                                                  Abdullah YAKUT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375" w:rsidRDefault="000D2375" w:rsidP="00631773">
      <w:r>
        <w:separator/>
      </w:r>
    </w:p>
  </w:footnote>
  <w:footnote w:type="continuationSeparator" w:id="1">
    <w:p w:rsidR="000D2375" w:rsidRDefault="000D2375" w:rsidP="00631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375" w:rsidRDefault="000D2375">
    <w:pPr>
      <w:pStyle w:val="Header"/>
    </w:pPr>
  </w:p>
  <w:p w:rsidR="000D2375" w:rsidRDefault="000D237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9D7"/>
    <w:rsid w:val="00015E11"/>
    <w:rsid w:val="000229CF"/>
    <w:rsid w:val="00064855"/>
    <w:rsid w:val="000703F3"/>
    <w:rsid w:val="0009226C"/>
    <w:rsid w:val="000D2375"/>
    <w:rsid w:val="000E057C"/>
    <w:rsid w:val="00130870"/>
    <w:rsid w:val="00133286"/>
    <w:rsid w:val="0015675C"/>
    <w:rsid w:val="00160131"/>
    <w:rsid w:val="001861DD"/>
    <w:rsid w:val="001C31D0"/>
    <w:rsid w:val="001E7535"/>
    <w:rsid w:val="001F4623"/>
    <w:rsid w:val="001F53EB"/>
    <w:rsid w:val="0023388E"/>
    <w:rsid w:val="002469D7"/>
    <w:rsid w:val="00265177"/>
    <w:rsid w:val="00265BBE"/>
    <w:rsid w:val="00275BBB"/>
    <w:rsid w:val="00283CFC"/>
    <w:rsid w:val="0029652E"/>
    <w:rsid w:val="003173CF"/>
    <w:rsid w:val="0032042A"/>
    <w:rsid w:val="003223FB"/>
    <w:rsid w:val="00360AF1"/>
    <w:rsid w:val="00385EC4"/>
    <w:rsid w:val="0039370A"/>
    <w:rsid w:val="003D6FEF"/>
    <w:rsid w:val="004176DF"/>
    <w:rsid w:val="004306C5"/>
    <w:rsid w:val="00490794"/>
    <w:rsid w:val="004A2FDB"/>
    <w:rsid w:val="004E4E1B"/>
    <w:rsid w:val="004F456C"/>
    <w:rsid w:val="005019AF"/>
    <w:rsid w:val="005176B4"/>
    <w:rsid w:val="005221A5"/>
    <w:rsid w:val="00563C04"/>
    <w:rsid w:val="0059490E"/>
    <w:rsid w:val="005B599F"/>
    <w:rsid w:val="005C66C1"/>
    <w:rsid w:val="005F0625"/>
    <w:rsid w:val="00631773"/>
    <w:rsid w:val="006A0D7F"/>
    <w:rsid w:val="006C24EE"/>
    <w:rsid w:val="006E4AF7"/>
    <w:rsid w:val="00735C03"/>
    <w:rsid w:val="00751A8E"/>
    <w:rsid w:val="007522CF"/>
    <w:rsid w:val="0076776E"/>
    <w:rsid w:val="0077115D"/>
    <w:rsid w:val="00775A19"/>
    <w:rsid w:val="007A619F"/>
    <w:rsid w:val="007E0263"/>
    <w:rsid w:val="007E7E75"/>
    <w:rsid w:val="007F5E01"/>
    <w:rsid w:val="007F7F41"/>
    <w:rsid w:val="0084303E"/>
    <w:rsid w:val="0085176D"/>
    <w:rsid w:val="008634D6"/>
    <w:rsid w:val="00881780"/>
    <w:rsid w:val="008858DF"/>
    <w:rsid w:val="008E29D6"/>
    <w:rsid w:val="008E36BD"/>
    <w:rsid w:val="00915B24"/>
    <w:rsid w:val="00933C38"/>
    <w:rsid w:val="009572D7"/>
    <w:rsid w:val="009C0BE7"/>
    <w:rsid w:val="009E7A63"/>
    <w:rsid w:val="009F03E6"/>
    <w:rsid w:val="00A10127"/>
    <w:rsid w:val="00A13563"/>
    <w:rsid w:val="00A70F58"/>
    <w:rsid w:val="00A8054E"/>
    <w:rsid w:val="00A81BEF"/>
    <w:rsid w:val="00A83B21"/>
    <w:rsid w:val="00A86A5B"/>
    <w:rsid w:val="00A95816"/>
    <w:rsid w:val="00A9618E"/>
    <w:rsid w:val="00AA7B3E"/>
    <w:rsid w:val="00B11B6E"/>
    <w:rsid w:val="00B16AA3"/>
    <w:rsid w:val="00B35090"/>
    <w:rsid w:val="00B5460D"/>
    <w:rsid w:val="00BA2715"/>
    <w:rsid w:val="00BA683A"/>
    <w:rsid w:val="00BB6054"/>
    <w:rsid w:val="00BB6CD1"/>
    <w:rsid w:val="00BD21A6"/>
    <w:rsid w:val="00C07C8A"/>
    <w:rsid w:val="00C21FC0"/>
    <w:rsid w:val="00C45CBA"/>
    <w:rsid w:val="00C56295"/>
    <w:rsid w:val="00CC722D"/>
    <w:rsid w:val="00CD4032"/>
    <w:rsid w:val="00CE235E"/>
    <w:rsid w:val="00CF4F4A"/>
    <w:rsid w:val="00D01995"/>
    <w:rsid w:val="00D03087"/>
    <w:rsid w:val="00D10A6F"/>
    <w:rsid w:val="00D125D4"/>
    <w:rsid w:val="00D14C32"/>
    <w:rsid w:val="00D52703"/>
    <w:rsid w:val="00D6057F"/>
    <w:rsid w:val="00D64006"/>
    <w:rsid w:val="00D662A7"/>
    <w:rsid w:val="00D77BAF"/>
    <w:rsid w:val="00D80779"/>
    <w:rsid w:val="00D936C9"/>
    <w:rsid w:val="00DB1856"/>
    <w:rsid w:val="00DD13A0"/>
    <w:rsid w:val="00DE0C5C"/>
    <w:rsid w:val="00DF6354"/>
    <w:rsid w:val="00E12621"/>
    <w:rsid w:val="00E36AF5"/>
    <w:rsid w:val="00E52918"/>
    <w:rsid w:val="00E539EF"/>
    <w:rsid w:val="00E57C65"/>
    <w:rsid w:val="00E7411D"/>
    <w:rsid w:val="00EB5222"/>
    <w:rsid w:val="00ED48E1"/>
    <w:rsid w:val="00F44C65"/>
    <w:rsid w:val="00F44F63"/>
    <w:rsid w:val="00F72FDB"/>
    <w:rsid w:val="00FA10BF"/>
    <w:rsid w:val="00FA395A"/>
    <w:rsid w:val="00FF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AF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126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1262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3177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3177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3177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31773"/>
    <w:rPr>
      <w:sz w:val="24"/>
      <w:szCs w:val="24"/>
    </w:rPr>
  </w:style>
  <w:style w:type="character" w:styleId="Hyperlink">
    <w:name w:val="Hyperlink"/>
    <w:basedOn w:val="DefaultParagraphFont"/>
    <w:uiPriority w:val="99"/>
    <w:rsid w:val="005019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1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219</Words>
  <Characters>1249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/>
  <dc:description>www.sorubak.com</dc:description>
  <cp:lastPrinted>2012-10-07T19:43:00Z</cp:lastPrinted>
  <dcterms:created xsi:type="dcterms:W3CDTF">2013-05-02T07:18:00Z</dcterms:created>
  <dcterms:modified xsi:type="dcterms:W3CDTF">2013-05-18T19:32:00Z</dcterms:modified>
</cp:coreProperties>
</file>