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227" w:rsidRPr="00E745C7" w:rsidRDefault="007D7227" w:rsidP="00634F04">
      <w:pPr>
        <w:rPr>
          <w:rFonts w:ascii="Hand writing Mutlu" w:hAnsi="Hand writing Mutlu" w:cs="Hand writing Mutlu"/>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70" o:spid="_x0000_s1026" type="#_x0000_t75" alt="j0232449" style="position:absolute;margin-left:-26.4pt;margin-top:457.2pt;width:92.1pt;height:104.95pt;z-index:-251650560;visibility:visible" wrapcoords="10361 463 9307 926 7902 2314 7902 2931 4039 4166 4039 5400 8078 5400 5444 7869 4741 9411 4215 12806 527 12960 -176 13269 -176 18360 4741 20211 6322 20211 7024 20983 7200 20983 8780 20983 9483 20211 16683 20211 21424 19286 21249 17743 19844 15274 19668 12651 18966 11726 17385 10337 17385 7869 15805 5400 15805 2623 14049 771 13171 463 10361 463">
            <v:imagedata r:id="rId5" o:title=""/>
            <w10:wrap type="tight"/>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 o:spid="_x0000_s1027" type="#_x0000_t62" style="position:absolute;margin-left:102.8pt;margin-top:467.8pt;width:5in;height:80.45pt;z-index:251666944;visibility:visible;v-text-anchor:middle" adj="-1832,5253" strokecolor="#f79646" strokeweight="2pt">
            <v:textbox style="mso-next-textbox:#Köşeleri Yuvarlanmış Dikdörtgen Belirtme Çizgisi 7">
              <w:txbxContent>
                <w:p w:rsidR="007D7227" w:rsidRDefault="007D7227" w:rsidP="007D6FE6">
                  <w:pPr>
                    <w:jc w:val="center"/>
                    <w:rPr>
                      <w:rFonts w:ascii="Hand writing Mutlu" w:hAnsi="Hand writing Mutlu" w:cs="Hand writing Mutlu"/>
                      <w:sz w:val="28"/>
                      <w:szCs w:val="28"/>
                    </w:rPr>
                  </w:pPr>
                  <w:r w:rsidRPr="006D7F88">
                    <w:rPr>
                      <w:rFonts w:ascii="Hand writing Mutlu" w:hAnsi="Hand writing Mutlu" w:cs="Hand writing Mutlu"/>
                      <w:sz w:val="28"/>
                      <w:szCs w:val="28"/>
                    </w:rPr>
                    <w:t xml:space="preserve">Peki sizin evinizde lider kim? </w:t>
                  </w:r>
                </w:p>
                <w:p w:rsidR="007D7227" w:rsidRPr="006D7F88" w:rsidRDefault="007D7227" w:rsidP="007D6FE6">
                  <w:pPr>
                    <w:jc w:val="center"/>
                    <w:rPr>
                      <w:rFonts w:ascii="Hand writing Mutlu" w:hAnsi="Hand writing Mutlu" w:cs="Hand writing Mutlu"/>
                      <w:sz w:val="28"/>
                      <w:szCs w:val="28"/>
                    </w:rPr>
                  </w:pPr>
                  <w:r>
                    <w:rPr>
                      <w:rFonts w:ascii="Hand writing Mutlu" w:hAnsi="Hand writing Mutlu" w:cs="Hand writing Mutlu"/>
                      <w:sz w:val="28"/>
                      <w:szCs w:val="28"/>
                    </w:rPr>
                    <w:t>Önce yazın, sonra anlatın. Sesinizi kaydedeyim.</w:t>
                  </w:r>
                </w:p>
              </w:txbxContent>
            </v:textbox>
          </v:shape>
        </w:pict>
      </w:r>
      <w:r>
        <w:rPr>
          <w:noProof/>
        </w:rPr>
        <w:pict>
          <v:shape id="Köşeleri Yuvarlanmış Dikdörtgen Belirtme Çizgisi 5" o:spid="_x0000_s1028" type="#_x0000_t62" style="position:absolute;margin-left:-20.6pt;margin-top:264.2pt;width:309pt;height:168.75pt;z-index:251664896;visibility:visible;v-text-anchor:middle" adj="3947,-6629" strokecolor="#f79646" strokeweight="2pt">
            <v:textbox style="mso-next-textbox:#Köşeleri Yuvarlanmış Dikdörtgen Belirtme Çizgisi 5">
              <w:txbxContent>
                <w:p w:rsidR="007D7227" w:rsidRPr="009229AA" w:rsidRDefault="007D7227" w:rsidP="007D6FE6">
                  <w:pPr>
                    <w:jc w:val="center"/>
                    <w:rPr>
                      <w:rFonts w:ascii="Hand writing Mutlu" w:hAnsi="Hand writing Mutlu" w:cs="Hand writing Mutlu"/>
                      <w:sz w:val="28"/>
                      <w:szCs w:val="28"/>
                    </w:rPr>
                  </w:pPr>
                  <w:r w:rsidRPr="009229AA">
                    <w:rPr>
                      <w:rFonts w:ascii="Hand writing Mutlu" w:hAnsi="Hand writing Mutlu" w:cs="Hand writing Mutlu"/>
                      <w:sz w:val="28"/>
                      <w:szCs w:val="28"/>
                    </w:rPr>
                    <w:t>Annem</w:t>
                  </w:r>
                  <w:r>
                    <w:rPr>
                      <w:rFonts w:ascii="Hand writing Mutlu" w:hAnsi="Hand writing Mutlu" w:cs="Hand writing Mutlu"/>
                      <w:sz w:val="28"/>
                      <w:szCs w:val="28"/>
                    </w:rPr>
                    <w:t xml:space="preserve"> çok kitap okur ve araştırır. Gezeceğimiz yerleri iyi bilir. Annem sayesinde tatil günlerimiz çok güzel geçiyor. Babam bu konuda sessiz kalır. Gezme işlerini anneme bırakır.</w:t>
                  </w:r>
                </w:p>
              </w:txbxContent>
            </v:textbox>
          </v:shape>
        </w:pict>
      </w:r>
      <w:r>
        <w:rPr>
          <w:noProof/>
        </w:rPr>
        <w:pict>
          <v:shape id="Picture 3565" o:spid="_x0000_s1029" type="#_x0000_t75" alt="j0232066" style="position:absolute;margin-left:-33.95pt;margin-top:47.45pt;width:116.8pt;height:141.35pt;z-index:-251655680;visibility:visible" wrapcoords="8446 345 6923 460 4154 1609 3738 3447 3462 5745 138 7353 -138 8962 -138 13213 415 15051 138 18728 415 20796 6369 21026 10662 21026 12600 21026 15508 21026 20077 20796 20215 15051 20769 13213 21185 12753 20908 7238 19108 6664 14954 5860 12738 4021 11908 1838 10523 804 9277 345 8446 345">
            <v:imagedata r:id="rId6" o:title=""/>
            <w10:wrap type="tight"/>
          </v:shape>
        </w:pict>
      </w:r>
      <w:r>
        <w:rPr>
          <w:noProof/>
        </w:rPr>
        <w:pict>
          <v:shape id="Köşeleri Yuvarlanmış Dikdörtgen Belirtme Çizgisi 2" o:spid="_x0000_s1030" type="#_x0000_t62" style="position:absolute;margin-left:103.15pt;margin-top:28.7pt;width:301.5pt;height:213pt;z-index:251661824;visibility:visible;v-text-anchor:middle" adj="-3237,2331" strokecolor="#f79646" strokeweight="2pt">
            <v:textbox style="mso-next-textbox:#Köşeleri Yuvarlanmış Dikdörtgen Belirtme Çizgisi 2">
              <w:txbxContent>
                <w:p w:rsidR="007D7227" w:rsidRPr="009229AA" w:rsidRDefault="007D7227" w:rsidP="007D6FE6">
                  <w:pPr>
                    <w:rPr>
                      <w:rFonts w:ascii="Hand writing Mutlu" w:hAnsi="Hand writing Mutlu" w:cs="Hand writing Mutlu"/>
                      <w:sz w:val="28"/>
                      <w:szCs w:val="28"/>
                    </w:rPr>
                  </w:pPr>
                  <w:r w:rsidRPr="009229AA">
                    <w:rPr>
                      <w:rFonts w:ascii="Hand writing Mutlu" w:hAnsi="Hand writing Mutlu" w:cs="Hand writing Mutlu"/>
                      <w:sz w:val="28"/>
                      <w:szCs w:val="28"/>
                    </w:rPr>
                    <w:t>Merhaba arkadaşlar!</w:t>
                  </w:r>
                </w:p>
                <w:p w:rsidR="007D7227" w:rsidRPr="009229AA" w:rsidRDefault="007D7227" w:rsidP="007D6FE6">
                  <w:pPr>
                    <w:rPr>
                      <w:rFonts w:ascii="Hand writing Mutlu" w:hAnsi="Hand writing Mutlu" w:cs="Hand writing Mutlu"/>
                      <w:sz w:val="28"/>
                      <w:szCs w:val="28"/>
                    </w:rPr>
                  </w:pPr>
                  <w:r>
                    <w:rPr>
                      <w:rFonts w:ascii="Hand writing Mutlu" w:hAnsi="Hand writing Mutlu" w:cs="Hand writing Mutlu"/>
                      <w:sz w:val="28"/>
                      <w:szCs w:val="28"/>
                    </w:rPr>
                    <w:t>Size  kuzenim Burak</w:t>
                  </w:r>
                  <w:r w:rsidRPr="009229AA">
                    <w:rPr>
                      <w:rFonts w:ascii="Hand writing Mutlu" w:hAnsi="Hand writing Mutlu" w:cs="Hand writing Mutlu"/>
                      <w:sz w:val="28"/>
                      <w:szCs w:val="28"/>
                    </w:rPr>
                    <w:t xml:space="preserve"> ağabeyimi tanıştırayım. Onunla çok güzel vakit geçiriyoruz. Eğlenmek için iyi fikirler bul</w:t>
                  </w:r>
                  <w:r>
                    <w:rPr>
                      <w:rFonts w:ascii="Hand writing Mutlu" w:hAnsi="Hand writing Mutlu" w:cs="Hand writing Mutlu"/>
                      <w:sz w:val="28"/>
                      <w:szCs w:val="28"/>
                    </w:rPr>
                    <w:t>uyor. Bize yol gösteriyor. Burak</w:t>
                  </w:r>
                  <w:r w:rsidRPr="009229AA">
                    <w:rPr>
                      <w:rFonts w:ascii="Hand writing Mutlu" w:hAnsi="Hand writing Mutlu" w:cs="Hand writing Mutlu"/>
                      <w:sz w:val="28"/>
                      <w:szCs w:val="28"/>
                    </w:rPr>
                    <w:t xml:space="preserve"> ağabeyim lider bir kişi. Grup içinde çok </w:t>
                  </w:r>
                  <w:r>
                    <w:rPr>
                      <w:rFonts w:ascii="Hand writing Mutlu" w:hAnsi="Hand writing Mutlu" w:cs="Hand writing Mutlu"/>
                      <w:sz w:val="28"/>
                      <w:szCs w:val="28"/>
                    </w:rPr>
                    <w:t>rahat hareket ediyor, çekinmiyor.</w:t>
                  </w:r>
                </w:p>
                <w:p w:rsidR="007D7227" w:rsidRDefault="007D7227" w:rsidP="007D6FE6"/>
                <w:p w:rsidR="007D7227" w:rsidRDefault="007D7227" w:rsidP="007D6FE6"/>
              </w:txbxContent>
            </v:textbox>
          </v:shape>
        </w:pict>
      </w:r>
      <w:r>
        <w:rPr>
          <w:rFonts w:ascii="Hand writing Mutlu" w:hAnsi="Hand writing Mutlu" w:cs="Hand writing Mutlu"/>
          <w:sz w:val="32"/>
          <w:szCs w:val="32"/>
        </w:rPr>
        <w:t xml:space="preserve">                         </w:t>
      </w:r>
      <w:r w:rsidRPr="00E745C7">
        <w:rPr>
          <w:rFonts w:ascii="Hand writing Mutlu" w:hAnsi="Hand writing Mutlu" w:cs="Hand writing Mutlu"/>
          <w:sz w:val="32"/>
          <w:szCs w:val="32"/>
        </w:rPr>
        <w:t>LİDER KİM?</w:t>
      </w:r>
    </w:p>
    <w:p w:rsidR="007D7227" w:rsidRPr="00C725C6" w:rsidRDefault="007D7227" w:rsidP="007D6FE6">
      <w:pPr>
        <w:rPr>
          <w:rFonts w:ascii="Hand writing Mutlu" w:hAnsi="Hand writing Mutlu" w:cs="Hand writing Mutlu"/>
          <w:sz w:val="32"/>
          <w:szCs w:val="32"/>
        </w:rPr>
      </w:pPr>
      <w:r>
        <w:rPr>
          <w:noProof/>
        </w:rPr>
        <w:pict>
          <v:shape id="Picture 3567" o:spid="_x0000_s1031" type="#_x0000_t75" alt="j0233062" style="position:absolute;margin-left:375.8pt;margin-top:11pt;width:1in;height:170.05pt;z-index:-251653632;visibility:visible" wrapcoords="9000 381 6525 952 5625 1332 4950 2569 4725 3521 4950 5614 5175 6470 1350 7993 450 8564 -225 9611 225 11133 3375 12560 3600 12941 5175 14083 5175 15605 2700 18650 1800 20078 1800 20553 3825 21219 4950 21219 6300 21219 15075 21219 18450 20934 18225 19126 17775 18650 16875 17128 16875 15605 16200 14083 18900 12560 21375 9515 20925 7898 18450 6851 17325 6470 16650 4948 17775 4948 19125 4092 19125 2569 17775 1903 16200 1713 15750 1237 14175 381 9000 381">
            <v:imagedata r:id="rId7" o:title=""/>
            <w10:wrap type="tight"/>
          </v:shape>
        </w:pict>
      </w:r>
    </w:p>
    <w:p w:rsidR="007D7227" w:rsidRDefault="007D7227" w:rsidP="007D6FE6"/>
    <w:p w:rsidR="007D7227" w:rsidRDefault="007D7227" w:rsidP="007D6FE6"/>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r>
        <w:rPr>
          <w:noProof/>
        </w:rPr>
        <w:pict>
          <v:shape id="Picture 3568" o:spid="_x0000_s1032" type="#_x0000_t75" alt="j0237319" style="position:absolute;margin-left:315.6pt;margin-top:20.05pt;width:152.4pt;height:184.55pt;z-index:-251652608;visibility:visible" wrapcoords="10002 351 6916 1141 5852 1493 4788 2459 3831 3073 2128 4566 319 5795 1277 7376 958 10185 1170 11590 1702 12995 2767 14400 2022 15190 1809 15454 1596 17210 0 19405 -106 19668 0 20371 9364 21161 12875 21161 14045 21161 15641 21161 16812 20634 16599 20020 18301 20020 19578 19405 19578 17912 19153 17473 18089 17210 19259 15805 19791 14400 19791 12995 19153 12029 17557 10185 16599 8780 17237 7376 18727 7376 20536 6585 20430 5971 20855 5883 21174 5005 20962 4566 19791 3161 19898 2459 18195 1932 15109 1493 13088 527 12130 351 10002 351">
            <v:imagedata r:id="rId8" o:title=""/>
            <w10:wrap type="tight"/>
          </v:shape>
        </w:pict>
      </w: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Default="007D7227" w:rsidP="007D6FE6">
      <w:pPr>
        <w:rPr>
          <w:rFonts w:ascii="Hand writing Mutlu" w:hAnsi="Hand writing Mutlu" w:cs="Hand writing Mutlu"/>
          <w:sz w:val="32"/>
          <w:szCs w:val="32"/>
        </w:rPr>
      </w:pPr>
    </w:p>
    <w:p w:rsidR="007D7227" w:rsidRPr="004C25F7" w:rsidRDefault="007D7227" w:rsidP="007D6FE6">
      <w:pPr>
        <w:tabs>
          <w:tab w:val="left" w:pos="4236"/>
        </w:tabs>
        <w:jc w:val="center"/>
        <w:rPr>
          <w:rFonts w:ascii="Hand writing Mutlu" w:hAnsi="Hand writing Mutlu" w:cs="Hand writing Mutlu"/>
          <w:sz w:val="32"/>
          <w:szCs w:val="32"/>
        </w:rPr>
      </w:pPr>
      <w:hyperlink r:id="rId9" w:history="1">
        <w:r w:rsidRPr="007D579E">
          <w:rPr>
            <w:rStyle w:val="Hyperlink"/>
            <w:rFonts w:ascii="Hand writing Mutlu" w:hAnsi="Hand writing Mutlu" w:cs="Hand writing Mutlu"/>
            <w:sz w:val="32"/>
            <w:szCs w:val="32"/>
          </w:rPr>
          <w:t>www.sorubak.com</w:t>
        </w:r>
      </w:hyperlink>
      <w:r>
        <w:rPr>
          <w:rFonts w:ascii="Hand writing Mutlu" w:hAnsi="Hand writing Mutlu" w:cs="Hand writing Mutlu"/>
          <w:sz w:val="32"/>
          <w:szCs w:val="32"/>
        </w:rPr>
        <w:t xml:space="preserve"> </w:t>
      </w:r>
    </w:p>
    <w:p w:rsidR="007D7227" w:rsidRDefault="007D7227" w:rsidP="007D6FE6">
      <w:pPr>
        <w:tabs>
          <w:tab w:val="left" w:pos="4236"/>
        </w:tabs>
        <w:jc w:val="center"/>
        <w:rPr>
          <w:rFonts w:ascii="Hand writing Mutlu" w:hAnsi="Hand writing Mutlu" w:cs="Hand writing Mutlu"/>
          <w:sz w:val="32"/>
          <w:szCs w:val="32"/>
        </w:rPr>
      </w:pPr>
    </w:p>
    <w:p w:rsidR="007D7227" w:rsidRDefault="007D7227" w:rsidP="007D6FE6">
      <w:pPr>
        <w:tabs>
          <w:tab w:val="left" w:pos="2736"/>
        </w:tabs>
        <w:rPr>
          <w:rFonts w:ascii="Hand writing Mutlu" w:hAnsi="Hand writing Mutlu" w:cs="Hand writing Mutlu"/>
          <w:sz w:val="32"/>
          <w:szCs w:val="32"/>
        </w:rPr>
      </w:pPr>
    </w:p>
    <w:p w:rsidR="007D7227" w:rsidRDefault="007D7227" w:rsidP="007D6FE6">
      <w:pPr>
        <w:tabs>
          <w:tab w:val="left" w:pos="2736"/>
        </w:tabs>
        <w:rPr>
          <w:rFonts w:ascii="Hand writing Mutlu" w:hAnsi="Hand writing Mutlu" w:cs="Hand writing Mutlu"/>
          <w:sz w:val="32"/>
          <w:szCs w:val="32"/>
        </w:rPr>
      </w:pPr>
      <w:r>
        <w:rPr>
          <w:rFonts w:ascii="Hand writing Mutlu" w:hAnsi="Hand writing Mutlu" w:cs="Hand writing Mutlu"/>
          <w:sz w:val="32"/>
          <w:szCs w:val="32"/>
        </w:rPr>
        <w:t xml:space="preserve"> </w:t>
      </w:r>
    </w:p>
    <w:p w:rsidR="007D7227" w:rsidRDefault="007D7227" w:rsidP="007D6FE6">
      <w:pPr>
        <w:tabs>
          <w:tab w:val="left" w:pos="2736"/>
        </w:tabs>
        <w:rPr>
          <w:rFonts w:ascii="Hand writing Mutlu" w:hAnsi="Hand writing Mutlu" w:cs="Hand writing Mutlu"/>
          <w:sz w:val="32"/>
          <w:szCs w:val="32"/>
        </w:rPr>
      </w:pPr>
    </w:p>
    <w:p w:rsidR="007D7227" w:rsidRDefault="007D7227" w:rsidP="007D6FE6">
      <w:pPr>
        <w:tabs>
          <w:tab w:val="left" w:pos="2736"/>
        </w:tabs>
        <w:rPr>
          <w:rFonts w:ascii="Hand writing Mutlu" w:hAnsi="Hand writing Mutlu" w:cs="Hand writing Mutlu"/>
          <w:sz w:val="32"/>
          <w:szCs w:val="32"/>
        </w:rPr>
      </w:pPr>
      <w:r>
        <w:rPr>
          <w:noProof/>
        </w:rPr>
        <w:pict>
          <v:group id="Grup 8" o:spid="_x0000_s1033" style="position:absolute;margin-left:-77.75pt;margin-top:14.9pt;width:477pt;height:36.55pt;z-index:-251648512" coordorigin="1163,1200" coordsize="9100,731">
            <v:line id="Line 7" o:spid="_x0000_s1034" style="position:absolute;visibility:visible" from="1185,1424" to="10249,1430" o:connectortype="straight">
              <v:stroke dashstyle="1 1" endcap="round"/>
            </v:line>
            <v:line id="Line 8" o:spid="_x0000_s1035" style="position:absolute;visibility:visible" from="1176,1698" to="10249,1698" o:connectortype="straight">
              <v:stroke dashstyle="1 1" endcap="round"/>
            </v:line>
            <v:line id="Line 9" o:spid="_x0000_s1036" style="position:absolute;visibility:visible" from="10241,1205" to="10243,1923" o:connectortype="straight">
              <v:stroke dashstyle="1 1" endcap="round"/>
            </v:line>
            <v:line id="Line 10" o:spid="_x0000_s1037" style="position:absolute;flip:y;visibility:visible" from="1176,1205" to="10249,1208" o:connectortype="straight">
              <v:stroke dashstyle="1 1" endcap="round"/>
            </v:line>
            <v:line id="Line 11" o:spid="_x0000_s1038" style="position:absolute;flip:x;visibility:visible" from="1167,1211" to="1175,1920" o:connectortype="straight">
              <v:stroke dashstyle="1 1" endcap="round"/>
            </v:line>
            <v:line id="Line 12" o:spid="_x0000_s1039" style="position:absolute;visibility:visible" from="1179,1922" to="10263,1926" o:connectortype="straight">
              <v:stroke dashstyle="1 1" endcap="round"/>
            </v:line>
            <v:line id="Line 13" o:spid="_x0000_s1040" style="position:absolute;rotation:1;flip:x;visibility:visible" from="1163,1200" to="1373,1740" o:connectortype="straight" strokecolor="red">
              <v:stroke dashstyle="1 1" endcap="round"/>
            </v:line>
            <v:line id="Line 14" o:spid="_x0000_s1041" style="position:absolute;flip:x;visibility:visible" from="1313,1217" to="1592,1931" o:connectortype="straight" strokecolor="red">
              <v:stroke dashstyle="1 1" endcap="round"/>
            </v:line>
            <v:line id="Line 15" o:spid="_x0000_s1042" style="position:absolute;flip:x;visibility:visible" from="2487,1208" to="2766,1923" o:connectortype="straight" strokecolor="red">
              <v:stroke dashstyle="1 1" endcap="round"/>
            </v:line>
            <v:line id="Line 16" o:spid="_x0000_s1043" style="position:absolute;flip:x;visibility:visible" from="1791,1211" to="2070,1925" o:connectortype="straight" strokecolor="red">
              <v:stroke dashstyle="1 1" endcap="round"/>
            </v:line>
            <v:line id="Line 17" o:spid="_x0000_s1044" style="position:absolute;flip:x;visibility:visible" from="1552,1211" to="1831,1925" o:connectortype="straight" strokecolor="red">
              <v:stroke dashstyle="1 1" endcap="round"/>
            </v:line>
            <v:line id="Line 18" o:spid="_x0000_s1045" style="position:absolute;flip:x;visibility:visible" from="2257,1208" to="2536,1923" o:connectortype="straight" strokecolor="red">
              <v:stroke dashstyle="1 1" endcap="round"/>
            </v:line>
            <v:line id="Line 19" o:spid="_x0000_s1046" style="position:absolute;flip:x;visibility:visible" from="2024,1211" to="2303,1925" o:connectortype="straight" strokecolor="red">
              <v:stroke dashstyle="1 1" endcap="round"/>
            </v:line>
            <v:line id="Line 20" o:spid="_x0000_s1047" style="position:absolute;flip:x;visibility:visible" from="2718,1208" to="2997,1923" o:connectortype="straight" strokecolor="red">
              <v:stroke dashstyle="1 1" endcap="round"/>
            </v:line>
            <v:line id="Line 21" o:spid="_x0000_s1048" style="position:absolute;flip:x;visibility:visible" from="2945,1211" to="3224,1925" o:connectortype="straight" strokecolor="red">
              <v:stroke dashstyle="1 1" endcap="round"/>
            </v:line>
            <v:line id="Line 22" o:spid="_x0000_s1049" style="position:absolute;flip:x;visibility:visible" from="3178,1211" to="3457,1925" o:connectortype="straight" strokecolor="red">
              <v:stroke dashstyle="1 1" endcap="round"/>
            </v:line>
            <v:line id="Line 23" o:spid="_x0000_s1050" style="position:absolute;flip:x;visibility:visible" from="3411,1208" to="3690,1923" o:connectortype="straight" strokecolor="red">
              <v:stroke dashstyle="1 1" endcap="round"/>
            </v:line>
            <v:line id="Line 24" o:spid="_x0000_s1051" style="position:absolute;flip:x;visibility:visible" from="3644,1211" to="3923,1925" o:connectortype="straight" strokecolor="red">
              <v:stroke dashstyle="1 1" endcap="round"/>
            </v:line>
            <v:line id="Line 25" o:spid="_x0000_s1052" style="position:absolute;flip:x;visibility:visible" from="3877,1208" to="4156,1923" o:connectortype="straight" strokecolor="red">
              <v:stroke dashstyle="1 1" endcap="round"/>
            </v:line>
            <v:line id="Line 26" o:spid="_x0000_s1053" style="position:absolute;flip:x;visibility:visible" from="4108,1211" to="4387,1925" o:connectortype="straight" strokecolor="red">
              <v:stroke dashstyle="1 1" endcap="round"/>
            </v:line>
            <v:line id="Line 27" o:spid="_x0000_s1054" style="position:absolute;flip:x;visibility:visible" from="4344,1211" to="4623,1925" o:connectortype="straight" strokecolor="red">
              <v:stroke dashstyle="1 1" endcap="round"/>
            </v:line>
            <v:line id="Line 28" o:spid="_x0000_s1055" style="position:absolute;flip:x;visibility:visible" from="4574,1211" to="4853,1925" o:connectortype="straight" strokecolor="red">
              <v:stroke dashstyle="1 1" endcap="round"/>
            </v:line>
            <v:line id="Line 29" o:spid="_x0000_s1056" style="position:absolute;flip:x;visibility:visible" from="4807,1211" to="5086,1925" o:connectortype="straight" strokecolor="red">
              <v:stroke dashstyle="1 1" endcap="round"/>
            </v:line>
            <v:line id="Line 30" o:spid="_x0000_s1057" style="position:absolute;flip:x;visibility:visible" from="5277,1211" to="5556,1925" o:connectortype="straight" strokecolor="red">
              <v:stroke dashstyle="1 1" endcap="round"/>
            </v:line>
            <v:line id="Line 31" o:spid="_x0000_s1058" style="position:absolute;flip:x;visibility:visible" from="5040,1211" to="5319,1925" o:connectortype="straight" strokecolor="red">
              <v:stroke dashstyle="1 1" endcap="round"/>
            </v:line>
            <v:line id="Line 32" o:spid="_x0000_s1059" style="position:absolute;flip:x;visibility:visible" from="5510,1211" to="5789,1925" o:connectortype="straight" strokecolor="red">
              <v:stroke dashstyle="1 1" endcap="round"/>
            </v:line>
            <v:line id="Line 33" o:spid="_x0000_s1060" style="position:absolute;flip:x;visibility:visible" from="5737,1214" to="6016,1928" o:connectortype="straight" strokecolor="red">
              <v:stroke dashstyle="1 1" endcap="round"/>
            </v:line>
            <v:line id="Line 34" o:spid="_x0000_s1061" style="position:absolute;flip:x;visibility:visible" from="5970,1211" to="6249,1925" o:connectortype="straight" strokecolor="red">
              <v:stroke dashstyle="1 1" endcap="round"/>
            </v:line>
            <v:line id="Line 35" o:spid="_x0000_s1062" style="position:absolute;flip:x;visibility:visible" from="6206,1208" to="6485,1923" o:connectortype="straight" strokecolor="red">
              <v:stroke dashstyle="1 1" endcap="round"/>
            </v:line>
            <v:line id="Line 36" o:spid="_x0000_s1063" style="position:absolute;flip:x;visibility:visible" from="6436,1208" to="6715,1923" o:connectortype="straight" strokecolor="red">
              <v:stroke dashstyle="1 1" endcap="round"/>
            </v:line>
            <v:line id="Line 37" o:spid="_x0000_s1064" style="position:absolute;flip:x;visibility:visible" from="6664,1208" to="6943,1923" o:connectortype="straight" strokecolor="red">
              <v:stroke dashstyle="1 1" endcap="round"/>
            </v:line>
            <v:line id="Line 38" o:spid="_x0000_s1065" style="position:absolute;flip:x;visibility:visible" from="6897,1211" to="7176,1925" o:connectortype="straight" strokecolor="red">
              <v:stroke dashstyle="1 1" endcap="round"/>
            </v:line>
            <v:line id="Line 39" o:spid="_x0000_s1066" style="position:absolute;flip:x;visibility:visible" from="7130,1211" to="7409,1925" o:connectortype="straight" strokecolor="red">
              <v:stroke dashstyle="1 1" endcap="round"/>
            </v:line>
            <v:line id="Line 40" o:spid="_x0000_s1067" style="position:absolute;flip:x;visibility:visible" from="7360,1211" to="7639,1925" o:connectortype="straight" strokecolor="red">
              <v:stroke dashstyle="1 1" endcap="round"/>
            </v:line>
            <v:line id="Line 41" o:spid="_x0000_s1068" style="position:absolute;flip:x;visibility:visible" from="7590,1211" to="7869,1925" o:connectortype="straight" strokecolor="red">
              <v:stroke dashstyle="1 1" endcap="round"/>
            </v:line>
            <v:line id="Line 42" o:spid="_x0000_s1069" style="position:absolute;flip:x;visibility:visible" from="7827,1208" to="8106,1923" o:connectortype="straight" strokecolor="red">
              <v:stroke dashstyle="1 1" endcap="round"/>
            </v:line>
            <v:line id="Line 43" o:spid="_x0000_s1070" style="position:absolute;flip:x;visibility:visible" from="8060,1211" to="8339,1925" o:connectortype="straight" strokecolor="red">
              <v:stroke dashstyle="1 1" endcap="round"/>
            </v:line>
            <v:line id="Line 44" o:spid="_x0000_s1071" style="position:absolute;flip:x;visibility:visible" from="8293,1211" to="8572,1925" o:connectortype="straight" strokecolor="red">
              <v:stroke dashstyle="1 1" endcap="round"/>
            </v:line>
            <v:line id="Line 45" o:spid="_x0000_s1072" style="position:absolute;flip:x;visibility:visible" from="8529,1211" to="8808,1925" o:connectortype="straight" strokecolor="red">
              <v:stroke dashstyle="1 1" endcap="round"/>
            </v:line>
            <v:line id="Line 46" o:spid="_x0000_s1073" style="position:absolute;flip:x;visibility:visible" from="8765,1208" to="9044,1923" o:connectortype="straight" strokecolor="red">
              <v:stroke dashstyle="1 1" endcap="round"/>
            </v:line>
            <v:line id="Line 47" o:spid="_x0000_s1074" style="position:absolute;flip:x;visibility:visible" from="8998,1211" to="9277,1925" o:connectortype="straight" strokecolor="red">
              <v:stroke dashstyle="1 1" endcap="round"/>
            </v:line>
            <v:line id="Line 48" o:spid="_x0000_s1075" style="position:absolute;flip:x;visibility:visible" from="9232,1214" to="9511,1928" o:connectortype="straight" strokecolor="red">
              <v:stroke dashstyle="1 1" endcap="round"/>
            </v:line>
            <v:line id="Line 49" o:spid="_x0000_s1076" style="position:absolute;flip:x;visibility:visible" from="9468,1211" to="9747,1925" o:connectortype="straight" strokecolor="red">
              <v:stroke dashstyle="1 1" endcap="round"/>
            </v:line>
            <v:line id="Line 50" o:spid="_x0000_s1077" style="position:absolute;flip:x;visibility:visible" from="9698,1211" to="9977,1925" o:connectortype="straight" strokecolor="red">
              <v:stroke dashstyle="1 1" endcap="round"/>
            </v:line>
            <v:line id="Line 51" o:spid="_x0000_s1078" style="position:absolute;flip:x;visibility:visible" from="9934,1211" to="10213,1925" o:connectortype="straight" strokecolor="red">
              <v:stroke dashstyle="1 1" endcap="round"/>
            </v:line>
          </v:group>
        </w:pict>
      </w:r>
    </w:p>
    <w:p w:rsidR="007D7227" w:rsidRDefault="007D7227" w:rsidP="007D6FE6">
      <w:pPr>
        <w:tabs>
          <w:tab w:val="left" w:pos="2736"/>
        </w:tabs>
        <w:rPr>
          <w:rFonts w:ascii="Hand writing Mutlu" w:hAnsi="Hand writing Mutlu" w:cs="Hand writing Mutlu"/>
          <w:sz w:val="32"/>
          <w:szCs w:val="32"/>
        </w:rPr>
      </w:pPr>
    </w:p>
    <w:p w:rsidR="007D7227" w:rsidRDefault="007D7227" w:rsidP="007D6FE6">
      <w:pPr>
        <w:tabs>
          <w:tab w:val="left" w:pos="2736"/>
        </w:tabs>
        <w:rPr>
          <w:rFonts w:ascii="Hand writing Mutlu" w:hAnsi="Hand writing Mutlu" w:cs="Hand writing Mutlu"/>
          <w:sz w:val="32"/>
          <w:szCs w:val="32"/>
        </w:rPr>
      </w:pPr>
      <w:r>
        <w:rPr>
          <w:noProof/>
        </w:rPr>
        <w:pict>
          <v:group id="Grup 100" o:spid="_x0000_s1079" style="position:absolute;margin-left:-9pt;margin-top:9.95pt;width:477pt;height:36.55pt;z-index:-251646464" coordorigin="1163,1200" coordsize="9100,731">
            <v:line id="Line 99" o:spid="_x0000_s1080" style="position:absolute;visibility:visible" from="1185,1424" to="10249,1430" o:connectortype="straight">
              <v:stroke dashstyle="1 1" endcap="round"/>
            </v:line>
            <v:line id="Line 100" o:spid="_x0000_s1081" style="position:absolute;visibility:visible" from="1176,1698" to="10249,1698" o:connectortype="straight">
              <v:stroke dashstyle="1 1" endcap="round"/>
            </v:line>
            <v:line id="Line 101" o:spid="_x0000_s1082" style="position:absolute;visibility:visible" from="10241,1205" to="10243,1923" o:connectortype="straight">
              <v:stroke dashstyle="1 1" endcap="round"/>
            </v:line>
            <v:line id="Line 102" o:spid="_x0000_s1083" style="position:absolute;flip:y;visibility:visible" from="1176,1205" to="10249,1208" o:connectortype="straight">
              <v:stroke dashstyle="1 1" endcap="round"/>
            </v:line>
            <v:line id="Line 103" o:spid="_x0000_s1084" style="position:absolute;flip:x;visibility:visible" from="1167,1211" to="1175,1920" o:connectortype="straight">
              <v:stroke dashstyle="1 1" endcap="round"/>
            </v:line>
            <v:line id="Line 104" o:spid="_x0000_s1085" style="position:absolute;visibility:visible" from="1179,1922" to="10263,1926" o:connectortype="straight">
              <v:stroke dashstyle="1 1" endcap="round"/>
            </v:line>
            <v:line id="Line 105" o:spid="_x0000_s1086" style="position:absolute;rotation:1;flip:x;visibility:visible" from="1163,1200" to="1373,1740" o:connectortype="straight" strokecolor="red">
              <v:stroke dashstyle="1 1" endcap="round"/>
            </v:line>
            <v:line id="Line 106" o:spid="_x0000_s1087" style="position:absolute;flip:x;visibility:visible" from="1313,1217" to="1592,1931" o:connectortype="straight" strokecolor="red">
              <v:stroke dashstyle="1 1" endcap="round"/>
            </v:line>
            <v:line id="Line 107" o:spid="_x0000_s1088" style="position:absolute;flip:x;visibility:visible" from="2487,1208" to="2766,1923" o:connectortype="straight" strokecolor="red">
              <v:stroke dashstyle="1 1" endcap="round"/>
            </v:line>
            <v:line id="Line 108" o:spid="_x0000_s1089" style="position:absolute;flip:x;visibility:visible" from="1791,1211" to="2070,1925" o:connectortype="straight" strokecolor="red">
              <v:stroke dashstyle="1 1" endcap="round"/>
            </v:line>
            <v:line id="Line 109" o:spid="_x0000_s1090" style="position:absolute;flip:x;visibility:visible" from="1552,1211" to="1831,1925" o:connectortype="straight" strokecolor="red">
              <v:stroke dashstyle="1 1" endcap="round"/>
            </v:line>
            <v:line id="Line 110" o:spid="_x0000_s1091" style="position:absolute;flip:x;visibility:visible" from="2257,1208" to="2536,1923" o:connectortype="straight" strokecolor="red">
              <v:stroke dashstyle="1 1" endcap="round"/>
            </v:line>
            <v:line id="Line 111" o:spid="_x0000_s1092" style="position:absolute;flip:x;visibility:visible" from="2024,1211" to="2303,1925" o:connectortype="straight" strokecolor="red">
              <v:stroke dashstyle="1 1" endcap="round"/>
            </v:line>
            <v:line id="Line 112" o:spid="_x0000_s1093" style="position:absolute;flip:x;visibility:visible" from="2718,1208" to="2997,1923" o:connectortype="straight" strokecolor="red">
              <v:stroke dashstyle="1 1" endcap="round"/>
            </v:line>
            <v:line id="Line 113" o:spid="_x0000_s1094" style="position:absolute;flip:x;visibility:visible" from="2945,1211" to="3224,1925" o:connectortype="straight" strokecolor="red">
              <v:stroke dashstyle="1 1" endcap="round"/>
            </v:line>
            <v:line id="Line 114" o:spid="_x0000_s1095" style="position:absolute;flip:x;visibility:visible" from="3178,1211" to="3457,1925" o:connectortype="straight" strokecolor="red">
              <v:stroke dashstyle="1 1" endcap="round"/>
            </v:line>
            <v:line id="Line 115" o:spid="_x0000_s1096" style="position:absolute;flip:x;visibility:visible" from="3411,1208" to="3690,1923" o:connectortype="straight" strokecolor="red">
              <v:stroke dashstyle="1 1" endcap="round"/>
            </v:line>
            <v:line id="Line 116" o:spid="_x0000_s1097" style="position:absolute;flip:x;visibility:visible" from="3644,1211" to="3923,1925" o:connectortype="straight" strokecolor="red">
              <v:stroke dashstyle="1 1" endcap="round"/>
            </v:line>
            <v:line id="Line 117" o:spid="_x0000_s1098" style="position:absolute;flip:x;visibility:visible" from="3877,1208" to="4156,1923" o:connectortype="straight" strokecolor="red">
              <v:stroke dashstyle="1 1" endcap="round"/>
            </v:line>
            <v:line id="Line 118" o:spid="_x0000_s1099" style="position:absolute;flip:x;visibility:visible" from="4108,1211" to="4387,1925" o:connectortype="straight" strokecolor="red">
              <v:stroke dashstyle="1 1" endcap="round"/>
            </v:line>
            <v:line id="Line 119" o:spid="_x0000_s1100" style="position:absolute;flip:x;visibility:visible" from="4344,1211" to="4623,1925" o:connectortype="straight" strokecolor="red">
              <v:stroke dashstyle="1 1" endcap="round"/>
            </v:line>
            <v:line id="Line 120" o:spid="_x0000_s1101" style="position:absolute;flip:x;visibility:visible" from="4574,1211" to="4853,1925" o:connectortype="straight" strokecolor="red">
              <v:stroke dashstyle="1 1" endcap="round"/>
            </v:line>
            <v:line id="Line 121" o:spid="_x0000_s1102" style="position:absolute;flip:x;visibility:visible" from="4807,1211" to="5086,1925" o:connectortype="straight" strokecolor="red">
              <v:stroke dashstyle="1 1" endcap="round"/>
            </v:line>
            <v:line id="Line 122" o:spid="_x0000_s1103" style="position:absolute;flip:x;visibility:visible" from="5277,1211" to="5556,1925" o:connectortype="straight" strokecolor="red">
              <v:stroke dashstyle="1 1" endcap="round"/>
            </v:line>
            <v:line id="Line 123" o:spid="_x0000_s1104" style="position:absolute;flip:x;visibility:visible" from="5040,1211" to="5319,1925" o:connectortype="straight" strokecolor="red">
              <v:stroke dashstyle="1 1" endcap="round"/>
            </v:line>
            <v:line id="Line 124" o:spid="_x0000_s1105" style="position:absolute;flip:x;visibility:visible" from="5510,1211" to="5789,1925" o:connectortype="straight" strokecolor="red">
              <v:stroke dashstyle="1 1" endcap="round"/>
            </v:line>
            <v:line id="Line 125" o:spid="_x0000_s1106" style="position:absolute;flip:x;visibility:visible" from="5737,1214" to="6016,1928" o:connectortype="straight" strokecolor="red">
              <v:stroke dashstyle="1 1" endcap="round"/>
            </v:line>
            <v:line id="Line 126" o:spid="_x0000_s1107" style="position:absolute;flip:x;visibility:visible" from="5970,1211" to="6249,1925" o:connectortype="straight" strokecolor="red">
              <v:stroke dashstyle="1 1" endcap="round"/>
            </v:line>
            <v:line id="Line 127" o:spid="_x0000_s1108" style="position:absolute;flip:x;visibility:visible" from="6206,1208" to="6485,1923" o:connectortype="straight" strokecolor="red">
              <v:stroke dashstyle="1 1" endcap="round"/>
            </v:line>
            <v:line id="Line 128" o:spid="_x0000_s1109" style="position:absolute;flip:x;visibility:visible" from="6436,1208" to="6715,1923" o:connectortype="straight" strokecolor="red">
              <v:stroke dashstyle="1 1" endcap="round"/>
            </v:line>
            <v:line id="Line 129" o:spid="_x0000_s1110" style="position:absolute;flip:x;visibility:visible" from="6664,1208" to="6943,1923" o:connectortype="straight" strokecolor="red">
              <v:stroke dashstyle="1 1" endcap="round"/>
            </v:line>
            <v:line id="Line 130" o:spid="_x0000_s1111" style="position:absolute;flip:x;visibility:visible" from="6897,1211" to="7176,1925" o:connectortype="straight" strokecolor="red">
              <v:stroke dashstyle="1 1" endcap="round"/>
            </v:line>
            <v:line id="Line 131" o:spid="_x0000_s1112" style="position:absolute;flip:x;visibility:visible" from="7130,1211" to="7409,1925" o:connectortype="straight" strokecolor="red">
              <v:stroke dashstyle="1 1" endcap="round"/>
            </v:line>
            <v:line id="Line 132" o:spid="_x0000_s1113" style="position:absolute;flip:x;visibility:visible" from="7360,1211" to="7639,1925" o:connectortype="straight" strokecolor="red">
              <v:stroke dashstyle="1 1" endcap="round"/>
            </v:line>
            <v:line id="Line 133" o:spid="_x0000_s1114" style="position:absolute;flip:x;visibility:visible" from="7590,1211" to="7869,1925" o:connectortype="straight" strokecolor="red">
              <v:stroke dashstyle="1 1" endcap="round"/>
            </v:line>
            <v:line id="Line 134" o:spid="_x0000_s1115" style="position:absolute;flip:x;visibility:visible" from="7827,1208" to="8106,1923" o:connectortype="straight" strokecolor="red">
              <v:stroke dashstyle="1 1" endcap="round"/>
            </v:line>
            <v:line id="Line 135" o:spid="_x0000_s1116" style="position:absolute;flip:x;visibility:visible" from="8060,1211" to="8339,1925" o:connectortype="straight" strokecolor="red">
              <v:stroke dashstyle="1 1" endcap="round"/>
            </v:line>
            <v:line id="Line 136" o:spid="_x0000_s1117" style="position:absolute;flip:x;visibility:visible" from="8293,1211" to="8572,1925" o:connectortype="straight" strokecolor="red">
              <v:stroke dashstyle="1 1" endcap="round"/>
            </v:line>
            <v:line id="Line 137" o:spid="_x0000_s1118" style="position:absolute;flip:x;visibility:visible" from="8529,1211" to="8808,1925" o:connectortype="straight" strokecolor="red">
              <v:stroke dashstyle="1 1" endcap="round"/>
            </v:line>
            <v:line id="Line 138" o:spid="_x0000_s1119" style="position:absolute;flip:x;visibility:visible" from="8765,1208" to="9044,1923" o:connectortype="straight" strokecolor="red">
              <v:stroke dashstyle="1 1" endcap="round"/>
            </v:line>
            <v:line id="Line 139" o:spid="_x0000_s1120" style="position:absolute;flip:x;visibility:visible" from="8998,1211" to="9277,1925" o:connectortype="straight" strokecolor="red">
              <v:stroke dashstyle="1 1" endcap="round"/>
            </v:line>
            <v:line id="Line 140" o:spid="_x0000_s1121" style="position:absolute;flip:x;visibility:visible" from="9232,1214" to="9511,1928" o:connectortype="straight" strokecolor="red">
              <v:stroke dashstyle="1 1" endcap="round"/>
            </v:line>
            <v:line id="Line 141" o:spid="_x0000_s1122" style="position:absolute;flip:x;visibility:visible" from="9468,1211" to="9747,1925" o:connectortype="straight" strokecolor="red">
              <v:stroke dashstyle="1 1" endcap="round"/>
            </v:line>
            <v:line id="Line 142" o:spid="_x0000_s1123" style="position:absolute;flip:x;visibility:visible" from="9698,1211" to="9977,1925" o:connectortype="straight" strokecolor="red">
              <v:stroke dashstyle="1 1" endcap="round"/>
            </v:line>
            <v:line id="Line 143" o:spid="_x0000_s1124" style="position:absolute;flip:x;visibility:visible" from="9934,1211" to="10213,1925" o:connectortype="straight" strokecolor="red">
              <v:stroke dashstyle="1 1" endcap="round"/>
            </v:line>
          </v:group>
        </w:pict>
      </w:r>
    </w:p>
    <w:p w:rsidR="007D7227" w:rsidRDefault="007D7227" w:rsidP="007D6FE6">
      <w:pPr>
        <w:tabs>
          <w:tab w:val="left" w:pos="2736"/>
        </w:tabs>
        <w:rPr>
          <w:rFonts w:ascii="Hand writing Mutlu" w:hAnsi="Hand writing Mutlu" w:cs="Hand writing Mutlu"/>
          <w:sz w:val="32"/>
          <w:szCs w:val="32"/>
        </w:rPr>
      </w:pPr>
    </w:p>
    <w:p w:rsidR="007D7227" w:rsidRPr="0025298B" w:rsidRDefault="007D7227" w:rsidP="0025298B">
      <w:pPr>
        <w:jc w:val="both"/>
        <w:rPr>
          <w:rFonts w:ascii="Hand writing Mutlu" w:hAnsi="Hand writing Mutlu" w:cs="Hand writing Mutlu"/>
          <w:sz w:val="28"/>
          <w:szCs w:val="28"/>
        </w:rPr>
      </w:pPr>
      <w:r>
        <w:rPr>
          <w:noProof/>
        </w:rPr>
        <w:pict>
          <v:group id="Grup 54" o:spid="_x0000_s1125" style="position:absolute;left:0;text-align:left;margin-left:-9pt;margin-top:5pt;width:477pt;height:36.55pt;z-index:-251647488" coordorigin="1163,1200" coordsize="9100,731">
            <v:line id="Line 53" o:spid="_x0000_s1126" style="position:absolute;visibility:visible" from="1185,1424" to="10249,1430" o:connectortype="straight">
              <v:stroke dashstyle="1 1" endcap="round"/>
            </v:line>
            <v:line id="Line 54" o:spid="_x0000_s1127" style="position:absolute;visibility:visible" from="1176,1698" to="10249,1698" o:connectortype="straight">
              <v:stroke dashstyle="1 1" endcap="round"/>
            </v:line>
            <v:line id="Line 55" o:spid="_x0000_s1128" style="position:absolute;visibility:visible" from="10241,1205" to="10243,1923" o:connectortype="straight">
              <v:stroke dashstyle="1 1" endcap="round"/>
            </v:line>
            <v:line id="Line 56" o:spid="_x0000_s1129" style="position:absolute;flip:y;visibility:visible" from="1176,1205" to="10249,1208" o:connectortype="straight">
              <v:stroke dashstyle="1 1" endcap="round"/>
            </v:line>
            <v:line id="Line 57" o:spid="_x0000_s1130" style="position:absolute;flip:x;visibility:visible" from="1167,1211" to="1175,1920" o:connectortype="straight">
              <v:stroke dashstyle="1 1" endcap="round"/>
            </v:line>
            <v:line id="Line 58" o:spid="_x0000_s1131" style="position:absolute;visibility:visible" from="1179,1922" to="10263,1926" o:connectortype="straight">
              <v:stroke dashstyle="1 1" endcap="round"/>
            </v:line>
            <v:line id="Line 59" o:spid="_x0000_s1132" style="position:absolute;rotation:1;flip:x;visibility:visible" from="1163,1200" to="1373,1740" o:connectortype="straight" strokecolor="red">
              <v:stroke dashstyle="1 1" endcap="round"/>
            </v:line>
            <v:line id="Line 60" o:spid="_x0000_s1133" style="position:absolute;flip:x;visibility:visible" from="1313,1217" to="1592,1931" o:connectortype="straight" strokecolor="red">
              <v:stroke dashstyle="1 1" endcap="round"/>
            </v:line>
            <v:line id="Line 61" o:spid="_x0000_s1134" style="position:absolute;flip:x;visibility:visible" from="2487,1208" to="2766,1923" o:connectortype="straight" strokecolor="red">
              <v:stroke dashstyle="1 1" endcap="round"/>
            </v:line>
            <v:line id="Line 62" o:spid="_x0000_s1135" style="position:absolute;flip:x;visibility:visible" from="1791,1211" to="2070,1925" o:connectortype="straight" strokecolor="red">
              <v:stroke dashstyle="1 1" endcap="round"/>
            </v:line>
            <v:line id="Line 63" o:spid="_x0000_s1136" style="position:absolute;flip:x;visibility:visible" from="1552,1211" to="1831,1925" o:connectortype="straight" strokecolor="red">
              <v:stroke dashstyle="1 1" endcap="round"/>
            </v:line>
            <v:line id="Line 64" o:spid="_x0000_s1137" style="position:absolute;flip:x;visibility:visible" from="2257,1208" to="2536,1923" o:connectortype="straight" strokecolor="red">
              <v:stroke dashstyle="1 1" endcap="round"/>
            </v:line>
            <v:line id="Line 65" o:spid="_x0000_s1138" style="position:absolute;flip:x;visibility:visible" from="2024,1211" to="2303,1925" o:connectortype="straight" strokecolor="red">
              <v:stroke dashstyle="1 1" endcap="round"/>
            </v:line>
            <v:line id="Line 66" o:spid="_x0000_s1139" style="position:absolute;flip:x;visibility:visible" from="2718,1208" to="2997,1923" o:connectortype="straight" strokecolor="red">
              <v:stroke dashstyle="1 1" endcap="round"/>
            </v:line>
            <v:line id="Line 67" o:spid="_x0000_s1140" style="position:absolute;flip:x;visibility:visible" from="2945,1211" to="3224,1925" o:connectortype="straight" strokecolor="red">
              <v:stroke dashstyle="1 1" endcap="round"/>
            </v:line>
            <v:line id="Line 68" o:spid="_x0000_s1141" style="position:absolute;flip:x;visibility:visible" from="3178,1211" to="3457,1925" o:connectortype="straight" strokecolor="red">
              <v:stroke dashstyle="1 1" endcap="round"/>
            </v:line>
            <v:line id="Line 69" o:spid="_x0000_s1142" style="position:absolute;flip:x;visibility:visible" from="3411,1208" to="3690,1923" o:connectortype="straight" strokecolor="red">
              <v:stroke dashstyle="1 1" endcap="round"/>
            </v:line>
            <v:line id="Line 70" o:spid="_x0000_s1143" style="position:absolute;flip:x;visibility:visible" from="3644,1211" to="3923,1925" o:connectortype="straight" strokecolor="red">
              <v:stroke dashstyle="1 1" endcap="round"/>
            </v:line>
            <v:line id="Line 71" o:spid="_x0000_s1144" style="position:absolute;flip:x;visibility:visible" from="3877,1208" to="4156,1923" o:connectortype="straight" strokecolor="red">
              <v:stroke dashstyle="1 1" endcap="round"/>
            </v:line>
            <v:line id="Line 72" o:spid="_x0000_s1145" style="position:absolute;flip:x;visibility:visible" from="4108,1211" to="4387,1925" o:connectortype="straight" strokecolor="red">
              <v:stroke dashstyle="1 1" endcap="round"/>
            </v:line>
            <v:line id="Line 73" o:spid="_x0000_s1146" style="position:absolute;flip:x;visibility:visible" from="4344,1211" to="4623,1925" o:connectortype="straight" strokecolor="red">
              <v:stroke dashstyle="1 1" endcap="round"/>
            </v:line>
            <v:line id="Line 74" o:spid="_x0000_s1147" style="position:absolute;flip:x;visibility:visible" from="4574,1211" to="4853,1925" o:connectortype="straight" strokecolor="red">
              <v:stroke dashstyle="1 1" endcap="round"/>
            </v:line>
            <v:line id="Line 75" o:spid="_x0000_s1148" style="position:absolute;flip:x;visibility:visible" from="4807,1211" to="5086,1925" o:connectortype="straight" strokecolor="red">
              <v:stroke dashstyle="1 1" endcap="round"/>
            </v:line>
            <v:line id="Line 76" o:spid="_x0000_s1149" style="position:absolute;flip:x;visibility:visible" from="5277,1211" to="5556,1925" o:connectortype="straight" strokecolor="red">
              <v:stroke dashstyle="1 1" endcap="round"/>
            </v:line>
            <v:line id="Line 77" o:spid="_x0000_s1150" style="position:absolute;flip:x;visibility:visible" from="5040,1211" to="5319,1925" o:connectortype="straight" strokecolor="red">
              <v:stroke dashstyle="1 1" endcap="round"/>
            </v:line>
            <v:line id="Line 78" o:spid="_x0000_s1151" style="position:absolute;flip:x;visibility:visible" from="5510,1211" to="5789,1925" o:connectortype="straight" strokecolor="red">
              <v:stroke dashstyle="1 1" endcap="round"/>
            </v:line>
            <v:line id="Line 79" o:spid="_x0000_s1152" style="position:absolute;flip:x;visibility:visible" from="5737,1214" to="6016,1928" o:connectortype="straight" strokecolor="red">
              <v:stroke dashstyle="1 1" endcap="round"/>
            </v:line>
            <v:line id="Line 80" o:spid="_x0000_s1153" style="position:absolute;flip:x;visibility:visible" from="5970,1211" to="6249,1925" o:connectortype="straight" strokecolor="red">
              <v:stroke dashstyle="1 1" endcap="round"/>
            </v:line>
            <v:line id="Line 81" o:spid="_x0000_s1154" style="position:absolute;flip:x;visibility:visible" from="6206,1208" to="6485,1923" o:connectortype="straight" strokecolor="red">
              <v:stroke dashstyle="1 1" endcap="round"/>
            </v:line>
            <v:line id="Line 82" o:spid="_x0000_s1155" style="position:absolute;flip:x;visibility:visible" from="6436,1208" to="6715,1923" o:connectortype="straight" strokecolor="red">
              <v:stroke dashstyle="1 1" endcap="round"/>
            </v:line>
            <v:line id="Line 83" o:spid="_x0000_s1156" style="position:absolute;flip:x;visibility:visible" from="6664,1208" to="6943,1923" o:connectortype="straight" strokecolor="red">
              <v:stroke dashstyle="1 1" endcap="round"/>
            </v:line>
            <v:line id="Line 84" o:spid="_x0000_s1157" style="position:absolute;flip:x;visibility:visible" from="6897,1211" to="7176,1925" o:connectortype="straight" strokecolor="red">
              <v:stroke dashstyle="1 1" endcap="round"/>
            </v:line>
            <v:line id="Line 85" o:spid="_x0000_s1158" style="position:absolute;flip:x;visibility:visible" from="7130,1211" to="7409,1925" o:connectortype="straight" strokecolor="red">
              <v:stroke dashstyle="1 1" endcap="round"/>
            </v:line>
            <v:line id="Line 86" o:spid="_x0000_s1159" style="position:absolute;flip:x;visibility:visible" from="7360,1211" to="7639,1925" o:connectortype="straight" strokecolor="red">
              <v:stroke dashstyle="1 1" endcap="round"/>
            </v:line>
            <v:line id="Line 87" o:spid="_x0000_s1160" style="position:absolute;flip:x;visibility:visible" from="7590,1211" to="7869,1925" o:connectortype="straight" strokecolor="red">
              <v:stroke dashstyle="1 1" endcap="round"/>
            </v:line>
            <v:line id="Line 88" o:spid="_x0000_s1161" style="position:absolute;flip:x;visibility:visible" from="7827,1208" to="8106,1923" o:connectortype="straight" strokecolor="red">
              <v:stroke dashstyle="1 1" endcap="round"/>
            </v:line>
            <v:line id="Line 89" o:spid="_x0000_s1162" style="position:absolute;flip:x;visibility:visible" from="8060,1211" to="8339,1925" o:connectortype="straight" strokecolor="red">
              <v:stroke dashstyle="1 1" endcap="round"/>
            </v:line>
            <v:line id="Line 90" o:spid="_x0000_s1163" style="position:absolute;flip:x;visibility:visible" from="8293,1211" to="8572,1925" o:connectortype="straight" strokecolor="red">
              <v:stroke dashstyle="1 1" endcap="round"/>
            </v:line>
            <v:line id="Line 91" o:spid="_x0000_s1164" style="position:absolute;flip:x;visibility:visible" from="8529,1211" to="8808,1925" o:connectortype="straight" strokecolor="red">
              <v:stroke dashstyle="1 1" endcap="round"/>
            </v:line>
            <v:line id="Line 92" o:spid="_x0000_s1165" style="position:absolute;flip:x;visibility:visible" from="8765,1208" to="9044,1923" o:connectortype="straight" strokecolor="red">
              <v:stroke dashstyle="1 1" endcap="round"/>
            </v:line>
            <v:line id="Line 93" o:spid="_x0000_s1166" style="position:absolute;flip:x;visibility:visible" from="8998,1211" to="9277,1925" o:connectortype="straight" strokecolor="red">
              <v:stroke dashstyle="1 1" endcap="round"/>
            </v:line>
            <v:line id="Line 94" o:spid="_x0000_s1167" style="position:absolute;flip:x;visibility:visible" from="9232,1214" to="9511,1928" o:connectortype="straight" strokecolor="red">
              <v:stroke dashstyle="1 1" endcap="round"/>
            </v:line>
            <v:line id="Line 95" o:spid="_x0000_s1168" style="position:absolute;flip:x;visibility:visible" from="9468,1211" to="9747,1925" o:connectortype="straight" strokecolor="red">
              <v:stroke dashstyle="1 1" endcap="round"/>
            </v:line>
            <v:line id="Line 96" o:spid="_x0000_s1169" style="position:absolute;flip:x;visibility:visible" from="9698,1211" to="9977,1925" o:connectortype="straight" strokecolor="red">
              <v:stroke dashstyle="1 1" endcap="round"/>
            </v:line>
            <v:line id="Line 97" o:spid="_x0000_s1170" style="position:absolute;flip:x;visibility:visible" from="9934,1211" to="10213,1925" o:connectortype="straight" strokecolor="red">
              <v:stroke dashstyle="1 1" endcap="round"/>
            </v:line>
          </v:group>
        </w:pict>
      </w:r>
    </w:p>
    <w:p w:rsidR="007D7227" w:rsidRDefault="007D7227" w:rsidP="00067E69">
      <w:pPr>
        <w:jc w:val="center"/>
        <w:rPr>
          <w:rFonts w:ascii="Hand writing Mutlu" w:hAnsi="Hand writing Mutlu" w:cs="Hand writing Mutlu"/>
          <w:sz w:val="28"/>
          <w:szCs w:val="28"/>
        </w:rPr>
      </w:pPr>
    </w:p>
    <w:p w:rsidR="007D7227" w:rsidRDefault="007D7227" w:rsidP="00067E69">
      <w:pPr>
        <w:jc w:val="center"/>
        <w:rPr>
          <w:rFonts w:ascii="Hand writing Mutlu" w:hAnsi="Hand writing Mutlu" w:cs="Hand writing Mutlu"/>
          <w:sz w:val="28"/>
          <w:szCs w:val="28"/>
        </w:rPr>
      </w:pPr>
      <w:r>
        <w:rPr>
          <w:noProof/>
        </w:rPr>
        <w:pict>
          <v:shape id="ipf9W5Di--RncfFsM:" o:spid="_x0000_s1171" type="#_x0000_t75" alt="http://t3.gstatic.com/images?q=tbn:9W5Di--RncfFsM:http://www.canakkaleciftligi.com/Resim/Hava/BulutYagmur.jpg" href="http://images.google.com.tr/imgres?imgurl=http://www.canakkaleciftligi.com/Resim/Hava/BulutYagmur.jpg&amp;imgrefurl=http://www.canakkaleciftligi.com/MevsimlerHavaDurumu.htm&amp;usg=__USIWocgVkOSRs-T-NkE0tFHCyGg=&amp;h=392&amp;w=400&amp;sz=19&amp;hl=tr&amp;start=2&amp;um=1&amp;itbs=1&amp;tbnid=9W5Di--RncfFsM:&amp;tbnh=122&amp;tbnw=124&amp;prev=/images?q=ya%C4%9Fmur+ve+bulut&amp;um=1&amp;hl=tr&amp;tbs=isc" style="position:absolute;left:0;text-align:left;margin-left:351pt;margin-top:-18pt;width:117pt;height:76.5pt;z-index:251644416;visibility:visible" o:button="t">
            <v:fill o:detectmouseclick="t"/>
            <v:imagedata r:id="rId10" o:title=""/>
          </v:shape>
        </w:pict>
      </w:r>
      <w:r>
        <w:rPr>
          <w:noProof/>
        </w:rPr>
        <w:pict>
          <v:shape id="ipfhqI6x8ChTqMzZM:" o:spid="_x0000_s1172" type="#_x0000_t75" alt="http://t2.gstatic.com/images?q=tbn:hqI6x8ChTqMzZM:http://www.tkkkf.org/mkportal/makale/muhabbetkuslari/T_K_K_K_F_COM_dosyalar/muhabbet1.jpg" href="http://images.google.com.tr/imgres?imgurl=http://www.tkkkf.org/mkportal/makale/muhabbetkuslari/T_K_K_K_F_COM_dosyalar/muhabbet1.jpg&amp;imgrefurl=http://www.tkkkf.org/mkportal/makale/muhabbetkuslari/muhabbetkuslari.htm&amp;usg=__eKvSV-U_USIa1LGol87ac7xaxyQ=&amp;h=288&amp;w=300&amp;sz=18&amp;hl=tr&amp;start=146&amp;itbs=1&amp;tbnid=hqI6x8ChTqMzZM:&amp;tbnh=111&amp;tbnw=116&amp;prev=/images?q=ku%C5%9F&amp;start=144&amp;hl=tr&amp;sa=N&amp;gbv=2&amp;ndsp=18&amp;tbs=isc" style="position:absolute;left:0;text-align:left;margin-left:-36pt;margin-top:-15.7pt;width:117pt;height:87pt;z-index:251642368;visibility:visible" o:button="t">
            <v:fill o:detectmouseclick="t"/>
            <v:imagedata r:id="rId11" o:title=""/>
          </v:shape>
        </w:pict>
      </w:r>
    </w:p>
    <w:p w:rsidR="007D7227" w:rsidRDefault="007D7227" w:rsidP="00FC0B90">
      <w:pPr>
        <w:jc w:val="center"/>
        <w:rPr>
          <w:rFonts w:ascii="Hand writing Mutlu" w:hAnsi="Hand writing Mutlu" w:cs="Hand writing Mutlu"/>
          <w:sz w:val="28"/>
          <w:szCs w:val="28"/>
        </w:rPr>
      </w:pPr>
    </w:p>
    <w:p w:rsidR="007D7227" w:rsidRPr="00807D05" w:rsidRDefault="007D7227" w:rsidP="00122F70">
      <w:pPr>
        <w:rPr>
          <w:rFonts w:ascii="Hand writing Mutlu" w:hAnsi="Hand writing Mutlu" w:cs="Hand writing Mutlu"/>
          <w:sz w:val="28"/>
          <w:szCs w:val="28"/>
        </w:rPr>
      </w:pPr>
      <w:r>
        <w:rPr>
          <w:rFonts w:ascii="Hand writing Mutlu" w:hAnsi="Hand writing Mutlu" w:cs="Hand writing Mutlu"/>
          <w:sz w:val="28"/>
          <w:szCs w:val="28"/>
        </w:rPr>
        <w:t xml:space="preserve">                   </w:t>
      </w:r>
      <w:r w:rsidRPr="00807D05">
        <w:rPr>
          <w:rFonts w:ascii="Hand writing Mutlu" w:hAnsi="Hand writing Mutlu" w:cs="Hand writing Mutlu"/>
          <w:sz w:val="28"/>
          <w:szCs w:val="28"/>
        </w:rPr>
        <w:t xml:space="preserve">YAVRU KUŞ                 </w:t>
      </w:r>
    </w:p>
    <w:p w:rsidR="007D7227"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sidRPr="00807D05">
        <w:rPr>
          <w:rFonts w:ascii="Hand writing Mutlu" w:hAnsi="Hand writing Mutlu" w:cs="Hand writing Mutlu"/>
          <w:sz w:val="28"/>
          <w:szCs w:val="28"/>
        </w:rPr>
        <w:t xml:space="preserve"> Yavru kuş, sıcak yuvası</w:t>
      </w:r>
      <w:r>
        <w:rPr>
          <w:rFonts w:ascii="Hand writing Mutlu" w:hAnsi="Hand writing Mutlu" w:cs="Hand writing Mutlu"/>
          <w:sz w:val="28"/>
          <w:szCs w:val="28"/>
        </w:rPr>
        <w:t xml:space="preserve">nda </w:t>
      </w:r>
      <w:r w:rsidRPr="00807D05">
        <w:rPr>
          <w:rFonts w:ascii="Hand writing Mutlu" w:hAnsi="Hand writing Mutlu" w:cs="Hand writing Mutlu"/>
          <w:sz w:val="28"/>
          <w:szCs w:val="28"/>
        </w:rPr>
        <w:t>annesini bekliyordu.</w:t>
      </w:r>
      <w:r w:rsidRPr="00122F70">
        <w:rPr>
          <w:rFonts w:ascii="Hand writing Mutlu" w:hAnsi="Hand writing Mutlu" w:cs="Hand writing Mutlu"/>
          <w:sz w:val="28"/>
          <w:szCs w:val="28"/>
        </w:rPr>
        <w:t xml:space="preserve"> </w:t>
      </w:r>
      <w:r w:rsidRPr="00807D05">
        <w:rPr>
          <w:rFonts w:ascii="Hand writing Mutlu" w:hAnsi="Hand writing Mutlu" w:cs="Hand writing Mutlu"/>
          <w:sz w:val="28"/>
          <w:szCs w:val="28"/>
        </w:rPr>
        <w:t>Sarı</w:t>
      </w:r>
      <w:r>
        <w:rPr>
          <w:rFonts w:ascii="Hand writing Mutlu" w:hAnsi="Hand writing Mutlu" w:cs="Hand writing Mutlu"/>
          <w:sz w:val="28"/>
          <w:szCs w:val="28"/>
        </w:rPr>
        <w:t xml:space="preserve"> yapraklar</w:t>
      </w:r>
      <w:r w:rsidRPr="00122F70">
        <w:rPr>
          <w:rFonts w:ascii="Hand writing Mutlu" w:hAnsi="Hand writing Mutlu" w:cs="Hand writing Mutlu"/>
          <w:sz w:val="28"/>
          <w:szCs w:val="28"/>
        </w:rPr>
        <w:t xml:space="preserve"> </w:t>
      </w:r>
      <w:r w:rsidRPr="00807D05">
        <w:rPr>
          <w:rFonts w:ascii="Hand writing Mutlu" w:hAnsi="Hand writing Mutlu" w:cs="Hand writing Mutlu"/>
          <w:sz w:val="28"/>
          <w:szCs w:val="28"/>
        </w:rPr>
        <w:t>şiddetli rüzgarın etkisiyle havada savruluyordu.</w:t>
      </w:r>
      <w:r w:rsidRPr="00EC4DAF">
        <w:rPr>
          <w:rFonts w:ascii="Hand writing Mutlu" w:hAnsi="Hand writing Mutlu" w:cs="Hand writing Mutlu"/>
          <w:sz w:val="28"/>
          <w:szCs w:val="28"/>
        </w:rPr>
        <w:t xml:space="preserve"> </w:t>
      </w:r>
      <w:r w:rsidRPr="00807D05">
        <w:rPr>
          <w:rFonts w:ascii="Hand writing Mutlu" w:hAnsi="Hand writing Mutlu" w:cs="Hand writing Mutlu"/>
          <w:sz w:val="28"/>
          <w:szCs w:val="28"/>
        </w:rPr>
        <w:t>Turuncu</w:t>
      </w:r>
      <w:r w:rsidRPr="00EC4DAF">
        <w:rPr>
          <w:rFonts w:ascii="Hand writing Mutlu" w:hAnsi="Hand writing Mutlu" w:cs="Hand writing Mutlu"/>
          <w:sz w:val="28"/>
          <w:szCs w:val="28"/>
        </w:rPr>
        <w:t xml:space="preserve"> </w:t>
      </w:r>
      <w:r w:rsidRPr="00807D05">
        <w:rPr>
          <w:rFonts w:ascii="Hand writing Mutlu" w:hAnsi="Hand writing Mutlu" w:cs="Hand writing Mutlu"/>
          <w:sz w:val="28"/>
          <w:szCs w:val="28"/>
        </w:rPr>
        <w:t>gagasını zorlukla açtı.</w:t>
      </w:r>
      <w:r w:rsidRPr="00EC4DAF">
        <w:rPr>
          <w:rFonts w:ascii="Hand writing Mutlu" w:hAnsi="Hand writing Mutlu" w:cs="Hand writing Mutlu"/>
          <w:sz w:val="28"/>
          <w:szCs w:val="28"/>
        </w:rPr>
        <w:t xml:space="preserve"> </w:t>
      </w:r>
      <w:r w:rsidRPr="00807D05">
        <w:rPr>
          <w:rFonts w:ascii="Hand writing Mutlu" w:hAnsi="Hand writing Mutlu" w:cs="Hand writing Mutlu"/>
          <w:sz w:val="28"/>
          <w:szCs w:val="28"/>
        </w:rPr>
        <w:t>Zayıf bir sesle annesini çağırdı.</w:t>
      </w:r>
    </w:p>
    <w:p w:rsidR="007D7227" w:rsidRPr="00807D05"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Zavallı küçük kuş </w:t>
      </w:r>
      <w:r w:rsidRPr="00807D05">
        <w:rPr>
          <w:rFonts w:ascii="Hand writing Mutlu" w:hAnsi="Hand writing Mutlu" w:cs="Hand writing Mutlu"/>
          <w:sz w:val="28"/>
          <w:szCs w:val="28"/>
        </w:rPr>
        <w:t>annesinin çok uzak yerlere gittiğini bilmiyordu.Mavi gökyüzünü kara bulutlar kaplamıştı.Küçük bir yağmur damlası hızla yavru kuşun üzerine düştü.Rüzgarda uçuşan tüyleri ıslandı.</w:t>
      </w:r>
    </w:p>
    <w:p w:rsidR="007D7227" w:rsidRPr="00EC4DAF" w:rsidRDefault="007D7227" w:rsidP="00067E69">
      <w:pPr>
        <w:jc w:val="both"/>
        <w:rPr>
          <w:rFonts w:ascii="Hand writing Mutlu" w:hAnsi="Hand writing Mutlu" w:cs="Hand writing Mutlu"/>
          <w:sz w:val="32"/>
          <w:szCs w:val="32"/>
        </w:rPr>
      </w:pPr>
      <w:r w:rsidRPr="00EC4DAF">
        <w:rPr>
          <w:rFonts w:ascii="Hand writing Mutlu" w:hAnsi="Hand writing Mutlu" w:cs="Hand writing Mutlu"/>
          <w:sz w:val="32"/>
          <w:szCs w:val="32"/>
        </w:rPr>
        <w:t>Aşağıdaki ilk dört soruyu parçaya göre cevaplayınız.</w:t>
      </w:r>
    </w:p>
    <w:p w:rsidR="007D7227" w:rsidRPr="00807D05" w:rsidRDefault="007D7227" w:rsidP="00067E69">
      <w:pPr>
        <w:jc w:val="both"/>
        <w:rPr>
          <w:rFonts w:ascii="Hand writing Mutlu" w:hAnsi="Hand writing Mutlu" w:cs="Hand writing Mutlu"/>
          <w:sz w:val="28"/>
          <w:szCs w:val="28"/>
        </w:rPr>
      </w:pPr>
      <w:r>
        <w:rPr>
          <w:noProof/>
        </w:rPr>
        <w:pict>
          <v:group id="_x0000_s1173" style="position:absolute;left:0;text-align:left;margin-left:-18pt;margin-top:11.6pt;width:486pt;height:62.75pt;z-index:-251671040" coordorigin="1060,1957" coordsize="10257,1255">
            <v:shape id="_x0000_s1174" type="#_x0000_t75" style="position:absolute;left:4663;top:1957;width:6649;height:1255;rotation:180">
              <v:imagedata r:id="rId12" o:title="" blacklevel="3932f"/>
            </v:shape>
            <v:shape id="_x0000_s1175" type="#_x0000_t75" style="position:absolute;left:1065;top:1957;width:6649;height:1255">
              <v:imagedata r:id="rId13" o:title="" blacklevel="3932f"/>
            </v:shape>
            <v:line id="_x0000_s1176" style="position:absolute;flip:y" from="1060,2223" to="1060,2954" strokecolor="#969696" strokeweight=".5pt"/>
            <v:line id="_x0000_s1177" style="position:absolute;flip:y" from="11317,2217" to="11317,2948" strokecolor="#969696" strokeweight=".5pt"/>
          </v:group>
        </w:pict>
      </w:r>
      <w:r w:rsidRPr="00807D05">
        <w:rPr>
          <w:rFonts w:ascii="Hand writing Mutlu" w:hAnsi="Hand writing Mutlu" w:cs="Hand writing Mutlu"/>
          <w:sz w:val="28"/>
          <w:szCs w:val="28"/>
        </w:rPr>
        <w:t>1.Yav</w:t>
      </w:r>
      <w:r>
        <w:rPr>
          <w:rFonts w:ascii="Hand writing Mutlu" w:hAnsi="Hand writing Mutlu" w:cs="Hand writing Mutlu"/>
          <w:sz w:val="28"/>
          <w:szCs w:val="28"/>
        </w:rPr>
        <w:t>ru kuş yuvasında kimi bekliyormuş</w:t>
      </w:r>
      <w:r w:rsidRPr="00807D05">
        <w:rPr>
          <w:rFonts w:ascii="Hand writing Mutlu" w:hAnsi="Hand writing Mutlu" w:cs="Hand writing Mutlu"/>
          <w:sz w:val="28"/>
          <w:szCs w:val="28"/>
        </w:rPr>
        <w:t>?</w:t>
      </w:r>
    </w:p>
    <w:p w:rsidR="007D7227" w:rsidRPr="00807D05" w:rsidRDefault="007D7227" w:rsidP="00067E69">
      <w:pPr>
        <w:jc w:val="both"/>
        <w:rPr>
          <w:rFonts w:ascii="Hand writing Mutlu" w:hAnsi="Hand writing Mutlu" w:cs="Hand writing Mutlu"/>
          <w:sz w:val="28"/>
          <w:szCs w:val="28"/>
        </w:rPr>
      </w:pPr>
    </w:p>
    <w:p w:rsidR="007D7227" w:rsidRPr="00807D05" w:rsidRDefault="007D7227" w:rsidP="00067E69">
      <w:pPr>
        <w:jc w:val="both"/>
        <w:rPr>
          <w:rFonts w:ascii="Hand writing Mutlu" w:hAnsi="Hand writing Mutlu" w:cs="Hand writing Mutlu"/>
          <w:sz w:val="28"/>
          <w:szCs w:val="28"/>
        </w:rPr>
      </w:pPr>
    </w:p>
    <w:p w:rsidR="007D7227" w:rsidRDefault="007D7227" w:rsidP="00067E69">
      <w:pPr>
        <w:jc w:val="both"/>
        <w:rPr>
          <w:rFonts w:ascii="Hand writing Mutlu" w:hAnsi="Hand writing Mutlu" w:cs="Hand writing Mutlu"/>
          <w:sz w:val="28"/>
          <w:szCs w:val="28"/>
        </w:rPr>
      </w:pPr>
      <w:r>
        <w:rPr>
          <w:noProof/>
        </w:rPr>
        <w:pict>
          <v:group id="_x0000_s1178" style="position:absolute;left:0;text-align:left;margin-left:-18pt;margin-top:18.05pt;width:486pt;height:62.75pt;z-index:-251670016" coordorigin="1060,1957" coordsize="10257,1255">
            <v:shape id="_x0000_s1179" type="#_x0000_t75" style="position:absolute;left:4663;top:1957;width:6649;height:1255;rotation:180">
              <v:imagedata r:id="rId12" o:title="" blacklevel="3932f"/>
            </v:shape>
            <v:shape id="_x0000_s1180" type="#_x0000_t75" style="position:absolute;left:1065;top:1957;width:6649;height:1255">
              <v:imagedata r:id="rId13" o:title="" blacklevel="3932f"/>
            </v:shape>
            <v:line id="_x0000_s1181" style="position:absolute;flip:y" from="1060,2223" to="1060,2954" strokecolor="#969696" strokeweight=".5pt"/>
            <v:line id="_x0000_s1182" style="position:absolute;flip:y" from="11317,2217" to="11317,2948" strokecolor="#969696" strokeweight=".5pt"/>
          </v:group>
        </w:pict>
      </w:r>
      <w:r>
        <w:rPr>
          <w:rFonts w:ascii="Hand writing Mutlu" w:hAnsi="Hand writing Mutlu" w:cs="Hand writing Mutlu"/>
          <w:sz w:val="28"/>
          <w:szCs w:val="28"/>
        </w:rPr>
        <w:t>2</w:t>
      </w:r>
      <w:r w:rsidRPr="00807D05">
        <w:rPr>
          <w:rFonts w:ascii="Hand writing Mutlu" w:hAnsi="Hand writing Mutlu" w:cs="Hand writing Mutlu"/>
          <w:sz w:val="28"/>
          <w:szCs w:val="28"/>
        </w:rPr>
        <w:t>.Yavru kuşun annesi nereye gitmiş?</w:t>
      </w:r>
    </w:p>
    <w:p w:rsidR="007D7227" w:rsidRPr="00807D05" w:rsidRDefault="007D7227" w:rsidP="00067E69">
      <w:pPr>
        <w:jc w:val="both"/>
        <w:rPr>
          <w:rFonts w:ascii="Hand writing Mutlu" w:hAnsi="Hand writing Mutlu" w:cs="Hand writing Mutlu"/>
          <w:sz w:val="28"/>
          <w:szCs w:val="28"/>
        </w:rPr>
      </w:pPr>
    </w:p>
    <w:p w:rsidR="007D7227" w:rsidRPr="00807D05" w:rsidRDefault="007D7227" w:rsidP="00067E69">
      <w:pPr>
        <w:jc w:val="both"/>
        <w:rPr>
          <w:rFonts w:ascii="Hand writing Mutlu" w:hAnsi="Hand writing Mutlu" w:cs="Hand writing Mutlu"/>
          <w:sz w:val="28"/>
          <w:szCs w:val="28"/>
        </w:rPr>
      </w:pPr>
    </w:p>
    <w:p w:rsidR="007D7227"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3.</w:t>
      </w:r>
      <w:r w:rsidRPr="00807D05">
        <w:rPr>
          <w:rFonts w:ascii="Hand writing Mutlu" w:hAnsi="Hand writing Mutlu" w:cs="Hand writing Mutlu"/>
          <w:sz w:val="28"/>
          <w:szCs w:val="28"/>
        </w:rPr>
        <w:t>Yavru kuşun üzerine ne düşmüş?</w:t>
      </w:r>
    </w:p>
    <w:p w:rsidR="007D7227" w:rsidRPr="00807D05" w:rsidRDefault="007D7227" w:rsidP="00067E69">
      <w:pPr>
        <w:jc w:val="both"/>
        <w:rPr>
          <w:rFonts w:ascii="Hand writing Mutlu" w:hAnsi="Hand writing Mutlu" w:cs="Hand writing Mutlu"/>
          <w:sz w:val="28"/>
          <w:szCs w:val="28"/>
        </w:rPr>
      </w:pPr>
      <w:r>
        <w:rPr>
          <w:noProof/>
        </w:rPr>
        <w:pict>
          <v:group id="_x0000_s1183" style="position:absolute;left:0;text-align:left;margin-left:-18pt;margin-top:2.65pt;width:7in;height:62.75pt;z-index:-251668992" coordorigin="1060,1957" coordsize="10257,1255">
            <v:shape id="_x0000_s1184" type="#_x0000_t75" style="position:absolute;left:4663;top:1957;width:6649;height:1255;rotation:180">
              <v:imagedata r:id="rId12" o:title="" blacklevel="3932f"/>
            </v:shape>
            <v:shape id="_x0000_s1185" type="#_x0000_t75" style="position:absolute;left:1065;top:1957;width:6649;height:1255">
              <v:imagedata r:id="rId13" o:title="" blacklevel="3932f"/>
            </v:shape>
            <v:line id="_x0000_s1186" style="position:absolute;flip:y" from="1060,2223" to="1060,2954" strokecolor="#969696" strokeweight=".5pt"/>
            <v:line id="_x0000_s1187" style="position:absolute;flip:y" from="11317,2217" to="11317,2948" strokecolor="#969696" strokeweight=".5pt"/>
          </v:group>
        </w:pict>
      </w:r>
    </w:p>
    <w:p w:rsidR="007D7227" w:rsidRPr="00807D05" w:rsidRDefault="007D7227" w:rsidP="00067E69">
      <w:pPr>
        <w:jc w:val="both"/>
        <w:rPr>
          <w:rFonts w:ascii="Hand writing Mutlu" w:hAnsi="Hand writing Mutlu" w:cs="Hand writing Mutlu"/>
          <w:sz w:val="28"/>
          <w:szCs w:val="28"/>
        </w:rPr>
      </w:pPr>
    </w:p>
    <w:p w:rsidR="007D7227" w:rsidRPr="00807D05" w:rsidRDefault="007D7227" w:rsidP="00067E69">
      <w:pPr>
        <w:jc w:val="both"/>
        <w:rPr>
          <w:rFonts w:ascii="Hand writing Mutlu" w:hAnsi="Hand writing Mutlu" w:cs="Hand writing Mutlu"/>
          <w:sz w:val="28"/>
          <w:szCs w:val="28"/>
        </w:rPr>
      </w:pPr>
    </w:p>
    <w:p w:rsidR="007D7227" w:rsidRPr="00807D05" w:rsidRDefault="007D7227" w:rsidP="00067E69">
      <w:pPr>
        <w:jc w:val="both"/>
        <w:rPr>
          <w:rFonts w:ascii="Hand writing Mutlu" w:hAnsi="Hand writing Mutlu" w:cs="Hand writing Mutlu"/>
          <w:sz w:val="28"/>
          <w:szCs w:val="28"/>
        </w:rPr>
      </w:pPr>
      <w:r>
        <w:rPr>
          <w:noProof/>
        </w:rPr>
        <w:pict>
          <v:shape id="Picture 7" o:spid="_x0000_s1188" type="#_x0000_t75" alt="http://t3.gstatic.com/images?q=tbn:z-Qr0_H3YSt16M:http://www.gulselim.com/wp-content/uploads/2009/04/renkler-mevsim-renk-secimi-dekorasyon.jpg" href="http://images.google.com.tr/imgres?imgurl=http://www.gulselim.com/wp-content/uploads/2009/04/renkler-mevsim-renk-secimi-dekorasyon.jpg&amp;imgrefurl=http://www.gulselim.com/dekorasyonda-mevsimine-gore-renk-secimi/&amp;usg=__6xI8v-7hke2DqbTfRgAC1DNAISo=&amp;h=662&amp;w=658&amp;sz=375&amp;hl=tr&amp;start=34&amp;itbs=1&amp;tbnid=z-Qr0_H3YSt16M:&amp;tbnh=138&amp;tbnw=137&amp;prev=/images?q=mevsim&amp;start=18&amp;hl=tr&amp;sa=N&amp;gbv=2&amp;ndsp=18&amp;tbs=isc" style="position:absolute;left:0;text-align:left;margin-left:326.65pt;margin-top:33pt;width:102.75pt;height:103.5pt;z-index:251643392;visibility:visible" o:button="t">
            <v:fill o:detectmouseclick="t"/>
            <v:imagedata r:id="rId14" o:title=""/>
          </v:shape>
        </w:pict>
      </w:r>
      <w:r>
        <w:rPr>
          <w:rFonts w:ascii="Hand writing Mutlu" w:hAnsi="Hand writing Mutlu" w:cs="Hand writing Mutlu"/>
          <w:sz w:val="28"/>
          <w:szCs w:val="28"/>
        </w:rPr>
        <w:t>4</w:t>
      </w:r>
      <w:r w:rsidRPr="00807D05">
        <w:rPr>
          <w:rFonts w:ascii="Hand writing Mutlu" w:hAnsi="Hand writing Mutlu" w:cs="Hand writing Mutlu"/>
          <w:sz w:val="28"/>
          <w:szCs w:val="28"/>
        </w:rPr>
        <w:t xml:space="preserve">.Aşağıdaki cümlelerin sonuna </w:t>
      </w:r>
      <w:r>
        <w:rPr>
          <w:rFonts w:ascii="Hand writing Mutlu" w:hAnsi="Hand writing Mutlu" w:cs="Hand writing Mutlu"/>
          <w:sz w:val="28"/>
          <w:szCs w:val="28"/>
        </w:rPr>
        <w:t>uygun noktalama işaretini koyunuz.</w:t>
      </w:r>
    </w:p>
    <w:p w:rsidR="007D7227"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sidRPr="00807D05">
        <w:rPr>
          <w:rFonts w:ascii="Hand writing Mutlu" w:hAnsi="Hand writing Mutlu" w:cs="Hand writing Mutlu"/>
          <w:sz w:val="28"/>
          <w:szCs w:val="28"/>
        </w:rPr>
        <w:t>Yarın or</w:t>
      </w:r>
      <w:r>
        <w:rPr>
          <w:rFonts w:ascii="Hand writing Mutlu" w:hAnsi="Hand writing Mutlu" w:cs="Hand writing Mutlu"/>
          <w:sz w:val="28"/>
          <w:szCs w:val="28"/>
        </w:rPr>
        <w:t xml:space="preserve">mana gideceğiz (  )     </w:t>
      </w:r>
    </w:p>
    <w:p w:rsidR="007D7227" w:rsidRPr="00807D05"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sidRPr="00807D05">
        <w:rPr>
          <w:rFonts w:ascii="Hand writing Mutlu" w:hAnsi="Hand writing Mutlu" w:cs="Hand writing Mutlu"/>
          <w:sz w:val="28"/>
          <w:szCs w:val="28"/>
        </w:rPr>
        <w:t xml:space="preserve"> Ay, elim acıdı (  )</w:t>
      </w:r>
    </w:p>
    <w:p w:rsidR="007D7227"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sidRPr="00807D05">
        <w:rPr>
          <w:rFonts w:ascii="Hand writing Mutlu" w:hAnsi="Hand writing Mutlu" w:cs="Hand writing Mutlu"/>
          <w:sz w:val="28"/>
          <w:szCs w:val="28"/>
        </w:rPr>
        <w:t xml:space="preserve">Bu kitabı </w:t>
      </w:r>
      <w:r>
        <w:rPr>
          <w:rFonts w:ascii="Hand writing Mutlu" w:hAnsi="Hand writing Mutlu" w:cs="Hand writing Mutlu"/>
          <w:sz w:val="28"/>
          <w:szCs w:val="28"/>
        </w:rPr>
        <w:t>okudun mu (  )</w:t>
      </w:r>
    </w:p>
    <w:p w:rsidR="007D7227"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sidRPr="00807D05">
        <w:rPr>
          <w:rFonts w:ascii="Hand writing Mutlu" w:hAnsi="Hand writing Mutlu" w:cs="Hand writing Mutlu"/>
          <w:sz w:val="28"/>
          <w:szCs w:val="28"/>
        </w:rPr>
        <w:t>Bir yılda kaç mevsim vardır (  )</w:t>
      </w:r>
    </w:p>
    <w:p w:rsidR="007D7227" w:rsidRPr="00807D05"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5</w:t>
      </w:r>
      <w:r w:rsidRPr="00807D05">
        <w:rPr>
          <w:rFonts w:ascii="Hand writing Mutlu" w:hAnsi="Hand writing Mutlu" w:cs="Hand writing Mutlu"/>
          <w:sz w:val="28"/>
          <w:szCs w:val="28"/>
        </w:rPr>
        <w:t>.Aşağıdaki cümleler</w:t>
      </w:r>
      <w:r>
        <w:rPr>
          <w:rFonts w:ascii="Hand writing Mutlu" w:hAnsi="Hand writing Mutlu" w:cs="Hand writing Mutlu"/>
          <w:sz w:val="28"/>
          <w:szCs w:val="28"/>
        </w:rPr>
        <w:t>in kaç sözcükten oluştuğunu yazınız.</w:t>
      </w:r>
    </w:p>
    <w:p w:rsidR="007D7227" w:rsidRPr="00807D05"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Pr>
          <w:sz w:val="28"/>
          <w:szCs w:val="28"/>
        </w:rPr>
        <w:t>*</w:t>
      </w:r>
      <w:r>
        <w:rPr>
          <w:rFonts w:ascii="Hand writing Mutlu" w:hAnsi="Hand writing Mutlu" w:cs="Hand writing Mutlu"/>
          <w:sz w:val="28"/>
          <w:szCs w:val="28"/>
        </w:rPr>
        <w:t>Bu elbise benim</w:t>
      </w:r>
      <w:r w:rsidRPr="00807D05">
        <w:rPr>
          <w:rFonts w:ascii="Hand writing Mutlu" w:hAnsi="Hand writing Mutlu" w:cs="Hand writing Mutlu"/>
          <w:sz w:val="28"/>
          <w:szCs w:val="28"/>
        </w:rPr>
        <w:t xml:space="preserve">.       </w:t>
      </w:r>
      <w:r w:rsidRPr="00807D05">
        <w:rPr>
          <w:sz w:val="28"/>
          <w:szCs w:val="28"/>
        </w:rPr>
        <w:t>……………</w:t>
      </w:r>
      <w:r w:rsidRPr="00807D05">
        <w:rPr>
          <w:rFonts w:ascii="Hand writing Mutlu" w:hAnsi="Hand writing Mutlu" w:cs="Hand writing Mutlu"/>
          <w:sz w:val="28"/>
          <w:szCs w:val="28"/>
        </w:rPr>
        <w:t>.sözcük</w:t>
      </w:r>
    </w:p>
    <w:p w:rsidR="007D7227" w:rsidRPr="00807D05" w:rsidRDefault="007D7227" w:rsidP="00067E69">
      <w:pPr>
        <w:ind w:right="-709"/>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Pr>
          <w:sz w:val="28"/>
          <w:szCs w:val="28"/>
        </w:rPr>
        <w:t>*</w:t>
      </w:r>
      <w:r>
        <w:rPr>
          <w:rFonts w:ascii="Hand writing Mutlu" w:hAnsi="Hand writing Mutlu" w:cs="Hand writing Mutlu"/>
          <w:sz w:val="28"/>
          <w:szCs w:val="28"/>
        </w:rPr>
        <w:t xml:space="preserve">Babam pazardan elma ile portakal </w:t>
      </w:r>
      <w:r w:rsidRPr="00807D05">
        <w:rPr>
          <w:rFonts w:ascii="Hand writing Mutlu" w:hAnsi="Hand writing Mutlu" w:cs="Hand writing Mutlu"/>
          <w:sz w:val="28"/>
          <w:szCs w:val="28"/>
        </w:rPr>
        <w:t xml:space="preserve"> almış. </w:t>
      </w:r>
      <w:r w:rsidRPr="00807D05">
        <w:rPr>
          <w:sz w:val="28"/>
          <w:szCs w:val="28"/>
        </w:rPr>
        <w:t>…………</w:t>
      </w:r>
      <w:r w:rsidRPr="00807D05">
        <w:rPr>
          <w:rFonts w:ascii="Hand writing Mutlu" w:hAnsi="Hand writing Mutlu" w:cs="Hand writing Mutlu"/>
          <w:sz w:val="28"/>
          <w:szCs w:val="28"/>
        </w:rPr>
        <w:t xml:space="preserve"> sözcük</w:t>
      </w:r>
    </w:p>
    <w:p w:rsidR="007D7227" w:rsidRPr="00807D05"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Pr>
          <w:sz w:val="28"/>
          <w:szCs w:val="28"/>
        </w:rPr>
        <w:t>*</w:t>
      </w:r>
      <w:r w:rsidRPr="00807D05">
        <w:rPr>
          <w:rFonts w:ascii="Hand writing Mutlu" w:hAnsi="Hand writing Mutlu" w:cs="Hand writing Mutlu"/>
          <w:sz w:val="28"/>
          <w:szCs w:val="28"/>
        </w:rPr>
        <w:t xml:space="preserve">Yarın arkadaşıma hediye alacağım.    </w:t>
      </w:r>
      <w:r w:rsidRPr="00807D05">
        <w:rPr>
          <w:sz w:val="28"/>
          <w:szCs w:val="28"/>
        </w:rPr>
        <w:t>………</w:t>
      </w:r>
      <w:r w:rsidRPr="00807D05">
        <w:rPr>
          <w:rFonts w:ascii="Hand writing Mutlu" w:hAnsi="Hand writing Mutlu" w:cs="Hand writing Mutlu"/>
          <w:sz w:val="28"/>
          <w:szCs w:val="28"/>
        </w:rPr>
        <w:t>.sözcük</w:t>
      </w:r>
    </w:p>
    <w:p w:rsidR="007D7227" w:rsidRPr="00807D05" w:rsidRDefault="007D7227" w:rsidP="00067E69">
      <w:pPr>
        <w:jc w:val="both"/>
        <w:rPr>
          <w:rFonts w:ascii="Hand writing Mutlu" w:hAnsi="Hand writing Mutlu" w:cs="Hand writing Mutlu"/>
          <w:sz w:val="28"/>
          <w:szCs w:val="28"/>
        </w:rPr>
      </w:pPr>
      <w:r>
        <w:rPr>
          <w:rFonts w:ascii="Hand writing Mutlu" w:hAnsi="Hand writing Mutlu" w:cs="Hand writing Mutlu"/>
          <w:sz w:val="28"/>
          <w:szCs w:val="28"/>
        </w:rPr>
        <w:t xml:space="preserve">  </w:t>
      </w:r>
      <w:r>
        <w:rPr>
          <w:sz w:val="28"/>
          <w:szCs w:val="28"/>
        </w:rPr>
        <w:t>*</w:t>
      </w:r>
      <w:r w:rsidRPr="00807D05">
        <w:rPr>
          <w:rFonts w:ascii="Hand writing Mutlu" w:hAnsi="Hand writing Mutlu" w:cs="Hand writing Mutlu"/>
          <w:sz w:val="28"/>
          <w:szCs w:val="28"/>
        </w:rPr>
        <w:t xml:space="preserve">Bugün hava çok güzel.     </w:t>
      </w:r>
      <w:r w:rsidRPr="00807D05">
        <w:rPr>
          <w:sz w:val="28"/>
          <w:szCs w:val="28"/>
        </w:rPr>
        <w:t>……</w:t>
      </w:r>
      <w:r>
        <w:rPr>
          <w:sz w:val="28"/>
          <w:szCs w:val="28"/>
        </w:rPr>
        <w:t>...</w:t>
      </w:r>
      <w:r w:rsidRPr="00807D05">
        <w:rPr>
          <w:rFonts w:ascii="Hand writing Mutlu" w:hAnsi="Hand writing Mutlu" w:cs="Hand writing Mutlu"/>
          <w:sz w:val="28"/>
          <w:szCs w:val="28"/>
        </w:rPr>
        <w:t>. sözcük</w:t>
      </w:r>
    </w:p>
    <w:p w:rsidR="007D7227" w:rsidRDefault="007D7227" w:rsidP="00E13FB5">
      <w:pPr>
        <w:rPr>
          <w:rFonts w:ascii="Hand writing Mutlu" w:hAnsi="Hand writing Mutlu" w:cs="Hand writing Mutlu"/>
          <w:sz w:val="28"/>
          <w:szCs w:val="28"/>
        </w:rPr>
      </w:pPr>
      <w:r>
        <w:rPr>
          <w:rFonts w:ascii="Hand writing Mutlu" w:hAnsi="Hand writing Mutlu" w:cs="Hand writing Mutlu"/>
          <w:sz w:val="28"/>
          <w:szCs w:val="28"/>
        </w:rPr>
        <w:t>Aşağıdaki soruları şekle göre cevaplayınız. Doğru olan cevabı bularak işaretleyiniz.</w:t>
      </w:r>
    </w:p>
    <w:p w:rsidR="007D7227" w:rsidRDefault="007D7227" w:rsidP="00E13FB5">
      <w:pPr>
        <w:rPr>
          <w:rFonts w:ascii="Hand writing Mutlu" w:hAnsi="Hand writing Mutlu" w:cs="Hand writing Mutlu"/>
          <w:sz w:val="28"/>
          <w:szCs w:val="28"/>
        </w:rPr>
      </w:pPr>
      <w:r>
        <w:rPr>
          <w:noProof/>
        </w:rPr>
        <w:pict>
          <v:shape id="Resim 291" o:spid="_x0000_s1189" type="#_x0000_t75" alt="MCj01125760000[1]" style="position:absolute;margin-left:249.65pt;margin-top:8.5pt;width:40.6pt;height:34.5pt;z-index:251656704;visibility:visible">
            <v:imagedata r:id="rId15" o:title=""/>
          </v:shape>
        </w:pict>
      </w:r>
      <w:r>
        <w:rPr>
          <w:noProof/>
        </w:rPr>
        <w:pict>
          <v:shape id="Resim 288" o:spid="_x0000_s1190" type="#_x0000_t75" alt="MCj01125760000[1]" style="position:absolute;margin-left:80.9pt;margin-top:5.05pt;width:40.6pt;height:34.5pt;z-index:251653632;visibility:visible">
            <v:imagedata r:id="rId15" o:title=""/>
          </v:shape>
        </w:pict>
      </w:r>
      <w:r>
        <w:rPr>
          <w:noProof/>
        </w:rPr>
        <w:pict>
          <v:shape id="Resim 289" o:spid="_x0000_s1191" type="#_x0000_t75" alt="MCj01125760000[1]" style="position:absolute;margin-left:18.3pt;margin-top:5.05pt;width:40.6pt;height:34.5pt;z-index:251654656;visibility:visible">
            <v:imagedata r:id="rId15" o:title=""/>
          </v:shape>
        </w:pict>
      </w:r>
    </w:p>
    <w:p w:rsidR="007D7227" w:rsidRDefault="007D7227" w:rsidP="00E13FB5">
      <w:pPr>
        <w:rPr>
          <w:rFonts w:ascii="Hand writing Mutlu" w:hAnsi="Hand writing Mutlu" w:cs="Hand writing Mutlu"/>
          <w:sz w:val="28"/>
          <w:szCs w:val="28"/>
        </w:rPr>
      </w:pPr>
      <w:r>
        <w:rPr>
          <w:noProof/>
        </w:rPr>
        <w:pict>
          <v:shape id="Resim 294" o:spid="_x0000_s1192" type="#_x0000_t75" alt="MCj01125760000[1]" style="position:absolute;margin-left:268.5pt;margin-top:36.45pt;width:40.6pt;height:34.5pt;z-index:251659776;visibility:visible">
            <v:imagedata r:id="rId15" o:title=""/>
          </v:shape>
        </w:pict>
      </w:r>
      <w:r>
        <w:rPr>
          <w:noProof/>
        </w:rPr>
        <w:pict>
          <v:shape id="Resim 293" o:spid="_x0000_s1193" type="#_x0000_t75" alt="MCj01125760000[1]" style="position:absolute;margin-left:225pt;margin-top:36.45pt;width:40.6pt;height:34.5pt;z-index:251658752;visibility:visible">
            <v:imagedata r:id="rId15" o:title=""/>
          </v:shape>
        </w:pict>
      </w:r>
      <w:r>
        <w:rPr>
          <w:noProof/>
        </w:rPr>
        <w:pict>
          <v:shape id="Resim 292" o:spid="_x0000_s1194" type="#_x0000_t75" alt="MCj01125760000[1]" style="position:absolute;margin-left:290.25pt;margin-top:9.8pt;width:40.6pt;height:34.5pt;z-index:251657728;visibility:visible">
            <v:imagedata r:id="rId15" o:title=""/>
          </v:shape>
        </w:pict>
      </w:r>
      <w:r>
        <w:rPr>
          <w:noProof/>
        </w:rPr>
        <w:pict>
          <v:shape id="Resim 290" o:spid="_x0000_s1195" type="#_x0000_t75" alt="MCj01125760000[1]" style="position:absolute;margin-left:201.75pt;margin-top:9.8pt;width:40.6pt;height:34.5pt;z-index:251655680;visibility:visible">
            <v:imagedata r:id="rId15" o:title=""/>
          </v:shape>
        </w:pict>
      </w:r>
      <w:r>
        <w:rPr>
          <w:noProof/>
        </w:rPr>
        <w:pict>
          <v:shape id="Resim 285" o:spid="_x0000_s1196" type="#_x0000_t75" alt="MCj01125760000[1]" style="position:absolute;margin-left:59.8pt;margin-top:9.8pt;width:40.6pt;height:34.5pt;z-index:251650560;visibility:visible">
            <v:imagedata r:id="rId15" o:title=""/>
          </v:shape>
        </w:pict>
      </w:r>
      <w:r>
        <w:rPr>
          <w:noProof/>
        </w:rPr>
        <w:pict>
          <v:shape id="Resim 286" o:spid="_x0000_s1197" type="#_x0000_t75" alt="MCj01125760000[1]" style="position:absolute;margin-left:100.4pt;margin-top:1.95pt;width:40.6pt;height:34.5pt;z-index:251651584;visibility:visible">
            <v:imagedata r:id="rId15" o:title=""/>
          </v:shape>
        </w:pict>
      </w:r>
      <w:r>
        <w:rPr>
          <w:noProof/>
        </w:rPr>
        <w:pict>
          <v:shape id="Resim 287" o:spid="_x0000_s1198" type="#_x0000_t75" alt="MCj01125760000[1]" style="position:absolute;margin-left:129.75pt;margin-top:9.8pt;width:40.6pt;height:34.5pt;z-index:251652608;visibility:visible">
            <v:imagedata r:id="rId15" o:title=""/>
          </v:shape>
        </w:pict>
      </w:r>
      <w:r>
        <w:rPr>
          <w:noProof/>
        </w:rPr>
        <w:pict>
          <v:shape id="Resim 284" o:spid="_x0000_s1199" type="#_x0000_t75" alt="MCj01125760000[1]" style="position:absolute;margin-left:32.25pt;margin-top:9.8pt;width:40.6pt;height:34.5pt;z-index:251649536;visibility:visible">
            <v:imagedata r:id="rId15" o:title=""/>
          </v:shape>
        </w:pict>
      </w:r>
      <w:r>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200" type="#_x0000_t16" style="position:absolute;margin-left:69.3pt;margin-top:-41.2pt;width:54pt;height:156pt;rotation:270;z-index:-251667968" adj="11666"/>
        </w:pict>
      </w:r>
    </w:p>
    <w:p w:rsidR="007D7227" w:rsidRDefault="007D7227" w:rsidP="00E13FB5">
      <w:pPr>
        <w:rPr>
          <w:rFonts w:ascii="Hand writing Mutlu" w:hAnsi="Hand writing Mutlu" w:cs="Hand writing Mutlu"/>
          <w:sz w:val="28"/>
          <w:szCs w:val="28"/>
        </w:rPr>
      </w:pPr>
    </w:p>
    <w:p w:rsidR="007D7227" w:rsidRDefault="007D7227" w:rsidP="00E13FB5">
      <w:pPr>
        <w:rPr>
          <w:rFonts w:ascii="Hand writing Mutlu" w:hAnsi="Hand writing Mutlu" w:cs="Hand writing Mutlu"/>
          <w:sz w:val="28"/>
          <w:szCs w:val="28"/>
        </w:rPr>
      </w:pPr>
    </w:p>
    <w:p w:rsidR="007D7227" w:rsidRDefault="007D7227" w:rsidP="00E13FB5">
      <w:pPr>
        <w:rPr>
          <w:rFonts w:ascii="Hand writing Mutlu" w:hAnsi="Hand writing Mutlu" w:cs="Hand writing Mutlu"/>
          <w:sz w:val="28"/>
          <w:szCs w:val="28"/>
        </w:rPr>
      </w:pPr>
    </w:p>
    <w:p w:rsidR="007D7227" w:rsidRDefault="007D7227" w:rsidP="00E13FB5">
      <w:pPr>
        <w:rPr>
          <w:rFonts w:ascii="Hand writing Mutlu" w:hAnsi="Hand writing Mutlu" w:cs="Hand writing Mutlu"/>
          <w:sz w:val="28"/>
          <w:szCs w:val="28"/>
        </w:rPr>
      </w:pPr>
      <w:r w:rsidRPr="0073419C">
        <w:rPr>
          <w:rFonts w:ascii="Hand writing Mutlu" w:hAnsi="Hand writing Mutlu" w:cs="Hand writing Mutlu"/>
          <w:sz w:val="28"/>
          <w:szCs w:val="28"/>
          <w:shd w:val="clear" w:color="auto" w:fill="D9D9D9"/>
        </w:rPr>
        <w:t>a)</w:t>
      </w:r>
      <w:r>
        <w:rPr>
          <w:rFonts w:ascii="Hand writing Mutlu" w:hAnsi="Hand writing Mutlu" w:cs="Hand writing Mutlu"/>
          <w:sz w:val="28"/>
          <w:szCs w:val="28"/>
        </w:rPr>
        <w:t xml:space="preserve"> Kutudan kaç nar çıkarılmıştır?</w:t>
      </w:r>
    </w:p>
    <w:p w:rsidR="007D7227" w:rsidRDefault="007D7227" w:rsidP="00E13FB5">
      <w:pPr>
        <w:tabs>
          <w:tab w:val="left" w:pos="567"/>
          <w:tab w:val="left" w:pos="2268"/>
          <w:tab w:val="left" w:pos="4395"/>
          <w:tab w:val="left" w:pos="6237"/>
        </w:tabs>
        <w:rPr>
          <w:rFonts w:ascii="Hand writing Mutlu" w:hAnsi="Hand writing Mutlu" w:cs="Hand writing Mutlu"/>
          <w:sz w:val="28"/>
          <w:szCs w:val="28"/>
        </w:rPr>
      </w:pPr>
      <w:r>
        <w:rPr>
          <w:rFonts w:ascii="Hand writing Mutlu" w:hAnsi="Hand writing Mutlu" w:cs="Hand writing Mutlu"/>
          <w:sz w:val="28"/>
          <w:szCs w:val="28"/>
        </w:rPr>
        <w:tab/>
        <w:t>A) 6</w:t>
      </w:r>
      <w:r>
        <w:rPr>
          <w:rFonts w:ascii="Hand writing Mutlu" w:hAnsi="Hand writing Mutlu" w:cs="Hand writing Mutlu"/>
          <w:sz w:val="28"/>
          <w:szCs w:val="28"/>
        </w:rPr>
        <w:tab/>
        <w:t>B) 5</w:t>
      </w:r>
      <w:r>
        <w:rPr>
          <w:rFonts w:ascii="Hand writing Mutlu" w:hAnsi="Hand writing Mutlu" w:cs="Hand writing Mutlu"/>
          <w:sz w:val="28"/>
          <w:szCs w:val="28"/>
        </w:rPr>
        <w:tab/>
        <w:t>C) 4</w:t>
      </w:r>
      <w:r>
        <w:rPr>
          <w:rFonts w:ascii="Hand writing Mutlu" w:hAnsi="Hand writing Mutlu" w:cs="Hand writing Mutlu"/>
          <w:sz w:val="28"/>
          <w:szCs w:val="28"/>
        </w:rPr>
        <w:tab/>
        <w:t>D) 3</w:t>
      </w:r>
    </w:p>
    <w:p w:rsidR="007D7227" w:rsidRDefault="007D7227" w:rsidP="00E13FB5">
      <w:pPr>
        <w:rPr>
          <w:rFonts w:ascii="Hand writing Mutlu" w:hAnsi="Hand writing Mutlu" w:cs="Hand writing Mutlu"/>
          <w:sz w:val="28"/>
          <w:szCs w:val="28"/>
        </w:rPr>
      </w:pPr>
    </w:p>
    <w:p w:rsidR="007D7227" w:rsidRDefault="007D7227" w:rsidP="00E13FB5">
      <w:pPr>
        <w:rPr>
          <w:rFonts w:ascii="Hand writing Mutlu" w:hAnsi="Hand writing Mutlu" w:cs="Hand writing Mutlu"/>
          <w:sz w:val="28"/>
          <w:szCs w:val="28"/>
        </w:rPr>
      </w:pPr>
      <w:r>
        <w:rPr>
          <w:rFonts w:ascii="Hand writing Mutlu" w:hAnsi="Hand writing Mutlu" w:cs="Hand writing Mutlu"/>
          <w:sz w:val="28"/>
          <w:szCs w:val="28"/>
          <w:shd w:val="clear" w:color="auto" w:fill="D9D9D9"/>
        </w:rPr>
        <w:t>b</w:t>
      </w:r>
      <w:r w:rsidRPr="0073419C">
        <w:rPr>
          <w:rFonts w:ascii="Hand writing Mutlu" w:hAnsi="Hand writing Mutlu" w:cs="Hand writing Mutlu"/>
          <w:sz w:val="28"/>
          <w:szCs w:val="28"/>
          <w:shd w:val="clear" w:color="auto" w:fill="D9D9D9"/>
        </w:rPr>
        <w:t>)</w:t>
      </w:r>
      <w:r>
        <w:rPr>
          <w:rFonts w:ascii="Hand writing Mutlu" w:hAnsi="Hand writing Mutlu" w:cs="Hand writing Mutlu"/>
          <w:sz w:val="28"/>
          <w:szCs w:val="28"/>
        </w:rPr>
        <w:t xml:space="preserve"> Kutuda kaç nar kalmıştır?</w:t>
      </w:r>
    </w:p>
    <w:p w:rsidR="007D7227" w:rsidRDefault="007D7227" w:rsidP="00E13FB5">
      <w:pPr>
        <w:tabs>
          <w:tab w:val="left" w:pos="567"/>
          <w:tab w:val="left" w:pos="2268"/>
          <w:tab w:val="left" w:pos="4395"/>
          <w:tab w:val="left" w:pos="6237"/>
        </w:tabs>
        <w:rPr>
          <w:rFonts w:ascii="Hand writing Mutlu" w:hAnsi="Hand writing Mutlu" w:cs="Hand writing Mutlu"/>
          <w:sz w:val="28"/>
          <w:szCs w:val="28"/>
        </w:rPr>
      </w:pPr>
      <w:r>
        <w:rPr>
          <w:rFonts w:ascii="Hand writing Mutlu" w:hAnsi="Hand writing Mutlu" w:cs="Hand writing Mutlu"/>
          <w:sz w:val="28"/>
          <w:szCs w:val="28"/>
        </w:rPr>
        <w:tab/>
        <w:t>A) 6</w:t>
      </w:r>
      <w:r>
        <w:rPr>
          <w:rFonts w:ascii="Hand writing Mutlu" w:hAnsi="Hand writing Mutlu" w:cs="Hand writing Mutlu"/>
          <w:sz w:val="28"/>
          <w:szCs w:val="28"/>
        </w:rPr>
        <w:tab/>
        <w:t>B) 7</w:t>
      </w:r>
      <w:r>
        <w:rPr>
          <w:rFonts w:ascii="Hand writing Mutlu" w:hAnsi="Hand writing Mutlu" w:cs="Hand writing Mutlu"/>
          <w:sz w:val="28"/>
          <w:szCs w:val="28"/>
        </w:rPr>
        <w:tab/>
        <w:t>C) 8</w:t>
      </w:r>
      <w:r>
        <w:rPr>
          <w:rFonts w:ascii="Hand writing Mutlu" w:hAnsi="Hand writing Mutlu" w:cs="Hand writing Mutlu"/>
          <w:sz w:val="28"/>
          <w:szCs w:val="28"/>
        </w:rPr>
        <w:tab/>
        <w:t>D) 9</w:t>
      </w:r>
    </w:p>
    <w:p w:rsidR="007D7227" w:rsidRDefault="007D7227" w:rsidP="00E13FB5">
      <w:pPr>
        <w:rPr>
          <w:rFonts w:ascii="Hand writing Mutlu" w:hAnsi="Hand writing Mutlu" w:cs="Hand writing Mutlu"/>
          <w:sz w:val="28"/>
          <w:szCs w:val="28"/>
        </w:rPr>
      </w:pPr>
    </w:p>
    <w:p w:rsidR="007D7227" w:rsidRDefault="007D7227" w:rsidP="00E13FB5">
      <w:pPr>
        <w:rPr>
          <w:rFonts w:ascii="Hand writing Mutlu" w:hAnsi="Hand writing Mutlu" w:cs="Hand writing Mutlu"/>
          <w:sz w:val="28"/>
          <w:szCs w:val="28"/>
        </w:rPr>
      </w:pPr>
      <w:r>
        <w:rPr>
          <w:rFonts w:ascii="Hand writing Mutlu" w:hAnsi="Hand writing Mutlu" w:cs="Hand writing Mutlu"/>
          <w:sz w:val="28"/>
          <w:szCs w:val="28"/>
          <w:shd w:val="clear" w:color="auto" w:fill="D9D9D9"/>
        </w:rPr>
        <w:t>c</w:t>
      </w:r>
      <w:r w:rsidRPr="0073419C">
        <w:rPr>
          <w:rFonts w:ascii="Hand writing Mutlu" w:hAnsi="Hand writing Mutlu" w:cs="Hand writing Mutlu"/>
          <w:sz w:val="28"/>
          <w:szCs w:val="28"/>
          <w:shd w:val="clear" w:color="auto" w:fill="D9D9D9"/>
        </w:rPr>
        <w:t>)</w:t>
      </w:r>
      <w:r>
        <w:rPr>
          <w:rFonts w:ascii="Hand writing Mutlu" w:hAnsi="Hand writing Mutlu" w:cs="Hand writing Mutlu"/>
          <w:sz w:val="28"/>
          <w:szCs w:val="28"/>
        </w:rPr>
        <w:t xml:space="preserve"> Kutudan nar çıkartılmadan önce kutuda kaç nar vardı?</w:t>
      </w:r>
    </w:p>
    <w:p w:rsidR="007D7227" w:rsidRDefault="007D7227" w:rsidP="00E13FB5">
      <w:pPr>
        <w:tabs>
          <w:tab w:val="left" w:pos="567"/>
          <w:tab w:val="left" w:pos="2268"/>
          <w:tab w:val="left" w:pos="4395"/>
          <w:tab w:val="left" w:pos="6237"/>
        </w:tabs>
        <w:rPr>
          <w:rFonts w:ascii="Hand writing Mutlu" w:hAnsi="Hand writing Mutlu" w:cs="Hand writing Mutlu"/>
          <w:sz w:val="28"/>
          <w:szCs w:val="28"/>
        </w:rPr>
      </w:pPr>
      <w:r>
        <w:rPr>
          <w:rFonts w:ascii="Hand writing Mutlu" w:hAnsi="Hand writing Mutlu" w:cs="Hand writing Mutlu"/>
          <w:sz w:val="28"/>
          <w:szCs w:val="28"/>
        </w:rPr>
        <w:tab/>
        <w:t>A) 14</w:t>
      </w:r>
      <w:r>
        <w:rPr>
          <w:rFonts w:ascii="Hand writing Mutlu" w:hAnsi="Hand writing Mutlu" w:cs="Hand writing Mutlu"/>
          <w:sz w:val="28"/>
          <w:szCs w:val="28"/>
        </w:rPr>
        <w:tab/>
        <w:t>B) 13</w:t>
      </w:r>
      <w:r>
        <w:rPr>
          <w:rFonts w:ascii="Hand writing Mutlu" w:hAnsi="Hand writing Mutlu" w:cs="Hand writing Mutlu"/>
          <w:sz w:val="28"/>
          <w:szCs w:val="28"/>
        </w:rPr>
        <w:tab/>
        <w:t>C) 12</w:t>
      </w:r>
      <w:r>
        <w:rPr>
          <w:rFonts w:ascii="Hand writing Mutlu" w:hAnsi="Hand writing Mutlu" w:cs="Hand writing Mutlu"/>
          <w:sz w:val="28"/>
          <w:szCs w:val="28"/>
        </w:rPr>
        <w:tab/>
        <w:t>D) 11</w:t>
      </w:r>
    </w:p>
    <w:p w:rsidR="007D7227" w:rsidRDefault="007D7227" w:rsidP="00E13FB5">
      <w:pPr>
        <w:rPr>
          <w:rFonts w:ascii="Hand writing Mutlu" w:hAnsi="Hand writing Mutlu" w:cs="Hand writing Mutlu"/>
          <w:sz w:val="28"/>
          <w:szCs w:val="28"/>
        </w:rPr>
      </w:pPr>
    </w:p>
    <w:p w:rsidR="007D7227" w:rsidRDefault="007D7227" w:rsidP="00E13FB5">
      <w:pPr>
        <w:rPr>
          <w:rFonts w:ascii="Hand writing Mutlu" w:hAnsi="Hand writing Mutlu" w:cs="Hand writing Mutlu"/>
          <w:sz w:val="28"/>
          <w:szCs w:val="28"/>
        </w:rPr>
      </w:pPr>
      <w:r>
        <w:rPr>
          <w:rFonts w:ascii="Hand writing Mutlu" w:hAnsi="Hand writing Mutlu" w:cs="Hand writing Mutlu"/>
          <w:sz w:val="28"/>
          <w:szCs w:val="28"/>
          <w:shd w:val="clear" w:color="auto" w:fill="D9D9D9"/>
        </w:rPr>
        <w:t>ç</w:t>
      </w:r>
      <w:r w:rsidRPr="0073419C">
        <w:rPr>
          <w:rFonts w:ascii="Hand writing Mutlu" w:hAnsi="Hand writing Mutlu" w:cs="Hand writing Mutlu"/>
          <w:sz w:val="28"/>
          <w:szCs w:val="28"/>
          <w:shd w:val="clear" w:color="auto" w:fill="D9D9D9"/>
        </w:rPr>
        <w:t>)</w:t>
      </w:r>
      <w:r>
        <w:rPr>
          <w:rFonts w:ascii="Hand writing Mutlu" w:hAnsi="Hand writing Mutlu" w:cs="Hand writing Mutlu"/>
          <w:sz w:val="28"/>
          <w:szCs w:val="28"/>
        </w:rPr>
        <w:t xml:space="preserve"> Kutudan kaç nar daha çıkarırsak geride 4 nar kalır?</w:t>
      </w:r>
    </w:p>
    <w:p w:rsidR="007D7227" w:rsidRPr="00EF1FD7" w:rsidRDefault="007D7227" w:rsidP="00E13FB5">
      <w:pPr>
        <w:tabs>
          <w:tab w:val="left" w:pos="567"/>
          <w:tab w:val="left" w:pos="2268"/>
          <w:tab w:val="left" w:pos="4395"/>
          <w:tab w:val="left" w:pos="6237"/>
        </w:tabs>
        <w:rPr>
          <w:rFonts w:ascii="Hand writing Mutlu" w:hAnsi="Hand writing Mutlu" w:cs="Hand writing Mutlu"/>
          <w:sz w:val="28"/>
          <w:szCs w:val="28"/>
        </w:rPr>
      </w:pPr>
      <w:r>
        <w:rPr>
          <w:rFonts w:ascii="Hand writing Mutlu" w:hAnsi="Hand writing Mutlu" w:cs="Hand writing Mutlu"/>
          <w:sz w:val="28"/>
          <w:szCs w:val="28"/>
        </w:rPr>
        <w:tab/>
        <w:t>A) 1</w:t>
      </w:r>
      <w:r>
        <w:rPr>
          <w:rFonts w:ascii="Hand writing Mutlu" w:hAnsi="Hand writing Mutlu" w:cs="Hand writing Mutlu"/>
          <w:sz w:val="28"/>
          <w:szCs w:val="28"/>
        </w:rPr>
        <w:tab/>
        <w:t>B) 2</w:t>
      </w:r>
      <w:r>
        <w:rPr>
          <w:rFonts w:ascii="Hand writing Mutlu" w:hAnsi="Hand writing Mutlu" w:cs="Hand writing Mutlu"/>
          <w:sz w:val="28"/>
          <w:szCs w:val="28"/>
        </w:rPr>
        <w:tab/>
        <w:t>C) 3</w:t>
      </w:r>
      <w:r>
        <w:rPr>
          <w:rFonts w:ascii="Hand writing Mutlu" w:hAnsi="Hand writing Mutlu" w:cs="Hand writing Mutlu"/>
          <w:sz w:val="28"/>
          <w:szCs w:val="28"/>
        </w:rPr>
        <w:tab/>
        <w:t>D) 4</w:t>
      </w:r>
    </w:p>
    <w:p w:rsidR="007D7227" w:rsidRDefault="007D7227" w:rsidP="00476E32">
      <w:pPr>
        <w:rPr>
          <w:rFonts w:ascii="Hand writing Mutlu" w:hAnsi="Hand writing Mutlu" w:cs="Hand writing Mutlu"/>
          <w:sz w:val="28"/>
          <w:szCs w:val="28"/>
        </w:rPr>
      </w:pPr>
    </w:p>
    <w:p w:rsidR="007D7227" w:rsidRDefault="007D7227" w:rsidP="00DB49BC">
      <w:pPr>
        <w:rPr>
          <w:rFonts w:ascii="Hand writing Mutlu" w:hAnsi="Hand writing Mutlu" w:cs="Hand writing Mutlu"/>
          <w:sz w:val="28"/>
          <w:szCs w:val="28"/>
        </w:rPr>
      </w:pPr>
    </w:p>
    <w:p w:rsidR="007D7227" w:rsidRPr="00FF016C" w:rsidRDefault="007D7227" w:rsidP="00B220F8">
      <w:pPr>
        <w:tabs>
          <w:tab w:val="left" w:pos="1980"/>
        </w:tabs>
        <w:rPr>
          <w:rFonts w:ascii="Hand writing Mutlu" w:hAnsi="Hand writing Mutlu" w:cs="Hand writing Mutlu"/>
          <w:sz w:val="48"/>
          <w:szCs w:val="48"/>
        </w:rPr>
      </w:pPr>
      <w:r>
        <w:rPr>
          <w:noProof/>
        </w:rPr>
        <w:pict>
          <v:group id="_x0000_s1201" style="position:absolute;margin-left:-18pt;margin-top:75.95pt;width:486pt;height:46.05pt;z-index:251672064" coordorigin="1057,14302" coordsize="9720,921">
            <v:rect id="_x0000_s1202" style="position:absolute;left:1957;top:14332;width:720;height:720">
              <v:textbox style="mso-next-textbox:#_x0000_s1202">
                <w:txbxContent>
                  <w:p w:rsidR="007D7227" w:rsidRPr="00AB61F8" w:rsidRDefault="007D7227" w:rsidP="00B220F8">
                    <w:pPr>
                      <w:rPr>
                        <w:rFonts w:ascii="Hand writing Mutlu" w:hAnsi="Hand writing Mutlu" w:cs="Hand writing Mutlu"/>
                        <w:sz w:val="32"/>
                        <w:szCs w:val="32"/>
                      </w:rPr>
                    </w:pPr>
                  </w:p>
                </w:txbxContent>
              </v:textbox>
            </v:rect>
            <v:group id="_x0000_s1203" style="position:absolute;left:1057;top:14302;width:9720;height:921" coordorigin="1057,14197" coordsize="9720,921">
              <v:shape id="_x0000_s1204" type="#_x0000_t75" alt="" style="position:absolute;left:1057;top:14212;width:906;height:906">
                <v:imagedata r:id="rId16" o:title=""/>
              </v:shape>
              <v:shape id="_x0000_s1205" type="#_x0000_t75" alt="" style="position:absolute;left:2677;top:14212;width:906;height:906">
                <v:imagedata r:id="rId16" o:title=""/>
              </v:shape>
              <v:shape id="_x0000_s1206" type="#_x0000_t75" alt="" style="position:absolute;left:7537;top:14212;width:906;height:906">
                <v:imagedata r:id="rId16" o:title=""/>
              </v:shape>
              <v:shape id="_x0000_s1207" type="#_x0000_t75" alt="" style="position:absolute;left:5917;top:14197;width:906;height:906">
                <v:imagedata r:id="rId16" o:title=""/>
              </v:shape>
              <v:shape id="_x0000_s1208" type="#_x0000_t75" alt="" style="position:absolute;left:4297;top:14212;width:906;height:906">
                <v:imagedata r:id="rId16" o:title=""/>
              </v:shape>
              <v:rect id="_x0000_s1209" style="position:absolute;left:3577;top:14242;width:720;height:720"/>
              <v:rect id="_x0000_s1210" style="position:absolute;left:5197;top:14212;width:720;height:720"/>
              <v:rect id="_x0000_s1211" style="position:absolute;left:6817;top:14212;width:720;height:720"/>
              <v:rect id="_x0000_s1212" style="position:absolute;left:8452;top:14212;width:720;height:720"/>
              <v:shape id="_x0000_s1213" type="#_x0000_t75" alt="" style="position:absolute;left:9157;top:14212;width:906;height:906">
                <v:imagedata r:id="rId16" o:title=""/>
              </v:shape>
              <v:rect id="_x0000_s1214" style="position:absolute;left:10057;top:14212;width:720;height:720"/>
            </v:group>
          </v:group>
        </w:pict>
      </w:r>
      <w:r>
        <w:rPr>
          <w:noProof/>
        </w:rPr>
        <w:pict>
          <v:group id="_x0000_s1215" style="position:absolute;margin-left:-18pt;margin-top:22.95pt;width:486pt;height:46.05pt;z-index:251671040" coordorigin="1057,14302" coordsize="9720,921">
            <v:rect id="_x0000_s1216" style="position:absolute;left:1957;top:14332;width:720;height:720">
              <v:textbox style="mso-next-textbox:#_x0000_s1216">
                <w:txbxContent>
                  <w:p w:rsidR="007D7227" w:rsidRPr="00170F7A" w:rsidRDefault="007D7227" w:rsidP="00B220F8">
                    <w:pPr>
                      <w:rPr>
                        <w:rFonts w:ascii="Hand writing Mutlu" w:hAnsi="Hand writing Mutlu" w:cs="Hand writing Mutlu"/>
                        <w:sz w:val="28"/>
                        <w:szCs w:val="28"/>
                      </w:rPr>
                    </w:pPr>
                    <w:r>
                      <w:rPr>
                        <w:rFonts w:ascii="Hand writing Mutlu" w:hAnsi="Hand writing Mutlu" w:cs="Hand writing Mutlu"/>
                        <w:sz w:val="28"/>
                        <w:szCs w:val="28"/>
                      </w:rPr>
                      <w:t xml:space="preserve"> 2</w:t>
                    </w:r>
                  </w:p>
                </w:txbxContent>
              </v:textbox>
            </v:rect>
            <v:group id="_x0000_s1217" style="position:absolute;left:1057;top:14302;width:9720;height:921" coordorigin="1057,14197" coordsize="9720,921">
              <v:shape id="_x0000_s1218" type="#_x0000_t75" alt="" style="position:absolute;left:1057;top:14212;width:906;height:906">
                <v:imagedata r:id="rId16" o:title=""/>
              </v:shape>
              <v:shape id="_x0000_s1219" type="#_x0000_t75" alt="" style="position:absolute;left:2677;top:14212;width:906;height:906">
                <v:imagedata r:id="rId16" o:title=""/>
              </v:shape>
              <v:shape id="_x0000_s1220" type="#_x0000_t75" alt="" style="position:absolute;left:7537;top:14212;width:906;height:906">
                <v:imagedata r:id="rId16" o:title=""/>
              </v:shape>
              <v:shape id="_x0000_s1221" type="#_x0000_t75" alt="" style="position:absolute;left:5917;top:14197;width:906;height:906">
                <v:imagedata r:id="rId16" o:title=""/>
              </v:shape>
              <v:shape id="_x0000_s1222" type="#_x0000_t75" alt="" style="position:absolute;left:4297;top:14212;width:906;height:906">
                <v:imagedata r:id="rId16" o:title=""/>
              </v:shape>
              <v:rect id="_x0000_s1223" style="position:absolute;left:3577;top:14242;width:720;height:720"/>
              <v:rect id="_x0000_s1224" style="position:absolute;left:5197;top:14212;width:720;height:720"/>
              <v:rect id="_x0000_s1225" style="position:absolute;left:6817;top:14212;width:720;height:720"/>
              <v:rect id="_x0000_s1226" style="position:absolute;left:8452;top:14212;width:720;height:720"/>
              <v:shape id="_x0000_s1227" type="#_x0000_t75" alt="" style="position:absolute;left:9157;top:14212;width:906;height:906">
                <v:imagedata r:id="rId16" o:title=""/>
              </v:shape>
              <v:rect id="_x0000_s1228" style="position:absolute;left:10057;top:14212;width:720;height:720"/>
            </v:group>
          </v:group>
        </w:pict>
      </w:r>
      <w:r>
        <w:rPr>
          <w:rFonts w:ascii="Hand writing Mutlu" w:hAnsi="Hand writing Mutlu" w:cs="Hand writing Mutlu"/>
          <w:sz w:val="28"/>
          <w:szCs w:val="28"/>
        </w:rPr>
        <w:t>Aşağıdaki kutucuklara 2</w:t>
      </w:r>
      <w:r>
        <w:rPr>
          <w:sz w:val="28"/>
          <w:szCs w:val="28"/>
        </w:rPr>
        <w:t>’</w:t>
      </w:r>
      <w:r>
        <w:rPr>
          <w:rFonts w:ascii="Hand writing Mutlu" w:hAnsi="Hand writing Mutlu" w:cs="Hand writing Mutlu"/>
          <w:sz w:val="28"/>
          <w:szCs w:val="28"/>
        </w:rPr>
        <w:t>şer ritmik sayma yapalım.</w:t>
      </w:r>
    </w:p>
    <w:p w:rsidR="007D7227" w:rsidRDefault="007D7227" w:rsidP="00DB49BC">
      <w:pPr>
        <w:rPr>
          <w:rFonts w:ascii="Hand writing Mutlu" w:hAnsi="Hand writing Mutlu" w:cs="Hand writing Mutlu"/>
          <w:sz w:val="28"/>
          <w:szCs w:val="28"/>
        </w:rPr>
      </w:pPr>
    </w:p>
    <w:p w:rsidR="007D7227" w:rsidRDefault="007D7227" w:rsidP="00DB49BC">
      <w:pPr>
        <w:rPr>
          <w:rFonts w:ascii="Hand writing Mutlu" w:hAnsi="Hand writing Mutlu" w:cs="Hand writing Mutlu"/>
          <w:sz w:val="28"/>
          <w:szCs w:val="28"/>
        </w:rPr>
      </w:pPr>
    </w:p>
    <w:p w:rsidR="007D7227" w:rsidRDefault="007D7227" w:rsidP="00DB49BC">
      <w:pPr>
        <w:rPr>
          <w:rFonts w:ascii="Hand writing Mutlu" w:hAnsi="Hand writing Mutlu" w:cs="Hand writing Mutlu"/>
          <w:sz w:val="28"/>
          <w:szCs w:val="28"/>
        </w:rPr>
      </w:pPr>
    </w:p>
    <w:p w:rsidR="007D7227" w:rsidRDefault="007D7227" w:rsidP="00DB49BC">
      <w:pPr>
        <w:rPr>
          <w:rFonts w:ascii="Hand writing Mutlu" w:hAnsi="Hand writing Mutlu" w:cs="Hand writing Mutlu"/>
          <w:sz w:val="28"/>
          <w:szCs w:val="28"/>
        </w:rPr>
      </w:pPr>
    </w:p>
    <w:p w:rsidR="007D7227" w:rsidRDefault="007D7227" w:rsidP="00B220F8">
      <w:pPr>
        <w:rPr>
          <w:rFonts w:ascii="Hand writing Mutlu" w:hAnsi="Hand writing Mutlu" w:cs="Hand writing Mutlu"/>
          <w:sz w:val="28"/>
          <w:szCs w:val="28"/>
        </w:rPr>
      </w:pPr>
    </w:p>
    <w:p w:rsidR="007D7227" w:rsidRPr="00FF016C" w:rsidRDefault="007D7227" w:rsidP="00B220F8">
      <w:pPr>
        <w:tabs>
          <w:tab w:val="left" w:pos="1980"/>
        </w:tabs>
        <w:rPr>
          <w:rFonts w:ascii="Hand writing Mutlu" w:hAnsi="Hand writing Mutlu" w:cs="Hand writing Mutlu"/>
          <w:sz w:val="48"/>
          <w:szCs w:val="48"/>
        </w:rPr>
      </w:pPr>
      <w:r>
        <w:rPr>
          <w:noProof/>
        </w:rPr>
        <w:pict>
          <v:group id="_x0000_s1229" style="position:absolute;margin-left:-18pt;margin-top:75.95pt;width:486pt;height:46.05pt;z-index:251674112" coordorigin="1057,14302" coordsize="9720,921">
            <v:rect id="_x0000_s1230" style="position:absolute;left:1957;top:14332;width:720;height:720">
              <v:textbox>
                <w:txbxContent>
                  <w:p w:rsidR="007D7227" w:rsidRPr="00AB61F8" w:rsidRDefault="007D7227" w:rsidP="00B220F8">
                    <w:pPr>
                      <w:rPr>
                        <w:rFonts w:ascii="Hand writing Mutlu" w:hAnsi="Hand writing Mutlu" w:cs="Hand writing Mutlu"/>
                        <w:sz w:val="32"/>
                        <w:szCs w:val="32"/>
                      </w:rPr>
                    </w:pPr>
                  </w:p>
                </w:txbxContent>
              </v:textbox>
            </v:rect>
            <v:group id="_x0000_s1231" style="position:absolute;left:1057;top:14302;width:9720;height:921" coordorigin="1057,14197" coordsize="9720,921">
              <v:shape id="_x0000_s1232" type="#_x0000_t75" alt="" style="position:absolute;left:1057;top:14212;width:906;height:906">
                <v:imagedata r:id="rId16" o:title=""/>
              </v:shape>
              <v:shape id="_x0000_s1233" type="#_x0000_t75" alt="" style="position:absolute;left:2677;top:14212;width:906;height:906">
                <v:imagedata r:id="rId16" o:title=""/>
              </v:shape>
              <v:shape id="_x0000_s1234" type="#_x0000_t75" alt="" style="position:absolute;left:7537;top:14212;width:906;height:906">
                <v:imagedata r:id="rId16" o:title=""/>
              </v:shape>
              <v:shape id="_x0000_s1235" type="#_x0000_t75" alt="" style="position:absolute;left:5917;top:14197;width:906;height:906">
                <v:imagedata r:id="rId16" o:title=""/>
              </v:shape>
              <v:shape id="_x0000_s1236" type="#_x0000_t75" alt="" style="position:absolute;left:4297;top:14212;width:906;height:906">
                <v:imagedata r:id="rId16" o:title=""/>
              </v:shape>
              <v:rect id="_x0000_s1237" style="position:absolute;left:3577;top:14242;width:720;height:720"/>
              <v:rect id="_x0000_s1238" style="position:absolute;left:5197;top:14212;width:720;height:720"/>
              <v:rect id="_x0000_s1239" style="position:absolute;left:6817;top:14212;width:720;height:720"/>
              <v:rect id="_x0000_s1240" style="position:absolute;left:8452;top:14212;width:720;height:720"/>
              <v:shape id="_x0000_s1241" type="#_x0000_t75" alt="" style="position:absolute;left:9157;top:14212;width:906;height:906">
                <v:imagedata r:id="rId16" o:title=""/>
              </v:shape>
              <v:rect id="_x0000_s1242" style="position:absolute;left:10057;top:14212;width:720;height:720"/>
            </v:group>
          </v:group>
        </w:pict>
      </w:r>
      <w:r>
        <w:rPr>
          <w:noProof/>
        </w:rPr>
        <w:pict>
          <v:group id="_x0000_s1243" style="position:absolute;margin-left:-18pt;margin-top:22.95pt;width:486pt;height:46.05pt;z-index:251673088" coordorigin="1057,14302" coordsize="9720,921">
            <v:rect id="_x0000_s1244" style="position:absolute;left:1957;top:14332;width:720;height:720">
              <v:textbox>
                <w:txbxContent>
                  <w:p w:rsidR="007D7227" w:rsidRPr="00AB61F8" w:rsidRDefault="007D7227" w:rsidP="00B220F8">
                    <w:pPr>
                      <w:rPr>
                        <w:rFonts w:ascii="Hand writing Mutlu" w:hAnsi="Hand writing Mutlu" w:cs="Hand writing Mutlu"/>
                        <w:sz w:val="32"/>
                        <w:szCs w:val="32"/>
                      </w:rPr>
                    </w:pPr>
                    <w:r>
                      <w:rPr>
                        <w:rFonts w:ascii="Hand writing Mutlu" w:hAnsi="Hand writing Mutlu" w:cs="Hand writing Mutlu"/>
                        <w:sz w:val="32"/>
                        <w:szCs w:val="32"/>
                      </w:rPr>
                      <w:t xml:space="preserve"> 3</w:t>
                    </w:r>
                  </w:p>
                </w:txbxContent>
              </v:textbox>
            </v:rect>
            <v:group id="_x0000_s1245" style="position:absolute;left:1057;top:14302;width:9720;height:921" coordorigin="1057,14197" coordsize="9720,921">
              <v:shape id="_x0000_s1246" type="#_x0000_t75" alt="" style="position:absolute;left:1057;top:14212;width:906;height:906">
                <v:imagedata r:id="rId16" o:title=""/>
              </v:shape>
              <v:shape id="_x0000_s1247" type="#_x0000_t75" alt="" style="position:absolute;left:2677;top:14212;width:906;height:906">
                <v:imagedata r:id="rId16" o:title=""/>
              </v:shape>
              <v:shape id="_x0000_s1248" type="#_x0000_t75" alt="" style="position:absolute;left:7537;top:14212;width:906;height:906">
                <v:imagedata r:id="rId16" o:title=""/>
              </v:shape>
              <v:shape id="_x0000_s1249" type="#_x0000_t75" alt="" style="position:absolute;left:5917;top:14197;width:906;height:906">
                <v:imagedata r:id="rId16" o:title=""/>
              </v:shape>
              <v:shape id="_x0000_s1250" type="#_x0000_t75" alt="" style="position:absolute;left:4297;top:14212;width:906;height:906">
                <v:imagedata r:id="rId16" o:title=""/>
              </v:shape>
              <v:rect id="_x0000_s1251" style="position:absolute;left:3577;top:14242;width:720;height:720"/>
              <v:rect id="_x0000_s1252" style="position:absolute;left:5197;top:14212;width:720;height:720"/>
              <v:rect id="_x0000_s1253" style="position:absolute;left:6817;top:14212;width:720;height:720"/>
              <v:rect id="_x0000_s1254" style="position:absolute;left:8452;top:14212;width:720;height:720"/>
              <v:shape id="_x0000_s1255" type="#_x0000_t75" alt="" style="position:absolute;left:9157;top:14212;width:906;height:906">
                <v:imagedata r:id="rId16" o:title=""/>
              </v:shape>
              <v:rect id="_x0000_s1256" style="position:absolute;left:10057;top:14212;width:720;height:720"/>
            </v:group>
          </v:group>
        </w:pict>
      </w:r>
      <w:r>
        <w:rPr>
          <w:rFonts w:ascii="Hand writing Mutlu" w:hAnsi="Hand writing Mutlu" w:cs="Hand writing Mutlu"/>
          <w:sz w:val="28"/>
          <w:szCs w:val="28"/>
        </w:rPr>
        <w:t>Aşağıdaki kutucuklara 3</w:t>
      </w:r>
      <w:r>
        <w:rPr>
          <w:sz w:val="28"/>
          <w:szCs w:val="28"/>
        </w:rPr>
        <w:t>’</w:t>
      </w:r>
      <w:r>
        <w:rPr>
          <w:rFonts w:ascii="Hand writing Mutlu" w:hAnsi="Hand writing Mutlu" w:cs="Hand writing Mutlu"/>
          <w:sz w:val="28"/>
          <w:szCs w:val="28"/>
        </w:rPr>
        <w:t>er ritmik sayma yapalım.</w:t>
      </w:r>
    </w:p>
    <w:p w:rsidR="007D7227" w:rsidRDefault="007D7227" w:rsidP="00B220F8">
      <w:pPr>
        <w:rPr>
          <w:rFonts w:ascii="Hand writing Mutlu" w:hAnsi="Hand writing Mutlu" w:cs="Hand writing Mutlu"/>
          <w:sz w:val="28"/>
          <w:szCs w:val="28"/>
        </w:rPr>
      </w:pPr>
    </w:p>
    <w:p w:rsidR="007D7227" w:rsidRDefault="007D7227" w:rsidP="00B220F8">
      <w:pPr>
        <w:rPr>
          <w:rFonts w:ascii="Hand writing Mutlu" w:hAnsi="Hand writing Mutlu" w:cs="Hand writing Mutlu"/>
          <w:sz w:val="28"/>
          <w:szCs w:val="28"/>
        </w:rPr>
      </w:pPr>
    </w:p>
    <w:p w:rsidR="007D7227" w:rsidRDefault="007D7227" w:rsidP="00DB49BC">
      <w:pPr>
        <w:rPr>
          <w:rFonts w:ascii="Hand writing Mutlu" w:hAnsi="Hand writing Mutlu" w:cs="Hand writing Mutlu"/>
          <w:sz w:val="28"/>
          <w:szCs w:val="28"/>
        </w:rPr>
      </w:pPr>
    </w:p>
    <w:p w:rsidR="007D7227" w:rsidRDefault="007D7227" w:rsidP="00DB49BC">
      <w:pPr>
        <w:rPr>
          <w:rFonts w:ascii="Hand writing Mutlu" w:hAnsi="Hand writing Mutlu" w:cs="Hand writing Mutlu"/>
          <w:sz w:val="28"/>
          <w:szCs w:val="28"/>
        </w:rPr>
      </w:pPr>
    </w:p>
    <w:p w:rsidR="007D7227" w:rsidRDefault="007D7227" w:rsidP="00EF7C07">
      <w:pPr>
        <w:rPr>
          <w:rFonts w:ascii="Hand writing Mutlu" w:hAnsi="Hand writing Mutlu" w:cs="Hand writing Mutlu"/>
          <w:sz w:val="28"/>
          <w:szCs w:val="28"/>
        </w:rPr>
      </w:pPr>
    </w:p>
    <w:p w:rsidR="007D7227" w:rsidRDefault="007D7227" w:rsidP="00EF7C07">
      <w:pPr>
        <w:rPr>
          <w:rFonts w:ascii="Hand writing Mutlu" w:hAnsi="Hand writing Mutlu" w:cs="Hand writing Mutlu"/>
          <w:sz w:val="28"/>
          <w:szCs w:val="28"/>
        </w:rPr>
      </w:pPr>
    </w:p>
    <w:p w:rsidR="007D7227" w:rsidRDefault="007D7227" w:rsidP="00EF7C07">
      <w:pPr>
        <w:rPr>
          <w:rFonts w:ascii="Hand writing Mutlu" w:hAnsi="Hand writing Mutlu" w:cs="Hand writing Mutlu"/>
          <w:sz w:val="28"/>
          <w:szCs w:val="28"/>
        </w:rPr>
      </w:pPr>
    </w:p>
    <w:p w:rsidR="007D7227" w:rsidRDefault="007D7227" w:rsidP="00EF7C07">
      <w:pPr>
        <w:rPr>
          <w:rFonts w:ascii="Hand writing Mutlu" w:hAnsi="Hand writing Mutlu" w:cs="Hand writing Mutlu"/>
          <w:sz w:val="28"/>
          <w:szCs w:val="28"/>
        </w:rPr>
      </w:pPr>
    </w:p>
    <w:p w:rsidR="007D7227" w:rsidRPr="00D20C1B" w:rsidRDefault="007D7227" w:rsidP="00EF7C07">
      <w:pPr>
        <w:rPr>
          <w:rFonts w:ascii="Hand writing Mutlu" w:hAnsi="Hand writing Mutlu" w:cs="Hand writing Mutlu"/>
          <w:sz w:val="28"/>
          <w:szCs w:val="28"/>
        </w:rPr>
      </w:pPr>
      <w:r>
        <w:rPr>
          <w:noProof/>
        </w:rPr>
        <w:pict>
          <v:group id="Grup 6" o:spid="_x0000_s1257" style="position:absolute;margin-left:35.45pt;margin-top:667.65pt;width:518pt;height:36.55pt;z-index:-251675136" coordorigin="1163,1200" coordsize="9100,731">
            <v:line id="Line 8" o:spid="_x0000_s1258" style="position:absolute;visibility:visible" from="1185,1424" to="10249,1430" o:connectortype="straight">
              <v:stroke dashstyle="1 1" endcap="round"/>
            </v:line>
            <v:line id="Line 9" o:spid="_x0000_s1259" style="position:absolute;visibility:visible" from="1176,1698" to="10249,1698" o:connectortype="straight">
              <v:stroke dashstyle="1 1" endcap="round"/>
            </v:line>
            <v:line id="Line 10" o:spid="_x0000_s1260" style="position:absolute;visibility:visible" from="10241,1205" to="10243,1923" o:connectortype="straight">
              <v:stroke dashstyle="1 1" endcap="round"/>
            </v:line>
            <v:line id="Line 11" o:spid="_x0000_s1261" style="position:absolute;flip:y;visibility:visible" from="1176,1205" to="10249,1208" o:connectortype="straight">
              <v:stroke dashstyle="1 1" endcap="round"/>
            </v:line>
            <v:line id="Line 12" o:spid="_x0000_s1262" style="position:absolute;flip:x;visibility:visible" from="1167,1211" to="1175,1920" o:connectortype="straight">
              <v:stroke dashstyle="1 1" endcap="round"/>
            </v:line>
            <v:line id="Line 13" o:spid="_x0000_s1263" style="position:absolute;visibility:visible" from="1179,1922" to="10263,1926" o:connectortype="straight">
              <v:stroke dashstyle="1 1" endcap="round"/>
            </v:line>
            <v:line id="Line 14" o:spid="_x0000_s1264" style="position:absolute;rotation:1;flip:x;visibility:visible" from="1163,1200" to="1373,1740" o:connectortype="straight" strokecolor="red">
              <v:stroke dashstyle="1 1" endcap="round"/>
            </v:line>
            <v:line id="Line 15" o:spid="_x0000_s1265" style="position:absolute;flip:x;visibility:visible" from="1313,1217" to="1592,1931" o:connectortype="straight" strokecolor="red">
              <v:stroke dashstyle="1 1" endcap="round"/>
            </v:line>
            <v:line id="Line 16" o:spid="_x0000_s1266" style="position:absolute;flip:x;visibility:visible" from="2487,1208" to="2766,1923" o:connectortype="straight" strokecolor="red">
              <v:stroke dashstyle="1 1" endcap="round"/>
            </v:line>
            <v:line id="Line 17" o:spid="_x0000_s1267" style="position:absolute;flip:x;visibility:visible" from="1791,1211" to="2070,1925" o:connectortype="straight" strokecolor="red">
              <v:stroke dashstyle="1 1" endcap="round"/>
            </v:line>
            <v:line id="Line 18" o:spid="_x0000_s1268" style="position:absolute;flip:x;visibility:visible" from="1552,1211" to="1831,1925" o:connectortype="straight" strokecolor="red">
              <v:stroke dashstyle="1 1" endcap="round"/>
            </v:line>
            <v:line id="Line 19" o:spid="_x0000_s1269" style="position:absolute;flip:x;visibility:visible" from="2257,1208" to="2536,1923" o:connectortype="straight" strokecolor="red">
              <v:stroke dashstyle="1 1" endcap="round"/>
            </v:line>
            <v:line id="Line 20" o:spid="_x0000_s1270" style="position:absolute;flip:x;visibility:visible" from="2024,1211" to="2303,1925" o:connectortype="straight" strokecolor="red">
              <v:stroke dashstyle="1 1" endcap="round"/>
            </v:line>
            <v:line id="Line 21" o:spid="_x0000_s1271" style="position:absolute;flip:x;visibility:visible" from="2718,1208" to="2997,1923" o:connectortype="straight" strokecolor="red">
              <v:stroke dashstyle="1 1" endcap="round"/>
            </v:line>
            <v:line id="Line 22" o:spid="_x0000_s1272" style="position:absolute;flip:x;visibility:visible" from="2945,1211" to="3224,1925" o:connectortype="straight" strokecolor="red">
              <v:stroke dashstyle="1 1" endcap="round"/>
            </v:line>
            <v:line id="Line 23" o:spid="_x0000_s1273" style="position:absolute;flip:x;visibility:visible" from="3178,1211" to="3457,1925" o:connectortype="straight" strokecolor="red">
              <v:stroke dashstyle="1 1" endcap="round"/>
            </v:line>
            <v:line id="Line 24" o:spid="_x0000_s1274" style="position:absolute;flip:x;visibility:visible" from="3411,1208" to="3690,1923" o:connectortype="straight" strokecolor="red">
              <v:stroke dashstyle="1 1" endcap="round"/>
            </v:line>
            <v:line id="Line 25" o:spid="_x0000_s1275" style="position:absolute;flip:x;visibility:visible" from="3644,1211" to="3923,1925" o:connectortype="straight" strokecolor="red">
              <v:stroke dashstyle="1 1" endcap="round"/>
            </v:line>
            <v:line id="Line 26" o:spid="_x0000_s1276" style="position:absolute;flip:x;visibility:visible" from="3877,1208" to="4156,1923" o:connectortype="straight" strokecolor="red">
              <v:stroke dashstyle="1 1" endcap="round"/>
            </v:line>
            <v:line id="Line 27" o:spid="_x0000_s1277" style="position:absolute;flip:x;visibility:visible" from="4108,1211" to="4387,1925" o:connectortype="straight" strokecolor="red">
              <v:stroke dashstyle="1 1" endcap="round"/>
            </v:line>
            <v:line id="Line 28" o:spid="_x0000_s1278" style="position:absolute;flip:x;visibility:visible" from="4344,1211" to="4623,1925" o:connectortype="straight" strokecolor="red">
              <v:stroke dashstyle="1 1" endcap="round"/>
            </v:line>
            <v:line id="Line 29" o:spid="_x0000_s1279" style="position:absolute;flip:x;visibility:visible" from="4574,1211" to="4853,1925" o:connectortype="straight" strokecolor="red">
              <v:stroke dashstyle="1 1" endcap="round"/>
            </v:line>
            <v:line id="Line 30" o:spid="_x0000_s1280" style="position:absolute;flip:x;visibility:visible" from="4807,1211" to="5086,1925" o:connectortype="straight" strokecolor="red">
              <v:stroke dashstyle="1 1" endcap="round"/>
            </v:line>
            <v:line id="Line 31" o:spid="_x0000_s1281" style="position:absolute;flip:x;visibility:visible" from="5277,1211" to="5556,1925" o:connectortype="straight" strokecolor="red">
              <v:stroke dashstyle="1 1" endcap="round"/>
            </v:line>
            <v:line id="Line 32" o:spid="_x0000_s1282" style="position:absolute;flip:x;visibility:visible" from="5040,1211" to="5319,1925" o:connectortype="straight" strokecolor="red">
              <v:stroke dashstyle="1 1" endcap="round"/>
            </v:line>
            <v:line id="Line 33" o:spid="_x0000_s1283" style="position:absolute;flip:x;visibility:visible" from="5510,1211" to="5789,1925" o:connectortype="straight" strokecolor="red">
              <v:stroke dashstyle="1 1" endcap="round"/>
            </v:line>
            <v:line id="Line 34" o:spid="_x0000_s1284" style="position:absolute;flip:x;visibility:visible" from="5737,1214" to="6016,1928" o:connectortype="straight" strokecolor="red">
              <v:stroke dashstyle="1 1" endcap="round"/>
            </v:line>
            <v:line id="Line 35" o:spid="_x0000_s1285" style="position:absolute;flip:x;visibility:visible" from="5970,1211" to="6249,1925" o:connectortype="straight" strokecolor="red">
              <v:stroke dashstyle="1 1" endcap="round"/>
            </v:line>
            <v:line id="Line 36" o:spid="_x0000_s1286" style="position:absolute;flip:x;visibility:visible" from="6206,1208" to="6485,1923" o:connectortype="straight" strokecolor="red">
              <v:stroke dashstyle="1 1" endcap="round"/>
            </v:line>
            <v:line id="Line 37" o:spid="_x0000_s1287" style="position:absolute;flip:x;visibility:visible" from="6436,1208" to="6715,1923" o:connectortype="straight" strokecolor="red">
              <v:stroke dashstyle="1 1" endcap="round"/>
            </v:line>
            <v:line id="Line 38" o:spid="_x0000_s1288" style="position:absolute;flip:x;visibility:visible" from="6664,1208" to="6943,1923" o:connectortype="straight" strokecolor="red">
              <v:stroke dashstyle="1 1" endcap="round"/>
            </v:line>
            <v:line id="Line 39" o:spid="_x0000_s1289" style="position:absolute;flip:x;visibility:visible" from="6897,1211" to="7176,1925" o:connectortype="straight" strokecolor="red">
              <v:stroke dashstyle="1 1" endcap="round"/>
            </v:line>
            <v:line id="Line 40" o:spid="_x0000_s1290" style="position:absolute;flip:x;visibility:visible" from="7130,1211" to="7409,1925" o:connectortype="straight" strokecolor="red">
              <v:stroke dashstyle="1 1" endcap="round"/>
            </v:line>
            <v:line id="Line 41" o:spid="_x0000_s1291" style="position:absolute;flip:x;visibility:visible" from="7360,1211" to="7639,1925" o:connectortype="straight" strokecolor="red">
              <v:stroke dashstyle="1 1" endcap="round"/>
            </v:line>
            <v:line id="Line 42" o:spid="_x0000_s1292" style="position:absolute;flip:x;visibility:visible" from="7590,1211" to="7869,1925" o:connectortype="straight" strokecolor="red">
              <v:stroke dashstyle="1 1" endcap="round"/>
            </v:line>
            <v:line id="Line 43" o:spid="_x0000_s1293" style="position:absolute;flip:x;visibility:visible" from="7827,1208" to="8106,1923" o:connectortype="straight" strokecolor="red">
              <v:stroke dashstyle="1 1" endcap="round"/>
            </v:line>
            <v:line id="Line 44" o:spid="_x0000_s1294" style="position:absolute;flip:x;visibility:visible" from="8060,1211" to="8339,1925" o:connectortype="straight" strokecolor="red">
              <v:stroke dashstyle="1 1" endcap="round"/>
            </v:line>
            <v:line id="Line 45" o:spid="_x0000_s1295" style="position:absolute;flip:x;visibility:visible" from="8293,1211" to="8572,1925" o:connectortype="straight" strokecolor="red">
              <v:stroke dashstyle="1 1" endcap="round"/>
            </v:line>
            <v:line id="Line 46" o:spid="_x0000_s1296" style="position:absolute;flip:x;visibility:visible" from="8529,1211" to="8808,1925" o:connectortype="straight" strokecolor="red">
              <v:stroke dashstyle="1 1" endcap="round"/>
            </v:line>
            <v:line id="Line 47" o:spid="_x0000_s1297" style="position:absolute;flip:x;visibility:visible" from="8765,1208" to="9044,1923" o:connectortype="straight" strokecolor="red">
              <v:stroke dashstyle="1 1" endcap="round"/>
            </v:line>
            <v:line id="Line 48" o:spid="_x0000_s1298" style="position:absolute;flip:x;visibility:visible" from="8998,1211" to="9277,1925" o:connectortype="straight" strokecolor="red">
              <v:stroke dashstyle="1 1" endcap="round"/>
            </v:line>
            <v:line id="Line 49" o:spid="_x0000_s1299" style="position:absolute;flip:x;visibility:visible" from="9232,1214" to="9511,1928" o:connectortype="straight" strokecolor="red">
              <v:stroke dashstyle="1 1" endcap="round"/>
            </v:line>
            <v:line id="Line 50" o:spid="_x0000_s1300" style="position:absolute;flip:x;visibility:visible" from="9468,1211" to="9747,1925" o:connectortype="straight" strokecolor="red">
              <v:stroke dashstyle="1 1" endcap="round"/>
            </v:line>
            <v:line id="Line 51" o:spid="_x0000_s1301" style="position:absolute;flip:x;visibility:visible" from="9698,1211" to="9977,1925" o:connectortype="straight" strokecolor="red">
              <v:stroke dashstyle="1 1" endcap="round"/>
            </v:line>
            <v:line id="Line 52" o:spid="_x0000_s1302" style="position:absolute;flip:x;visibility:visible" from="9934,1211" to="10213,1925" o:connectortype="straight" strokecolor="red">
              <v:stroke dashstyle="1 1" endcap="round"/>
            </v:line>
          </v:group>
        </w:pict>
      </w:r>
    </w:p>
    <w:p w:rsidR="007D7227" w:rsidRDefault="007D7227" w:rsidP="00DB49BC">
      <w:pPr>
        <w:jc w:val="both"/>
        <w:rPr>
          <w:rFonts w:ascii="Hand writing Mutlu" w:hAnsi="Hand writing Mutlu" w:cs="Hand writing Mutlu"/>
          <w:sz w:val="28"/>
          <w:szCs w:val="28"/>
        </w:rPr>
      </w:pPr>
    </w:p>
    <w:p w:rsidR="007D7227" w:rsidRDefault="007D7227" w:rsidP="00DB49BC">
      <w:pPr>
        <w:jc w:val="both"/>
        <w:rPr>
          <w:rFonts w:ascii="Hand writing Mutlu" w:hAnsi="Hand writing Mutlu" w:cs="Hand writing Mutlu"/>
          <w:sz w:val="28"/>
          <w:szCs w:val="28"/>
        </w:rPr>
      </w:pPr>
    </w:p>
    <w:p w:rsidR="007D7227" w:rsidRDefault="007D7227" w:rsidP="00DB49BC">
      <w:pPr>
        <w:jc w:val="both"/>
        <w:rPr>
          <w:rFonts w:ascii="Hand writing Mutlu" w:hAnsi="Hand writing Mutlu" w:cs="Hand writing Mutlu"/>
          <w:sz w:val="28"/>
          <w:szCs w:val="28"/>
        </w:rPr>
      </w:pPr>
    </w:p>
    <w:p w:rsidR="007D7227" w:rsidRDefault="007D7227" w:rsidP="00DB49BC">
      <w:pPr>
        <w:jc w:val="both"/>
        <w:rPr>
          <w:rFonts w:ascii="Hand writing Mutlu" w:hAnsi="Hand writing Mutlu" w:cs="Hand writing Mutlu"/>
          <w:sz w:val="28"/>
          <w:szCs w:val="28"/>
        </w:rPr>
      </w:pPr>
    </w:p>
    <w:p w:rsidR="007D7227" w:rsidRDefault="007D7227" w:rsidP="00DB49BC">
      <w:pPr>
        <w:jc w:val="both"/>
        <w:rPr>
          <w:rFonts w:ascii="Hand writing Mutlu" w:hAnsi="Hand writing Mutlu" w:cs="Hand writing Mutlu"/>
          <w:sz w:val="28"/>
          <w:szCs w:val="28"/>
        </w:rPr>
      </w:pPr>
    </w:p>
    <w:p w:rsidR="007D7227" w:rsidRDefault="007D7227" w:rsidP="00644C5C">
      <w:pPr>
        <w:tabs>
          <w:tab w:val="left" w:pos="3765"/>
        </w:tabs>
        <w:rPr>
          <w:rFonts w:ascii="Hand writing Mutlu" w:hAnsi="Hand writing Mutlu" w:cs="Hand writing Mutlu"/>
          <w:sz w:val="28"/>
          <w:szCs w:val="28"/>
        </w:rPr>
      </w:pPr>
    </w:p>
    <w:p w:rsidR="007D7227" w:rsidRDefault="007D7227" w:rsidP="00644C5C">
      <w:pPr>
        <w:tabs>
          <w:tab w:val="left" w:pos="3765"/>
        </w:tabs>
        <w:rPr>
          <w:rFonts w:ascii="Hand writing Mutlu" w:hAnsi="Hand writing Mutlu" w:cs="Hand writing Mutlu"/>
          <w:sz w:val="28"/>
          <w:szCs w:val="28"/>
        </w:rPr>
      </w:pPr>
    </w:p>
    <w:p w:rsidR="007D7227" w:rsidRDefault="007D7227" w:rsidP="00644C5C">
      <w:pPr>
        <w:tabs>
          <w:tab w:val="left" w:pos="3765"/>
        </w:tabs>
        <w:rPr>
          <w:rFonts w:ascii="Hand writing Mutlu" w:hAnsi="Hand writing Mutlu" w:cs="Hand writing Mutlu"/>
          <w:sz w:val="28"/>
          <w:szCs w:val="28"/>
        </w:rPr>
      </w:pPr>
    </w:p>
    <w:p w:rsidR="007D7227" w:rsidRPr="008F1A82" w:rsidRDefault="007D7227" w:rsidP="00B945AB">
      <w:pPr>
        <w:rPr>
          <w:rFonts w:ascii="Hand writing Mutlu" w:hAnsi="Hand writing Mutlu" w:cs="Hand writing Mutlu"/>
          <w:sz w:val="32"/>
          <w:szCs w:val="32"/>
        </w:rPr>
      </w:pPr>
    </w:p>
    <w:p w:rsidR="007D7227" w:rsidRPr="008F1A82" w:rsidRDefault="007D7227" w:rsidP="00B945AB">
      <w:pPr>
        <w:rPr>
          <w:rFonts w:ascii="Hand writing Mutlu" w:hAnsi="Hand writing Mutlu" w:cs="Hand writing Mutlu"/>
          <w:sz w:val="32"/>
          <w:szCs w:val="32"/>
        </w:rPr>
      </w:pPr>
    </w:p>
    <w:p w:rsidR="007D7227" w:rsidRDefault="007D7227" w:rsidP="00644C5C">
      <w:pPr>
        <w:tabs>
          <w:tab w:val="left" w:pos="3765"/>
        </w:tabs>
        <w:rPr>
          <w:rFonts w:ascii="Hand writing Mutlu" w:hAnsi="Hand writing Mutlu" w:cs="Hand writing Mutlu"/>
          <w:sz w:val="48"/>
          <w:szCs w:val="48"/>
        </w:rPr>
      </w:pPr>
    </w:p>
    <w:sectPr w:rsidR="007D7227" w:rsidSect="00122F70">
      <w:pgSz w:w="11906" w:h="16838"/>
      <w:pgMar w:top="1258" w:right="926" w:bottom="1417" w:left="1417" w:header="708" w:footer="708" w:gutter="0"/>
      <w:pgBorders w:offsetFrom="page">
        <w:top w:val="pencils" w:sz="30" w:space="24" w:color="auto"/>
        <w:left w:val="pencils" w:sz="30" w:space="24" w:color="auto"/>
        <w:bottom w:val="pencils" w:sz="30" w:space="24" w:color="auto"/>
        <w:right w:val="pencils" w:sz="3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124451"/>
    <w:multiLevelType w:val="hybridMultilevel"/>
    <w:tmpl w:val="7F901FBE"/>
    <w:lvl w:ilvl="0" w:tplc="041F0009">
      <w:start w:val="1"/>
      <w:numFmt w:val="bullet"/>
      <w:lvlText w:val=""/>
      <w:lvlJc w:val="left"/>
      <w:pPr>
        <w:ind w:left="3780" w:hanging="360"/>
      </w:pPr>
      <w:rPr>
        <w:rFonts w:ascii="Wingdings" w:hAnsi="Wingdings" w:hint="default"/>
      </w:rPr>
    </w:lvl>
    <w:lvl w:ilvl="1" w:tplc="041F0003">
      <w:start w:val="1"/>
      <w:numFmt w:val="bullet"/>
      <w:lvlText w:val="o"/>
      <w:lvlJc w:val="left"/>
      <w:pPr>
        <w:ind w:left="4500" w:hanging="360"/>
      </w:pPr>
      <w:rPr>
        <w:rFonts w:ascii="Courier New" w:hAnsi="Courier New" w:cs="Courier New" w:hint="default"/>
      </w:rPr>
    </w:lvl>
    <w:lvl w:ilvl="2" w:tplc="041F0005">
      <w:start w:val="1"/>
      <w:numFmt w:val="bullet"/>
      <w:lvlText w:val=""/>
      <w:lvlJc w:val="left"/>
      <w:pPr>
        <w:ind w:left="5220" w:hanging="360"/>
      </w:pPr>
      <w:rPr>
        <w:rFonts w:ascii="Wingdings" w:hAnsi="Wingdings" w:cs="Wingdings" w:hint="default"/>
      </w:rPr>
    </w:lvl>
    <w:lvl w:ilvl="3" w:tplc="041F0001">
      <w:start w:val="1"/>
      <w:numFmt w:val="bullet"/>
      <w:lvlText w:val=""/>
      <w:lvlJc w:val="left"/>
      <w:pPr>
        <w:ind w:left="5940" w:hanging="360"/>
      </w:pPr>
      <w:rPr>
        <w:rFonts w:ascii="Symbol" w:hAnsi="Symbol" w:cs="Symbol" w:hint="default"/>
      </w:rPr>
    </w:lvl>
    <w:lvl w:ilvl="4" w:tplc="041F0003">
      <w:start w:val="1"/>
      <w:numFmt w:val="bullet"/>
      <w:lvlText w:val="o"/>
      <w:lvlJc w:val="left"/>
      <w:pPr>
        <w:ind w:left="6660" w:hanging="360"/>
      </w:pPr>
      <w:rPr>
        <w:rFonts w:ascii="Courier New" w:hAnsi="Courier New" w:cs="Courier New" w:hint="default"/>
      </w:rPr>
    </w:lvl>
    <w:lvl w:ilvl="5" w:tplc="041F0005">
      <w:start w:val="1"/>
      <w:numFmt w:val="bullet"/>
      <w:lvlText w:val=""/>
      <w:lvlJc w:val="left"/>
      <w:pPr>
        <w:ind w:left="7380" w:hanging="360"/>
      </w:pPr>
      <w:rPr>
        <w:rFonts w:ascii="Wingdings" w:hAnsi="Wingdings" w:cs="Wingdings" w:hint="default"/>
      </w:rPr>
    </w:lvl>
    <w:lvl w:ilvl="6" w:tplc="041F0001">
      <w:start w:val="1"/>
      <w:numFmt w:val="bullet"/>
      <w:lvlText w:val=""/>
      <w:lvlJc w:val="left"/>
      <w:pPr>
        <w:ind w:left="8100" w:hanging="360"/>
      </w:pPr>
      <w:rPr>
        <w:rFonts w:ascii="Symbol" w:hAnsi="Symbol" w:cs="Symbol" w:hint="default"/>
      </w:rPr>
    </w:lvl>
    <w:lvl w:ilvl="7" w:tplc="041F0003">
      <w:start w:val="1"/>
      <w:numFmt w:val="bullet"/>
      <w:lvlText w:val="o"/>
      <w:lvlJc w:val="left"/>
      <w:pPr>
        <w:ind w:left="8820" w:hanging="360"/>
      </w:pPr>
      <w:rPr>
        <w:rFonts w:ascii="Courier New" w:hAnsi="Courier New" w:cs="Courier New" w:hint="default"/>
      </w:rPr>
    </w:lvl>
    <w:lvl w:ilvl="8" w:tplc="041F0005">
      <w:start w:val="1"/>
      <w:numFmt w:val="bullet"/>
      <w:lvlText w:val=""/>
      <w:lvlJc w:val="left"/>
      <w:pPr>
        <w:ind w:left="9540" w:hanging="360"/>
      </w:pPr>
      <w:rPr>
        <w:rFonts w:ascii="Wingdings" w:hAnsi="Wingdings" w:cs="Wingdings" w:hint="default"/>
      </w:rPr>
    </w:lvl>
  </w:abstractNum>
  <w:abstractNum w:abstractNumId="1">
    <w:nsid w:val="41E82FA9"/>
    <w:multiLevelType w:val="hybridMultilevel"/>
    <w:tmpl w:val="6534F11A"/>
    <w:lvl w:ilvl="0" w:tplc="041F0009">
      <w:start w:val="1"/>
      <w:numFmt w:val="bullet"/>
      <w:lvlText w:val=""/>
      <w:lvlJc w:val="left"/>
      <w:pPr>
        <w:tabs>
          <w:tab w:val="num" w:pos="1620"/>
        </w:tabs>
        <w:ind w:left="1620" w:hanging="360"/>
      </w:pPr>
      <w:rPr>
        <w:rFonts w:ascii="Wingdings" w:hAnsi="Wingdings" w:cs="Wingdings" w:hint="default"/>
      </w:rPr>
    </w:lvl>
    <w:lvl w:ilvl="1" w:tplc="041F0003">
      <w:start w:val="1"/>
      <w:numFmt w:val="bullet"/>
      <w:lvlText w:val="o"/>
      <w:lvlJc w:val="left"/>
      <w:pPr>
        <w:tabs>
          <w:tab w:val="num" w:pos="2340"/>
        </w:tabs>
        <w:ind w:left="2340" w:hanging="360"/>
      </w:pPr>
      <w:rPr>
        <w:rFonts w:ascii="Courier New" w:hAnsi="Courier New" w:cs="Courier New" w:hint="default"/>
      </w:rPr>
    </w:lvl>
    <w:lvl w:ilvl="2" w:tplc="041F0005">
      <w:start w:val="1"/>
      <w:numFmt w:val="bullet"/>
      <w:lvlText w:val=""/>
      <w:lvlJc w:val="left"/>
      <w:pPr>
        <w:tabs>
          <w:tab w:val="num" w:pos="3060"/>
        </w:tabs>
        <w:ind w:left="3060" w:hanging="360"/>
      </w:pPr>
      <w:rPr>
        <w:rFonts w:ascii="Wingdings" w:hAnsi="Wingdings" w:cs="Wingdings" w:hint="default"/>
      </w:rPr>
    </w:lvl>
    <w:lvl w:ilvl="3" w:tplc="041F0001">
      <w:start w:val="1"/>
      <w:numFmt w:val="bullet"/>
      <w:lvlText w:val=""/>
      <w:lvlJc w:val="left"/>
      <w:pPr>
        <w:tabs>
          <w:tab w:val="num" w:pos="3780"/>
        </w:tabs>
        <w:ind w:left="3780" w:hanging="360"/>
      </w:pPr>
      <w:rPr>
        <w:rFonts w:ascii="Symbol" w:hAnsi="Symbol" w:cs="Symbol" w:hint="default"/>
      </w:rPr>
    </w:lvl>
    <w:lvl w:ilvl="4" w:tplc="041F0003">
      <w:start w:val="1"/>
      <w:numFmt w:val="bullet"/>
      <w:lvlText w:val="o"/>
      <w:lvlJc w:val="left"/>
      <w:pPr>
        <w:tabs>
          <w:tab w:val="num" w:pos="4500"/>
        </w:tabs>
        <w:ind w:left="4500" w:hanging="360"/>
      </w:pPr>
      <w:rPr>
        <w:rFonts w:ascii="Courier New" w:hAnsi="Courier New" w:cs="Courier New" w:hint="default"/>
      </w:rPr>
    </w:lvl>
    <w:lvl w:ilvl="5" w:tplc="041F0005">
      <w:start w:val="1"/>
      <w:numFmt w:val="bullet"/>
      <w:lvlText w:val=""/>
      <w:lvlJc w:val="left"/>
      <w:pPr>
        <w:tabs>
          <w:tab w:val="num" w:pos="5220"/>
        </w:tabs>
        <w:ind w:left="5220" w:hanging="360"/>
      </w:pPr>
      <w:rPr>
        <w:rFonts w:ascii="Wingdings" w:hAnsi="Wingdings" w:cs="Wingdings" w:hint="default"/>
      </w:rPr>
    </w:lvl>
    <w:lvl w:ilvl="6" w:tplc="041F0001">
      <w:start w:val="1"/>
      <w:numFmt w:val="bullet"/>
      <w:lvlText w:val=""/>
      <w:lvlJc w:val="left"/>
      <w:pPr>
        <w:tabs>
          <w:tab w:val="num" w:pos="5940"/>
        </w:tabs>
        <w:ind w:left="5940" w:hanging="360"/>
      </w:pPr>
      <w:rPr>
        <w:rFonts w:ascii="Symbol" w:hAnsi="Symbol" w:cs="Symbol" w:hint="default"/>
      </w:rPr>
    </w:lvl>
    <w:lvl w:ilvl="7" w:tplc="041F0003">
      <w:start w:val="1"/>
      <w:numFmt w:val="bullet"/>
      <w:lvlText w:val="o"/>
      <w:lvlJc w:val="left"/>
      <w:pPr>
        <w:tabs>
          <w:tab w:val="num" w:pos="6660"/>
        </w:tabs>
        <w:ind w:left="6660" w:hanging="360"/>
      </w:pPr>
      <w:rPr>
        <w:rFonts w:ascii="Courier New" w:hAnsi="Courier New" w:cs="Courier New" w:hint="default"/>
      </w:rPr>
    </w:lvl>
    <w:lvl w:ilvl="8" w:tplc="041F0005">
      <w:start w:val="1"/>
      <w:numFmt w:val="bullet"/>
      <w:lvlText w:val=""/>
      <w:lvlJc w:val="left"/>
      <w:pPr>
        <w:tabs>
          <w:tab w:val="num" w:pos="7380"/>
        </w:tabs>
        <w:ind w:left="7380" w:hanging="360"/>
      </w:pPr>
      <w:rPr>
        <w:rFonts w:ascii="Wingdings" w:hAnsi="Wingdings" w:cs="Wingdings" w:hint="default"/>
      </w:rPr>
    </w:lvl>
  </w:abstractNum>
  <w:abstractNum w:abstractNumId="2">
    <w:nsid w:val="5A1D65E5"/>
    <w:multiLevelType w:val="hybridMultilevel"/>
    <w:tmpl w:val="4AF2A6DA"/>
    <w:lvl w:ilvl="0" w:tplc="5956D1BA">
      <w:numFmt w:val="bullet"/>
      <w:lvlText w:val="-"/>
      <w:lvlJc w:val="left"/>
      <w:pPr>
        <w:ind w:left="720" w:hanging="360"/>
      </w:pPr>
      <w:rPr>
        <w:rFonts w:ascii="Hand writing Mutlu" w:eastAsia="Times New Roman" w:hAnsi="Hand writing Mutlu"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5C352EBC"/>
    <w:multiLevelType w:val="hybridMultilevel"/>
    <w:tmpl w:val="8F6EFF06"/>
    <w:lvl w:ilvl="0" w:tplc="0560A6B2">
      <w:numFmt w:val="bullet"/>
      <w:lvlText w:val="-"/>
      <w:lvlJc w:val="left"/>
      <w:pPr>
        <w:tabs>
          <w:tab w:val="num" w:pos="720"/>
        </w:tabs>
        <w:ind w:left="720" w:hanging="360"/>
      </w:pPr>
      <w:rPr>
        <w:rFonts w:ascii="Hand writing Mutlu" w:eastAsia="Times New Roman" w:hAnsi="Hand writing Mutlu"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
    <w:nsid w:val="6AB31561"/>
    <w:multiLevelType w:val="hybridMultilevel"/>
    <w:tmpl w:val="A4501FA8"/>
    <w:lvl w:ilvl="0" w:tplc="65B8A880">
      <w:start w:val="1"/>
      <w:numFmt w:val="decimal"/>
      <w:lvlText w:val="%1"/>
      <w:lvlJc w:val="left"/>
      <w:pPr>
        <w:tabs>
          <w:tab w:val="num" w:pos="1095"/>
        </w:tabs>
        <w:ind w:left="1095" w:hanging="735"/>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3170"/>
    <w:rsid w:val="00011838"/>
    <w:rsid w:val="00030878"/>
    <w:rsid w:val="00043585"/>
    <w:rsid w:val="00067E69"/>
    <w:rsid w:val="000704C1"/>
    <w:rsid w:val="000D3A64"/>
    <w:rsid w:val="000F0B55"/>
    <w:rsid w:val="000F1864"/>
    <w:rsid w:val="001134BE"/>
    <w:rsid w:val="00122F70"/>
    <w:rsid w:val="001602D4"/>
    <w:rsid w:val="001621EA"/>
    <w:rsid w:val="00165AB8"/>
    <w:rsid w:val="00170F7A"/>
    <w:rsid w:val="0017396E"/>
    <w:rsid w:val="001A2B67"/>
    <w:rsid w:val="001C0D7A"/>
    <w:rsid w:val="001C2969"/>
    <w:rsid w:val="001C2974"/>
    <w:rsid w:val="00203633"/>
    <w:rsid w:val="00216E01"/>
    <w:rsid w:val="00221CFD"/>
    <w:rsid w:val="0023139E"/>
    <w:rsid w:val="00245466"/>
    <w:rsid w:val="0025298B"/>
    <w:rsid w:val="00255A4B"/>
    <w:rsid w:val="002630F0"/>
    <w:rsid w:val="00263AB3"/>
    <w:rsid w:val="00272448"/>
    <w:rsid w:val="00275A90"/>
    <w:rsid w:val="00277D2F"/>
    <w:rsid w:val="00290710"/>
    <w:rsid w:val="002C7F41"/>
    <w:rsid w:val="002E3B0A"/>
    <w:rsid w:val="003049D7"/>
    <w:rsid w:val="00330BE6"/>
    <w:rsid w:val="00330D2C"/>
    <w:rsid w:val="00347A64"/>
    <w:rsid w:val="00356FEC"/>
    <w:rsid w:val="003579BA"/>
    <w:rsid w:val="003626A5"/>
    <w:rsid w:val="00365822"/>
    <w:rsid w:val="003768AB"/>
    <w:rsid w:val="00387F13"/>
    <w:rsid w:val="003C6999"/>
    <w:rsid w:val="003C6B1A"/>
    <w:rsid w:val="00430793"/>
    <w:rsid w:val="004360A6"/>
    <w:rsid w:val="00447DDD"/>
    <w:rsid w:val="00476E32"/>
    <w:rsid w:val="004C25F7"/>
    <w:rsid w:val="004D725C"/>
    <w:rsid w:val="004E4FCF"/>
    <w:rsid w:val="004F0FBA"/>
    <w:rsid w:val="00502743"/>
    <w:rsid w:val="005154AB"/>
    <w:rsid w:val="00553637"/>
    <w:rsid w:val="005630DD"/>
    <w:rsid w:val="0056612D"/>
    <w:rsid w:val="00570FAD"/>
    <w:rsid w:val="00582C25"/>
    <w:rsid w:val="005A6A66"/>
    <w:rsid w:val="005E18EF"/>
    <w:rsid w:val="00607690"/>
    <w:rsid w:val="00624943"/>
    <w:rsid w:val="00634F04"/>
    <w:rsid w:val="00634F5A"/>
    <w:rsid w:val="00644C5C"/>
    <w:rsid w:val="006A3A39"/>
    <w:rsid w:val="006B0654"/>
    <w:rsid w:val="006B08A3"/>
    <w:rsid w:val="006B1022"/>
    <w:rsid w:val="006C04A9"/>
    <w:rsid w:val="006D7F88"/>
    <w:rsid w:val="007030CB"/>
    <w:rsid w:val="0070515A"/>
    <w:rsid w:val="007211CD"/>
    <w:rsid w:val="00721E1D"/>
    <w:rsid w:val="007314BF"/>
    <w:rsid w:val="00731A71"/>
    <w:rsid w:val="0073419C"/>
    <w:rsid w:val="007652A6"/>
    <w:rsid w:val="007A0FE1"/>
    <w:rsid w:val="007A1027"/>
    <w:rsid w:val="007A43A3"/>
    <w:rsid w:val="007A6B4F"/>
    <w:rsid w:val="007A7693"/>
    <w:rsid w:val="007B21B2"/>
    <w:rsid w:val="007C7F91"/>
    <w:rsid w:val="007D579E"/>
    <w:rsid w:val="007D6FE6"/>
    <w:rsid w:val="007D7227"/>
    <w:rsid w:val="007D77D5"/>
    <w:rsid w:val="00807D05"/>
    <w:rsid w:val="00815427"/>
    <w:rsid w:val="00841259"/>
    <w:rsid w:val="00877844"/>
    <w:rsid w:val="008A5EDA"/>
    <w:rsid w:val="008C3DD2"/>
    <w:rsid w:val="008D34C7"/>
    <w:rsid w:val="008E4EFF"/>
    <w:rsid w:val="008F1A82"/>
    <w:rsid w:val="009229AA"/>
    <w:rsid w:val="00982DAA"/>
    <w:rsid w:val="00987408"/>
    <w:rsid w:val="009B5BFF"/>
    <w:rsid w:val="009D1BD9"/>
    <w:rsid w:val="009D21B0"/>
    <w:rsid w:val="009D78E3"/>
    <w:rsid w:val="00A15558"/>
    <w:rsid w:val="00A34067"/>
    <w:rsid w:val="00A5692C"/>
    <w:rsid w:val="00A74DFC"/>
    <w:rsid w:val="00A90BC9"/>
    <w:rsid w:val="00A95CB3"/>
    <w:rsid w:val="00AB61F8"/>
    <w:rsid w:val="00AD2523"/>
    <w:rsid w:val="00B03DE5"/>
    <w:rsid w:val="00B06E3E"/>
    <w:rsid w:val="00B220F8"/>
    <w:rsid w:val="00B36839"/>
    <w:rsid w:val="00B51E21"/>
    <w:rsid w:val="00B74768"/>
    <w:rsid w:val="00B945AB"/>
    <w:rsid w:val="00BD3170"/>
    <w:rsid w:val="00BD7E26"/>
    <w:rsid w:val="00BE72E8"/>
    <w:rsid w:val="00C06B85"/>
    <w:rsid w:val="00C16A98"/>
    <w:rsid w:val="00C17131"/>
    <w:rsid w:val="00C34439"/>
    <w:rsid w:val="00C5133A"/>
    <w:rsid w:val="00C605D5"/>
    <w:rsid w:val="00C67C9D"/>
    <w:rsid w:val="00C725C6"/>
    <w:rsid w:val="00C938B7"/>
    <w:rsid w:val="00C9788C"/>
    <w:rsid w:val="00CC135E"/>
    <w:rsid w:val="00CD028B"/>
    <w:rsid w:val="00CE6E0B"/>
    <w:rsid w:val="00CF2CAD"/>
    <w:rsid w:val="00D1032C"/>
    <w:rsid w:val="00D14D2B"/>
    <w:rsid w:val="00D16344"/>
    <w:rsid w:val="00D16FDE"/>
    <w:rsid w:val="00D20C1B"/>
    <w:rsid w:val="00D33A50"/>
    <w:rsid w:val="00D62430"/>
    <w:rsid w:val="00D92E90"/>
    <w:rsid w:val="00DA3CDA"/>
    <w:rsid w:val="00DB49BC"/>
    <w:rsid w:val="00DD0878"/>
    <w:rsid w:val="00DD4F63"/>
    <w:rsid w:val="00DF08FC"/>
    <w:rsid w:val="00E13FB5"/>
    <w:rsid w:val="00E14659"/>
    <w:rsid w:val="00E24AA3"/>
    <w:rsid w:val="00E27C63"/>
    <w:rsid w:val="00E347DB"/>
    <w:rsid w:val="00E34AD8"/>
    <w:rsid w:val="00E4162A"/>
    <w:rsid w:val="00E745C7"/>
    <w:rsid w:val="00E91C99"/>
    <w:rsid w:val="00E9733B"/>
    <w:rsid w:val="00EC4DAF"/>
    <w:rsid w:val="00EE252E"/>
    <w:rsid w:val="00EE70ED"/>
    <w:rsid w:val="00EF1FD7"/>
    <w:rsid w:val="00EF71B9"/>
    <w:rsid w:val="00EF7C07"/>
    <w:rsid w:val="00F03EAE"/>
    <w:rsid w:val="00F048A7"/>
    <w:rsid w:val="00F25CB6"/>
    <w:rsid w:val="00F32229"/>
    <w:rsid w:val="00F57F01"/>
    <w:rsid w:val="00FA4496"/>
    <w:rsid w:val="00FA7430"/>
    <w:rsid w:val="00FB48F9"/>
    <w:rsid w:val="00FC0B90"/>
    <w:rsid w:val="00FF016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17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B49BC"/>
    <w:pPr>
      <w:ind w:left="720"/>
    </w:pPr>
  </w:style>
  <w:style w:type="paragraph" w:customStyle="1" w:styleId="ListParagraph1">
    <w:name w:val="List Paragraph1"/>
    <w:basedOn w:val="Normal"/>
    <w:uiPriority w:val="99"/>
    <w:rsid w:val="00E347DB"/>
    <w:pPr>
      <w:spacing w:after="200" w:line="276" w:lineRule="auto"/>
      <w:ind w:left="720"/>
    </w:pPr>
    <w:rPr>
      <w:rFonts w:ascii="Calibri" w:hAnsi="Calibri" w:cs="Calibri"/>
      <w:sz w:val="22"/>
      <w:szCs w:val="22"/>
      <w:lang w:eastAsia="en-US"/>
    </w:rPr>
  </w:style>
  <w:style w:type="character" w:styleId="Hyperlink">
    <w:name w:val="Hyperlink"/>
    <w:basedOn w:val="DefaultParagraphFont"/>
    <w:uiPriority w:val="99"/>
    <w:rsid w:val="004C25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6.jpeg"/><Relationship Id="rId5" Type="http://schemas.openxmlformats.org/officeDocument/2006/relationships/image" Target="media/image1.wmf"/><Relationship Id="rId15" Type="http://schemas.openxmlformats.org/officeDocument/2006/relationships/image" Target="media/image10.wmf"/><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4</Pages>
  <Words>247</Words>
  <Characters>1414</Characters>
  <Application>Microsoft Office Outlook</Application>
  <DocSecurity>0</DocSecurity>
  <Lines>0</Lines>
  <Paragraphs>0</Paragraphs>
  <ScaleCrop>false</ScaleCrop>
  <Manager>www.sorubak.com</Manager>
  <Company>EYK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NCY</dc:creator>
  <cp:keywords>www.sorubak.com</cp:keywords>
  <dc:description>www.sorubak.com</dc:description>
  <cp:lastModifiedBy>EDANUR</cp:lastModifiedBy>
  <cp:revision>3</cp:revision>
  <dcterms:created xsi:type="dcterms:W3CDTF">2013-03-22T08:28:00Z</dcterms:created>
  <dcterms:modified xsi:type="dcterms:W3CDTF">2013-04-17T20:55:00Z</dcterms:modified>
  <cp:category>www.sorubak.com</cp:category>
</cp:coreProperties>
</file>