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8E0" w:rsidRDefault="00EB28E0" w:rsidP="00FA11EA">
      <w:pPr>
        <w:spacing w:after="0"/>
      </w:pPr>
      <w:hyperlink r:id="rId6" w:history="1">
        <w:r>
          <w:rPr>
            <w:rStyle w:val="Hyperlink"/>
            <w:b/>
            <w:bCs/>
            <w:sz w:val="20"/>
            <w:szCs w:val="20"/>
          </w:rPr>
          <w:t>www.sorubak.com</w:t>
        </w:r>
      </w:hyperlink>
      <w:r>
        <w:rPr>
          <w:noProof/>
          <w:lang w:eastAsia="tr-TR"/>
        </w:rPr>
        <w:pict>
          <v:roundrect id="_x0000_s1026" style="position:absolute;margin-left:50.95pt;margin-top:-39.05pt;width:360.6pt;height:37.2pt;z-index:251641856;mso-position-horizontal-relative:text;mso-position-vertical-relative:text" arcsize="10923f" fillcolor="#b2a1c7" strokecolor="#b2a1c7" strokeweight="1pt">
            <v:fill color2="#e5dfec" angle="-45" focus="-50%" type="gradient"/>
            <v:shadow on="t" type="perspective" color="#3f3151" opacity=".5" offset="1pt" offset2="-3pt"/>
            <v:textbox>
              <w:txbxContent>
                <w:p w:rsidR="00EB28E0" w:rsidRPr="00FA3399" w:rsidRDefault="00EB28E0">
                  <w:pP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 w:rsidRPr="00FA3399"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1-D Sınıfı Okuma Anlama Etkinliği</w:t>
                  </w:r>
                </w:p>
              </w:txbxContent>
            </v:textbox>
          </v:roundrect>
        </w:pict>
      </w:r>
    </w:p>
    <w:p w:rsidR="00EB28E0" w:rsidRPr="00FA11EA" w:rsidRDefault="00EB28E0" w:rsidP="0029770D">
      <w:pPr>
        <w:spacing w:after="0"/>
        <w:rPr>
          <w:sz w:val="40"/>
          <w:szCs w:val="40"/>
        </w:rPr>
      </w:pPr>
      <w:r w:rsidRPr="00FA11EA">
        <w:rPr>
          <w:sz w:val="40"/>
          <w:szCs w:val="40"/>
        </w:rPr>
        <w:t xml:space="preserve">             </w:t>
      </w:r>
      <w:r>
        <w:rPr>
          <w:sz w:val="40"/>
          <w:szCs w:val="40"/>
        </w:rPr>
        <w:t xml:space="preserve">           </w:t>
      </w:r>
      <w:r w:rsidRPr="00FA11EA">
        <w:rPr>
          <w:sz w:val="40"/>
          <w:szCs w:val="40"/>
        </w:rPr>
        <w:t xml:space="preserve">   </w:t>
      </w:r>
      <w:r w:rsidRPr="00FA11EA">
        <w:rPr>
          <w:rFonts w:ascii="Hand writing Mutlu" w:hAnsi="Hand writing Mutlu" w:cs="Hand writing Mutlu"/>
          <w:sz w:val="40"/>
          <w:szCs w:val="40"/>
        </w:rPr>
        <w:t>Yağız ile Oğuz</w:t>
      </w:r>
    </w:p>
    <w:p w:rsidR="00EB28E0" w:rsidRPr="00FA11EA" w:rsidRDefault="00EB28E0" w:rsidP="00BD2AE5">
      <w:pPr>
        <w:spacing w:after="0"/>
        <w:rPr>
          <w:rFonts w:ascii="Hand writing Mutlu" w:hAnsi="Hand writing Mutlu" w:cs="Hand writing Mutlu"/>
          <w:sz w:val="40"/>
          <w:szCs w:val="40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36.05pt;margin-top:390.2pt;width:543.6pt;height:1.2pt;flip:y;z-index:251671552" o:connectortype="straight" strokeweight="2.5pt">
            <v:shadow color="#868686"/>
          </v:shape>
        </w:pict>
      </w:r>
      <w:r w:rsidRPr="00FA11EA">
        <w:rPr>
          <w:rFonts w:ascii="Hand writing Mutlu" w:hAnsi="Hand writing Mutlu" w:cs="Hand writing Mutlu"/>
          <w:sz w:val="40"/>
          <w:szCs w:val="40"/>
        </w:rPr>
        <w:t xml:space="preserve">    Yağız  ile Oğuz  iki kardeş.Yağız Oğuz</w:t>
      </w:r>
      <w:r w:rsidRPr="00FA11EA">
        <w:rPr>
          <w:rFonts w:ascii="Times New Roman" w:hAnsi="Times New Roman" w:cs="Times New Roman"/>
          <w:sz w:val="40"/>
          <w:szCs w:val="40"/>
        </w:rPr>
        <w:t>’</w:t>
      </w:r>
      <w:r w:rsidRPr="00FA11EA">
        <w:rPr>
          <w:rFonts w:ascii="Hand writing Mutlu" w:hAnsi="Hand writing Mutlu" w:cs="Hand writing Mutlu"/>
          <w:sz w:val="40"/>
          <w:szCs w:val="40"/>
        </w:rPr>
        <w:t xml:space="preserve">dan iki yaş büyüktür.Birbirlerine pek benzemezler. Yağız her gün yoğurt yer.Hiç çay içmez.Dağa tırmanır,Üzüm bağlarında dolaşır.Doğada huzur bulur. Yağsız yemek tercih eder.Sağlığına çok değer verir.                                                                                 </w:t>
      </w:r>
      <w:r>
        <w:rPr>
          <w:rFonts w:ascii="Hand writing Mutlu" w:hAnsi="Hand writing Mutlu" w:cs="Hand writing Mutlu"/>
          <w:sz w:val="40"/>
          <w:szCs w:val="40"/>
        </w:rPr>
        <w:t xml:space="preserve">       </w:t>
      </w:r>
      <w:r w:rsidRPr="00FA11EA">
        <w:rPr>
          <w:rFonts w:ascii="Hand writing Mutlu" w:hAnsi="Hand writing Mutlu" w:cs="Hand writing Mutlu"/>
          <w:sz w:val="40"/>
          <w:szCs w:val="40"/>
        </w:rPr>
        <w:t>Oğuz ise,çok ağır hareket eder. Çok çay içer.</w:t>
      </w:r>
      <w:r>
        <w:rPr>
          <w:rFonts w:ascii="Hand writing Mutlu" w:hAnsi="Hand writing Mutlu" w:cs="Hand writing Mutlu"/>
          <w:sz w:val="40"/>
          <w:szCs w:val="40"/>
        </w:rPr>
        <w:t>Yağlı yer.</w:t>
      </w:r>
      <w:r w:rsidRPr="00FA11EA">
        <w:rPr>
          <w:rFonts w:ascii="Hand writing Mutlu" w:hAnsi="Hand writing Mutlu" w:cs="Hand writing Mutlu"/>
          <w:sz w:val="40"/>
          <w:szCs w:val="40"/>
        </w:rPr>
        <w:t>Kağıttan</w:t>
      </w:r>
      <w:r>
        <w:rPr>
          <w:rFonts w:ascii="Hand writing Mutlu" w:hAnsi="Hand writing Mutlu" w:cs="Hand writing Mutlu"/>
          <w:sz w:val="40"/>
          <w:szCs w:val="40"/>
        </w:rPr>
        <w:t xml:space="preserve"> </w:t>
      </w:r>
      <w:r w:rsidRPr="00FA11EA">
        <w:rPr>
          <w:rFonts w:ascii="Hand writing Mutlu" w:hAnsi="Hand writing Mutlu" w:cs="Hand writing Mutlu"/>
          <w:sz w:val="40"/>
          <w:szCs w:val="40"/>
        </w:rPr>
        <w:t>gemiler yapar.Bunu herkese öğretir.Bağcılar dışına pek çıkmaz,Sürekli kitap okur.Hızlı okumayı öğrenir.Köpeği ile eğlenir onu eğitir.</w:t>
      </w:r>
    </w:p>
    <w:p w:rsidR="00EB28E0" w:rsidRDefault="00EB28E0" w:rsidP="00BD2AE5">
      <w:pPr>
        <w:spacing w:after="0"/>
        <w:rPr>
          <w:rFonts w:ascii="Comic Sans MS" w:hAnsi="Comic Sans MS" w:cs="Comic Sans MS"/>
          <w:sz w:val="36"/>
          <w:szCs w:val="36"/>
        </w:rPr>
      </w:pPr>
      <w:r>
        <w:rPr>
          <w:noProof/>
          <w:lang w:eastAsia="tr-TR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28" type="#_x0000_t68" style="position:absolute;margin-left:391.75pt;margin-top:9.05pt;width:33pt;height:28.2pt;rotation:-1794436fd;z-index:251673600" strokeweight="2.5pt">
            <v:shadow color="#868686"/>
            <v:textbox style="layout-flow:vertical-ideographic"/>
          </v:shape>
        </w:pict>
      </w:r>
      <w:r w:rsidRPr="00977273">
        <w:rPr>
          <w:rFonts w:ascii="Comic Sans MS" w:hAnsi="Comic Sans MS" w:cs="Comic Sans MS"/>
          <w:sz w:val="36"/>
          <w:szCs w:val="36"/>
        </w:rPr>
        <w:t>Sorular</w:t>
      </w:r>
    </w:p>
    <w:p w:rsidR="00EB28E0" w:rsidRDefault="00EB28E0" w:rsidP="00BD2AE5">
      <w:pPr>
        <w:spacing w:after="0"/>
        <w:rPr>
          <w:rFonts w:ascii="Comic Sans MS" w:hAnsi="Comic Sans MS" w:cs="Comic Sans MS"/>
          <w:sz w:val="36"/>
          <w:szCs w:val="36"/>
        </w:rPr>
      </w:pPr>
      <w:r>
        <w:rPr>
          <w:noProof/>
          <w:lang w:eastAsia="tr-TR"/>
        </w:rPr>
        <w:pict>
          <v:roundrect id="_x0000_s1029" style="position:absolute;margin-left:351.55pt;margin-top:8.4pt;width:156pt;height:217.2pt;z-index:251672576" arcsize="10923f" strokeweight="2.5pt">
            <v:shadow color="#868686"/>
            <v:textbox>
              <w:txbxContent>
                <w:p w:rsidR="00EB28E0" w:rsidRPr="00E97516" w:rsidRDefault="00EB28E0">
                  <w:pPr>
                    <w:rPr>
                      <w:rFonts w:ascii="Comic Sans MS" w:hAnsi="Comic Sans MS" w:cs="Comic Sans MS"/>
                    </w:rPr>
                  </w:pPr>
                  <w:r w:rsidRPr="00E97516">
                    <w:rPr>
                      <w:rFonts w:ascii="Comic Sans MS" w:hAnsi="Comic Sans MS" w:cs="Comic Sans MS"/>
                    </w:rPr>
                    <w:t xml:space="preserve">Metni 3 </w:t>
                  </w:r>
                  <w:r>
                    <w:rPr>
                      <w:rFonts w:ascii="Comic Sans MS" w:hAnsi="Comic Sans MS" w:cs="Comic Sans MS"/>
                    </w:rPr>
                    <w:t xml:space="preserve">-4 </w:t>
                  </w:r>
                  <w:r w:rsidRPr="00E97516">
                    <w:rPr>
                      <w:rFonts w:ascii="Comic Sans MS" w:hAnsi="Comic Sans MS" w:cs="Comic Sans MS"/>
                    </w:rPr>
                    <w:t>kez okuyun.Sonra çizginin olduğu yerden kesip defterinize yapıştırın.</w:t>
                  </w:r>
                </w:p>
                <w:p w:rsidR="00EB28E0" w:rsidRPr="00E97516" w:rsidRDefault="00EB28E0">
                  <w:pPr>
                    <w:rPr>
                      <w:rFonts w:ascii="Comic Sans MS" w:hAnsi="Comic Sans MS" w:cs="Comic Sans MS"/>
                    </w:rPr>
                  </w:pPr>
                  <w:r w:rsidRPr="00E97516">
                    <w:rPr>
                      <w:rFonts w:ascii="Comic Sans MS" w:hAnsi="Comic Sans MS" w:cs="Comic Sans MS"/>
                    </w:rPr>
                    <w:t>Altına soruları ve yanıtlarını yazın.</w:t>
                  </w:r>
                  <w:r>
                    <w:rPr>
                      <w:rFonts w:ascii="Comic Sans MS" w:hAnsi="Comic Sans MS" w:cs="Comic Sans MS"/>
                    </w:rPr>
                    <w:t>Soruları cevaplayabilmen için metni anlayarak okuman gerek.</w:t>
                  </w:r>
                </w:p>
              </w:txbxContent>
            </v:textbox>
          </v:roundrect>
        </w:pict>
      </w:r>
      <w:r>
        <w:rPr>
          <w:rFonts w:ascii="Comic Sans MS" w:hAnsi="Comic Sans MS" w:cs="Comic Sans MS"/>
          <w:sz w:val="36"/>
          <w:szCs w:val="36"/>
        </w:rPr>
        <w:t>1.</w:t>
      </w:r>
      <w:r w:rsidRPr="00225600">
        <w:rPr>
          <w:rFonts w:ascii="Maviokul.com-Egik-bitisik" w:hAnsi="Maviokul.com-Egik-bitisik" w:cs="Maviokul.com-Egik-bitisik"/>
          <w:sz w:val="36"/>
          <w:szCs w:val="36"/>
        </w:rPr>
        <w:t>Yağız Oğuz</w:t>
      </w:r>
      <w:r w:rsidRPr="00225600">
        <w:rPr>
          <w:rFonts w:ascii="Comic Sans MS" w:hAnsi="Comic Sans MS" w:cs="Comic Sans MS"/>
          <w:sz w:val="36"/>
          <w:szCs w:val="36"/>
        </w:rPr>
        <w:t>’</w:t>
      </w:r>
      <w:r w:rsidRPr="00225600">
        <w:rPr>
          <w:rFonts w:ascii="Maviokul.com-Egik-bitisik" w:hAnsi="Maviokul.com-Egik-bitisik" w:cs="Maviokul.com-Egik-bitisik"/>
          <w:sz w:val="36"/>
          <w:szCs w:val="36"/>
        </w:rPr>
        <w:t>dan kaç yaş büyüktür?</w:t>
      </w:r>
    </w:p>
    <w:p w:rsidR="00EB28E0" w:rsidRDefault="00EB28E0" w:rsidP="00BD2AE5">
      <w:pPr>
        <w:spacing w:after="0"/>
        <w:rPr>
          <w:rFonts w:ascii="Comic Sans MS" w:hAnsi="Comic Sans MS" w:cs="Comic Sans MS"/>
          <w:sz w:val="36"/>
          <w:szCs w:val="36"/>
        </w:rPr>
      </w:pPr>
      <w:r>
        <w:rPr>
          <w:rFonts w:ascii="Comic Sans MS" w:hAnsi="Comic Sans MS" w:cs="Comic Sans MS"/>
          <w:sz w:val="36"/>
          <w:szCs w:val="36"/>
        </w:rPr>
        <w:t>…………………………………………………………………………………………..</w:t>
      </w:r>
    </w:p>
    <w:p w:rsidR="00EB28E0" w:rsidRDefault="00EB28E0" w:rsidP="00BD2AE5">
      <w:pPr>
        <w:spacing w:after="0"/>
        <w:rPr>
          <w:rFonts w:ascii="Comic Sans MS" w:hAnsi="Comic Sans MS" w:cs="Comic Sans MS"/>
          <w:sz w:val="36"/>
          <w:szCs w:val="36"/>
        </w:rPr>
      </w:pPr>
      <w:r>
        <w:rPr>
          <w:rFonts w:ascii="Comic Sans MS" w:hAnsi="Comic Sans MS" w:cs="Comic Sans MS"/>
          <w:sz w:val="36"/>
          <w:szCs w:val="36"/>
        </w:rPr>
        <w:t>2.</w:t>
      </w:r>
      <w:r w:rsidRPr="00225600">
        <w:rPr>
          <w:rFonts w:ascii="Hand writing Mutlu" w:hAnsi="Hand writing Mutlu" w:cs="Hand writing Mutlu"/>
          <w:sz w:val="36"/>
          <w:szCs w:val="36"/>
        </w:rPr>
        <w:t>Yağız her gün ne yer?</w:t>
      </w:r>
    </w:p>
    <w:p w:rsidR="00EB28E0" w:rsidRDefault="00EB28E0" w:rsidP="00BD2AE5">
      <w:pPr>
        <w:spacing w:after="0"/>
        <w:rPr>
          <w:rFonts w:ascii="Comic Sans MS" w:hAnsi="Comic Sans MS" w:cs="Comic Sans MS"/>
          <w:sz w:val="36"/>
          <w:szCs w:val="36"/>
        </w:rPr>
      </w:pPr>
      <w:r>
        <w:rPr>
          <w:rFonts w:ascii="Comic Sans MS" w:hAnsi="Comic Sans MS" w:cs="Comic Sans MS"/>
          <w:sz w:val="36"/>
          <w:szCs w:val="36"/>
        </w:rPr>
        <w:t>………………………………………………………………………………………….</w:t>
      </w:r>
    </w:p>
    <w:p w:rsidR="00EB28E0" w:rsidRDefault="00EB28E0" w:rsidP="00BD2AE5">
      <w:pPr>
        <w:spacing w:after="0"/>
        <w:rPr>
          <w:rFonts w:ascii="Comic Sans MS" w:hAnsi="Comic Sans MS" w:cs="Comic Sans MS"/>
          <w:sz w:val="36"/>
          <w:szCs w:val="36"/>
        </w:rPr>
      </w:pPr>
      <w:r>
        <w:rPr>
          <w:rFonts w:ascii="Comic Sans MS" w:hAnsi="Comic Sans MS" w:cs="Comic Sans MS"/>
          <w:sz w:val="36"/>
          <w:szCs w:val="36"/>
        </w:rPr>
        <w:t>3.</w:t>
      </w:r>
      <w:r w:rsidRPr="00225600">
        <w:rPr>
          <w:rFonts w:ascii="Hand writing Mutlu" w:hAnsi="Hand writing Mutlu" w:cs="Hand writing Mutlu"/>
          <w:sz w:val="36"/>
          <w:szCs w:val="36"/>
        </w:rPr>
        <w:t>Oğuz nasıl hareket eder?</w:t>
      </w:r>
    </w:p>
    <w:p w:rsidR="00EB28E0" w:rsidRDefault="00EB28E0" w:rsidP="00BD2AE5">
      <w:pPr>
        <w:spacing w:after="0"/>
        <w:rPr>
          <w:rFonts w:ascii="Comic Sans MS" w:hAnsi="Comic Sans MS" w:cs="Comic Sans MS"/>
          <w:sz w:val="36"/>
          <w:szCs w:val="36"/>
        </w:rPr>
      </w:pPr>
      <w:r>
        <w:rPr>
          <w:rFonts w:ascii="Comic Sans MS" w:hAnsi="Comic Sans MS" w:cs="Comic Sans MS"/>
          <w:sz w:val="36"/>
          <w:szCs w:val="36"/>
        </w:rPr>
        <w:t>…………………………………………………………………………………………</w:t>
      </w:r>
    </w:p>
    <w:p w:rsidR="00EB28E0" w:rsidRDefault="00EB28E0" w:rsidP="00BD2AE5">
      <w:pPr>
        <w:spacing w:after="0"/>
        <w:rPr>
          <w:rFonts w:ascii="Comic Sans MS" w:hAnsi="Comic Sans MS" w:cs="Comic Sans MS"/>
          <w:sz w:val="36"/>
          <w:szCs w:val="36"/>
        </w:rPr>
      </w:pPr>
      <w:r>
        <w:rPr>
          <w:rFonts w:ascii="Comic Sans MS" w:hAnsi="Comic Sans MS" w:cs="Comic Sans MS"/>
          <w:sz w:val="36"/>
          <w:szCs w:val="36"/>
        </w:rPr>
        <w:t>4.</w:t>
      </w:r>
      <w:r w:rsidRPr="00225600">
        <w:rPr>
          <w:rFonts w:ascii="Hand writing Mutlu" w:hAnsi="Hand writing Mutlu" w:cs="Hand writing Mutlu"/>
          <w:sz w:val="36"/>
          <w:szCs w:val="36"/>
        </w:rPr>
        <w:t>Oğuz kiminle eğlenir?</w:t>
      </w:r>
    </w:p>
    <w:p w:rsidR="00EB28E0" w:rsidRDefault="00EB28E0" w:rsidP="00BD2AE5">
      <w:pPr>
        <w:spacing w:after="0"/>
        <w:rPr>
          <w:rFonts w:ascii="Comic Sans MS" w:hAnsi="Comic Sans MS" w:cs="Comic Sans MS"/>
          <w:sz w:val="36"/>
          <w:szCs w:val="36"/>
        </w:rPr>
      </w:pPr>
      <w:r>
        <w:rPr>
          <w:noProof/>
          <w:lang w:eastAsia="tr-TR"/>
        </w:rPr>
        <w:pict>
          <v:roundrect id="_x0000_s1030" style="position:absolute;margin-left:309.55pt;margin-top:26.9pt;width:159pt;height:33.6pt;z-index:251642880" arcsize="10923f" strokeweight="1pt">
            <v:stroke dashstyle="dash"/>
            <v:shadow color="#868686"/>
            <v:textbox>
              <w:txbxContent>
                <w:p w:rsidR="00EB28E0" w:rsidRDefault="00EB28E0">
                  <w:r>
                    <w:t>Hanife İRİ 1-D Sınıf Öğrt.</w:t>
                  </w:r>
                </w:p>
              </w:txbxContent>
            </v:textbox>
          </v:roundrect>
        </w:pict>
      </w:r>
      <w:r>
        <w:rPr>
          <w:rFonts w:ascii="Comic Sans MS" w:hAnsi="Comic Sans MS" w:cs="Comic Sans MS"/>
          <w:sz w:val="36"/>
          <w:szCs w:val="36"/>
        </w:rPr>
        <w:t>……………………………………………………………………………………….</w:t>
      </w:r>
    </w:p>
    <w:p w:rsidR="00EB28E0" w:rsidRDefault="00EB28E0" w:rsidP="00367F0E">
      <w:pPr>
        <w:spacing w:after="0"/>
        <w:jc w:val="right"/>
        <w:rPr>
          <w:rFonts w:ascii="Comic Sans MS" w:hAnsi="Comic Sans MS" w:cs="Comic Sans MS"/>
          <w:sz w:val="36"/>
          <w:szCs w:val="36"/>
        </w:rPr>
      </w:pPr>
    </w:p>
    <w:p w:rsidR="00EB28E0" w:rsidRDefault="00EB28E0" w:rsidP="00367F0E">
      <w:pPr>
        <w:spacing w:after="0"/>
        <w:jc w:val="right"/>
        <w:rPr>
          <w:rFonts w:ascii="Comic Sans MS" w:hAnsi="Comic Sans MS" w:cs="Comic Sans MS"/>
          <w:sz w:val="36"/>
          <w:szCs w:val="36"/>
        </w:rPr>
      </w:pPr>
    </w:p>
    <w:p w:rsidR="00EB28E0" w:rsidRDefault="00EB28E0" w:rsidP="00367F0E">
      <w:pPr>
        <w:spacing w:after="0"/>
        <w:jc w:val="right"/>
        <w:rPr>
          <w:rFonts w:ascii="Comic Sans MS" w:hAnsi="Comic Sans MS" w:cs="Comic Sans MS"/>
          <w:sz w:val="36"/>
          <w:szCs w:val="36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rc_mi" o:spid="_x0000_s1031" type="#_x0000_t75" alt="http://www.erdenkinderstube.de/pics/malvorlagen/baeume/baum013.gif" style="position:absolute;left:0;text-align:left;margin-left:352.45pt;margin-top:-24.05pt;width:96.3pt;height:128.4pt;z-index:251644928;visibility:visible">
            <v:imagedata r:id="rId7" o:title=""/>
          </v:shape>
        </w:pict>
      </w:r>
      <w:r>
        <w:rPr>
          <w:noProof/>
          <w:lang w:eastAsia="tr-TR"/>
        </w:rPr>
        <w:pict>
          <v:shape id="_x0000_s1032" type="#_x0000_t75" alt="http://img.xn--boyamaoyunlar-gbc.com/%C3%BCz%C3%BCm-ile-asma-ba%C4%9F-ve-meyv_4c9210a709871-p.gif" style="position:absolute;left:0;text-align:left;margin-left:189.25pt;margin-top:-16.85pt;width:100.4pt;height:110.4pt;z-index:251650048;visibility:visible">
            <v:imagedata r:id="rId8" o:title=""/>
          </v:shape>
        </w:pict>
      </w:r>
      <w:r>
        <w:rPr>
          <w:noProof/>
          <w:lang w:eastAsia="tr-TR"/>
        </w:rPr>
        <w:pict>
          <v:shape id="_x0000_s1033" type="#_x0000_t75" alt="http://4.bp.blogspot.com/-WSA0hVRfe7E/T1_N6eXPrWI/AAAAAAAATDs/Jf2u1JdMft8/s1600/montanhas+para+colorir+%281%29.gif" style="position:absolute;left:0;text-align:left;margin-left:-6.95pt;margin-top:-5.45pt;width:96.3pt;height:102.6pt;z-index:251649024;visibility:visible">
            <v:imagedata r:id="rId9" o:title=""/>
          </v:shape>
        </w:pict>
      </w:r>
      <w:r>
        <w:rPr>
          <w:noProof/>
          <w:lang w:eastAsia="tr-TR"/>
        </w:rPr>
        <w:pict>
          <v:roundrect id="_x0000_s1034" style="position:absolute;left:0;text-align:left;margin-left:95.35pt;margin-top:-60pt;width:212.4pt;height:30.6pt;z-index:251643904" arcsize="10923f" strokecolor="#95b3d7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1034">
              <w:txbxContent>
                <w:p w:rsidR="00EB28E0" w:rsidRPr="009020C8" w:rsidRDefault="00EB28E0" w:rsidP="00367F0E">
                  <w:pPr>
                    <w:rPr>
                      <w:rFonts w:ascii="Comic Sans MS" w:hAnsi="Comic Sans MS" w:cs="Comic Sans MS"/>
                    </w:rPr>
                  </w:pPr>
                  <w:r w:rsidRPr="009020C8">
                    <w:rPr>
                      <w:rFonts w:ascii="Comic Sans MS" w:hAnsi="Comic Sans MS" w:cs="Comic Sans MS"/>
                    </w:rPr>
                    <w:t>Görsellerin Altına İsimlerini Yazınız.</w:t>
                  </w:r>
                </w:p>
              </w:txbxContent>
            </v:textbox>
          </v:roundrect>
        </w:pict>
      </w:r>
    </w:p>
    <w:p w:rsidR="00EB28E0" w:rsidRDefault="00EB28E0" w:rsidP="00367F0E">
      <w:pPr>
        <w:spacing w:after="0"/>
        <w:jc w:val="right"/>
        <w:rPr>
          <w:rFonts w:ascii="Comic Sans MS" w:hAnsi="Comic Sans MS" w:cs="Comic Sans MS"/>
          <w:sz w:val="36"/>
          <w:szCs w:val="36"/>
        </w:rPr>
      </w:pPr>
    </w:p>
    <w:p w:rsidR="00EB28E0" w:rsidRDefault="00EB28E0" w:rsidP="00225600">
      <w:pPr>
        <w:spacing w:after="0"/>
        <w:jc w:val="right"/>
        <w:rPr>
          <w:rFonts w:ascii="Comic Sans MS" w:hAnsi="Comic Sans MS" w:cs="Comic Sans MS"/>
          <w:sz w:val="36"/>
          <w:szCs w:val="36"/>
        </w:rPr>
      </w:pPr>
      <w:r>
        <w:rPr>
          <w:noProof/>
          <w:lang w:eastAsia="tr-TR"/>
        </w:rPr>
        <w:pict>
          <v:group id="_x0000_s1035" style="position:absolute;left:0;text-align:left;margin-left:165pt;margin-top:195.9pt;width:127.75pt;height:32.6pt;z-index:251659264" coordorigin="1080,7020" coordsize="10286,704">
            <v:shape id="Freeform 3" o:spid="_x0000_s1036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37" style="position:absolute;left:1080;top:7020;width:10286;height:704" coordorigin="1054,7115" coordsize="10286,704">
              <v:group id="Group 5" o:spid="_x0000_s1038" style="position:absolute;left:1080;top:7132;width:10260;height:652" coordorigin="751,4013" coordsize="9707,557">
                <v:rect id="Rectangle 6" o:spid="_x0000_s1039" style="position:absolute;left:751;top:4399;width:9707;height:171;visibility:visible" filled="f" strokecolor="#009dc7" strokeweight=".21847mm">
                  <v:path arrowok="t"/>
                </v:rect>
                <v:rect id="Rectangle 7" o:spid="_x0000_s1040" style="position:absolute;left:751;top:4185;width:9707;height:214;visibility:visible" filled="f" strokecolor="#009dc7" strokeweight=".21847mm">
                  <v:path arrowok="t"/>
                </v:rect>
                <v:rect id="Rectangle 8" o:spid="_x0000_s1041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42" style="position:absolute;left:1054;top:7115;width:2293;height:687" coordorigin="1054,7115" coordsize="2293,687">
                <v:shape id="Freeform 10" o:spid="_x0000_s104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4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4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4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4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4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9" style="position:absolute;left:3162;top:7132;width:2293;height:687" coordorigin="1054,7115" coordsize="2293,687">
                <v:shape id="Freeform 17" o:spid="_x0000_s105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5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5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5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5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5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56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57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58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9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60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61" style="position:absolute;left:5298;top:7122;width:2293;height:687" coordorigin="1054,7115" coordsize="2293,687">
                <v:shape id="Freeform 29" o:spid="_x0000_s106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6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6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6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6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6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8" style="position:absolute;left:7390;top:7132;width:2293;height:687" coordorigin="1054,7115" coordsize="2293,687">
                <v:shape id="Freeform 36" o:spid="_x0000_s106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7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Resim 19" o:spid="_x0000_s1075" type="#_x0000_t75" style="position:absolute;left:0;text-align:left;margin-left:183.25pt;margin-top:108.45pt;width:87.9pt;height:76.8pt;z-index:251652096;visibility:visible">
            <v:imagedata r:id="rId10" o:title=""/>
          </v:shape>
        </w:pict>
      </w:r>
      <w:r>
        <w:rPr>
          <w:noProof/>
          <w:lang w:eastAsia="tr-TR"/>
        </w:rPr>
        <w:pict>
          <v:shape id="_x0000_s1076" type="#_x0000_t75" alt="http://www.istanbulhaber.com.tr/images/news/34339.jpg" style="position:absolute;left:0;text-align:left;margin-left:330.25pt;margin-top:121.65pt;width:152.1pt;height:53.4pt;z-index:251651072;visibility:visible">
            <v:imagedata r:id="rId11" o:title=""/>
          </v:shape>
        </w:pict>
      </w:r>
      <w:r>
        <w:rPr>
          <w:noProof/>
          <w:lang w:eastAsia="tr-TR"/>
        </w:rPr>
        <w:pict>
          <v:group id="_x0000_s1077" style="position:absolute;left:0;text-align:left;margin-left:330.2pt;margin-top:196.7pt;width:127.75pt;height:32.6pt;z-index:251660288" coordorigin="1080,7020" coordsize="10286,704">
            <v:shape id="Freeform 3" o:spid="_x0000_s107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79" style="position:absolute;left:1080;top:7020;width:10286;height:704" coordorigin="1054,7115" coordsize="10286,704">
              <v:group id="Group 5" o:spid="_x0000_s1080" style="position:absolute;left:1080;top:7132;width:10260;height:652" coordorigin="751,4013" coordsize="9707,557">
                <v:rect id="Rectangle 6" o:spid="_x0000_s1081" style="position:absolute;left:751;top:4399;width:9707;height:171;visibility:visible" filled="f" strokecolor="#009dc7" strokeweight=".21847mm">
                  <v:path arrowok="t"/>
                </v:rect>
                <v:rect id="Rectangle 7" o:spid="_x0000_s1082" style="position:absolute;left:751;top:4185;width:9707;height:214;visibility:visible" filled="f" strokecolor="#009dc7" strokeweight=".21847mm">
                  <v:path arrowok="t"/>
                </v:rect>
                <v:rect id="Rectangle 8" o:spid="_x0000_s108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84" style="position:absolute;left:1054;top:7115;width:2293;height:687" coordorigin="1054,7115" coordsize="2293,687">
                <v:shape id="Freeform 10" o:spid="_x0000_s108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8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8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8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8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91" style="position:absolute;left:3162;top:7132;width:2293;height:687" coordorigin="1054,7115" coordsize="2293,687">
                <v:shape id="Freeform 17" o:spid="_x0000_s109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9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9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9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9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0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0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0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03" style="position:absolute;left:5298;top:7122;width:2293;height:687" coordorigin="1054,7115" coordsize="2293,687">
                <v:shape id="Freeform 29" o:spid="_x0000_s110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0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0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0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0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0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10" style="position:absolute;left:7390;top:7132;width:2293;height:687" coordorigin="1054,7115" coordsize="2293,687">
                <v:shape id="Freeform 36" o:spid="_x0000_s111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1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_x0000_s1117" type="#_x0000_t75" alt="http://www.onceokuloncesi.com/imagehosting/694af09cce160bb.gif" style="position:absolute;left:0;text-align:left;margin-left:-11.45pt;margin-top:86.85pt;width:105pt;height:111pt;z-index:251653120;visibility:visible">
            <v:imagedata r:id="rId12" o:title=""/>
          </v:shape>
        </w:pict>
      </w:r>
      <w:r>
        <w:rPr>
          <w:noProof/>
          <w:lang w:eastAsia="tr-TR"/>
        </w:rPr>
        <w:pict>
          <v:group id="_x0000_s1118" style="position:absolute;left:0;text-align:left;margin-left:-12.2pt;margin-top:200.7pt;width:127.75pt;height:32.6pt;z-index:251658240" coordorigin="1080,7020" coordsize="10286,704">
            <v:shape id="Freeform 3" o:spid="_x0000_s111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20" style="position:absolute;left:1080;top:7020;width:10286;height:704" coordorigin="1054,7115" coordsize="10286,704">
              <v:group id="Group 5" o:spid="_x0000_s1121" style="position:absolute;left:1080;top:7132;width:10260;height:652" coordorigin="751,4013" coordsize="9707,557">
                <v:rect id="Rectangle 6" o:spid="_x0000_s1122" style="position:absolute;left:751;top:4399;width:9707;height:171;visibility:visible" filled="f" strokecolor="#009dc7" strokeweight=".21847mm">
                  <v:path arrowok="t"/>
                </v:rect>
                <v:rect id="Rectangle 7" o:spid="_x0000_s1123" style="position:absolute;left:751;top:4185;width:9707;height:214;visibility:visible" filled="f" strokecolor="#009dc7" strokeweight=".21847mm">
                  <v:path arrowok="t"/>
                </v:rect>
                <v:rect id="Rectangle 8" o:spid="_x0000_s112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25" style="position:absolute;left:1054;top:7115;width:2293;height:687" coordorigin="1054,7115" coordsize="2293,687">
                <v:shape id="Freeform 10" o:spid="_x0000_s112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2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2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2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32" style="position:absolute;left:3162;top:7132;width:2293;height:687" coordorigin="1054,7115" coordsize="2293,687">
                <v:shape id="Freeform 17" o:spid="_x0000_s113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3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3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3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4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4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4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4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44" style="position:absolute;left:5298;top:7122;width:2293;height:687" coordorigin="1054,7115" coordsize="2293,687">
                <v:shape id="Freeform 29" o:spid="_x0000_s114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4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4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4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4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51" style="position:absolute;left:7390;top:7132;width:2293;height:687" coordorigin="1054,7115" coordsize="2293,687">
                <v:shape id="Freeform 36" o:spid="_x0000_s115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5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158" style="position:absolute;left:0;text-align:left;margin-left:-11.95pt;margin-top:43.65pt;width:127.75pt;height:32.6pt;z-index:251645952" coordorigin="1080,7020" coordsize="10286,704">
            <v:shape id="Freeform 3" o:spid="_x0000_s115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60" style="position:absolute;left:1080;top:7020;width:10286;height:704" coordorigin="1054,7115" coordsize="10286,704">
              <v:group id="Group 5" o:spid="_x0000_s1161" style="position:absolute;left:1080;top:7132;width:10260;height:652" coordorigin="751,4013" coordsize="9707,557">
                <v:rect id="Rectangle 6" o:spid="_x0000_s1162" style="position:absolute;left:751;top:4399;width:9707;height:171;visibility:visible" filled="f" strokecolor="#009dc7" strokeweight=".21847mm">
                  <v:path arrowok="t"/>
                </v:rect>
                <v:rect id="Rectangle 7" o:spid="_x0000_s1163" style="position:absolute;left:751;top:4185;width:9707;height:214;visibility:visible" filled="f" strokecolor="#009dc7" strokeweight=".21847mm">
                  <v:path arrowok="t"/>
                </v:rect>
                <v:rect id="Rectangle 8" o:spid="_x0000_s116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65" style="position:absolute;left:1054;top:7115;width:2293;height:687" coordorigin="1054,7115" coordsize="2293,687">
                <v:shape id="Freeform 10" o:spid="_x0000_s116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6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6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72" style="position:absolute;left:3162;top:7132;width:2293;height:687" coordorigin="1054,7115" coordsize="2293,687">
                <v:shape id="Freeform 17" o:spid="_x0000_s117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7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8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8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8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8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84" style="position:absolute;left:5298;top:7122;width:2293;height:687" coordorigin="1054,7115" coordsize="2293,687">
                <v:shape id="Freeform 29" o:spid="_x0000_s118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8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8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8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91" style="position:absolute;left:7390;top:7132;width:2293;height:687" coordorigin="1054,7115" coordsize="2293,687">
                <v:shape id="Freeform 36" o:spid="_x0000_s119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198" style="position:absolute;left:0;text-align:left;margin-left:327.05pt;margin-top:44.1pt;width:127.75pt;height:32.6pt;z-index:251657216" coordorigin="1080,7020" coordsize="10286,704">
            <v:shape id="Freeform 3" o:spid="_x0000_s119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00" style="position:absolute;left:1080;top:7020;width:10286;height:704" coordorigin="1054,7115" coordsize="10286,704">
              <v:group id="Group 5" o:spid="_x0000_s1201" style="position:absolute;left:1080;top:7132;width:10260;height:652" coordorigin="751,4013" coordsize="9707,557">
                <v:rect id="Rectangle 6" o:spid="_x0000_s1202" style="position:absolute;left:751;top:4399;width:9707;height:171;visibility:visible" filled="f" strokecolor="#009dc7" strokeweight=".21847mm">
                  <v:path arrowok="t"/>
                </v:rect>
                <v:rect id="Rectangle 7" o:spid="_x0000_s1203" style="position:absolute;left:751;top:4185;width:9707;height:214;visibility:visible" filled="f" strokecolor="#009dc7" strokeweight=".21847mm">
                  <v:path arrowok="t"/>
                </v:rect>
                <v:rect id="Rectangle 8" o:spid="_x0000_s120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05" style="position:absolute;left:1054;top:7115;width:2293;height:687" coordorigin="1054,7115" coordsize="2293,687">
                <v:shape id="Freeform 10" o:spid="_x0000_s120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0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0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0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12" style="position:absolute;left:3162;top:7132;width:2293;height:687" coordorigin="1054,7115" coordsize="2293,687">
                <v:shape id="Freeform 17" o:spid="_x0000_s121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1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1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1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2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2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2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2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24" style="position:absolute;left:5298;top:7122;width:2293;height:687" coordorigin="1054,7115" coordsize="2293,687">
                <v:shape id="Freeform 29" o:spid="_x0000_s122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2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2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2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2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31" style="position:absolute;left:7390;top:7132;width:2293;height:687" coordorigin="1054,7115" coordsize="2293,687">
                <v:shape id="Freeform 36" o:spid="_x0000_s123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3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238" style="position:absolute;left:0;text-align:left;margin-left:164.5pt;margin-top:45.7pt;width:127.75pt;height:32.6pt;z-index:251656192" coordorigin="1080,7020" coordsize="10286,704">
            <v:shape id="Freeform 3" o:spid="_x0000_s123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40" style="position:absolute;left:1080;top:7020;width:10286;height:704" coordorigin="1054,7115" coordsize="10286,704">
              <v:group id="Group 5" o:spid="_x0000_s1241" style="position:absolute;left:1080;top:7132;width:10260;height:652" coordorigin="751,4013" coordsize="9707,557">
                <v:rect id="Rectangle 6" o:spid="_x0000_s1242" style="position:absolute;left:751;top:4399;width:9707;height:171;visibility:visible" filled="f" strokecolor="#009dc7" strokeweight=".21847mm">
                  <v:path arrowok="t"/>
                </v:rect>
                <v:rect id="Rectangle 7" o:spid="_x0000_s1243" style="position:absolute;left:751;top:4185;width:9707;height:214;visibility:visible" filled="f" strokecolor="#009dc7" strokeweight=".21847mm">
                  <v:path arrowok="t"/>
                </v:rect>
                <v:rect id="Rectangle 8" o:spid="_x0000_s124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45" style="position:absolute;left:1054;top:7115;width:2293;height:687" coordorigin="1054,7115" coordsize="2293,687">
                <v:shape id="Freeform 10" o:spid="_x0000_s124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4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4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4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52" style="position:absolute;left:3162;top:7132;width:2293;height:687" coordorigin="1054,7115" coordsize="2293,687">
                <v:shape id="Freeform 17" o:spid="_x0000_s125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5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5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5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6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6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6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6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64" style="position:absolute;left:5298;top:7122;width:2293;height:687" coordorigin="1054,7115" coordsize="2293,687">
                <v:shape id="Freeform 29" o:spid="_x0000_s126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6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6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6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6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71" style="position:absolute;left:7390;top:7132;width:2293;height:687" coordorigin="1054,7115" coordsize="2293,687">
                <v:shape id="Freeform 36" o:spid="_x0000_s127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7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EB28E0" w:rsidRDefault="00EB28E0" w:rsidP="00225600">
      <w:pPr>
        <w:spacing w:after="0"/>
        <w:jc w:val="right"/>
        <w:rPr>
          <w:rFonts w:ascii="Comic Sans MS" w:hAnsi="Comic Sans MS" w:cs="Comic Sans MS"/>
          <w:sz w:val="36"/>
          <w:szCs w:val="36"/>
        </w:rPr>
      </w:pPr>
      <w:r>
        <w:rPr>
          <w:noProof/>
          <w:lang w:eastAsia="tr-TR"/>
        </w:rPr>
        <w:pict>
          <v:group id="_x0000_s1278" style="position:absolute;left:0;text-align:left;margin-left:160.2pt;margin-top:453.4pt;width:127.75pt;height:32.6pt;z-index:251668480" coordorigin="1080,7020" coordsize="10286,704">
            <v:shape id="Freeform 3" o:spid="_x0000_s127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80" style="position:absolute;left:1080;top:7020;width:10286;height:704" coordorigin="1054,7115" coordsize="10286,704">
              <v:group id="Group 5" o:spid="_x0000_s1281" style="position:absolute;left:1080;top:7132;width:10260;height:652" coordorigin="751,4013" coordsize="9707,557">
                <v:rect id="Rectangle 6" o:spid="_x0000_s1282" style="position:absolute;left:751;top:4399;width:9707;height:171;visibility:visible" filled="f" strokecolor="#009dc7" strokeweight=".21847mm">
                  <v:path arrowok="t"/>
                </v:rect>
                <v:rect id="Rectangle 7" o:spid="_x0000_s1283" style="position:absolute;left:751;top:4185;width:9707;height:214;visibility:visible" filled="f" strokecolor="#009dc7" strokeweight=".21847mm">
                  <v:path arrowok="t"/>
                </v:rect>
                <v:rect id="Rectangle 8" o:spid="_x0000_s128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85" style="position:absolute;left:1054;top:7115;width:2293;height:687" coordorigin="1054,7115" coordsize="2293,687">
                <v:shape id="Freeform 10" o:spid="_x0000_s128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8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8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8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92" style="position:absolute;left:3162;top:7132;width:2293;height:687" coordorigin="1054,7115" coordsize="2293,687">
                <v:shape id="Freeform 17" o:spid="_x0000_s129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9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9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9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0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0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0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0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04" style="position:absolute;left:5298;top:7122;width:2293;height:687" coordorigin="1054,7115" coordsize="2293,687">
                <v:shape id="Freeform 29" o:spid="_x0000_s130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0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0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0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0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11" style="position:absolute;left:7390;top:7132;width:2293;height:687" coordorigin="1054,7115" coordsize="2293,687">
                <v:shape id="Freeform 36" o:spid="_x0000_s131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1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318" style="position:absolute;left:0;text-align:left;margin-left:313.4pt;margin-top:455pt;width:127.75pt;height:32.6pt;z-index:251669504" coordorigin="1080,7020" coordsize="10286,704">
            <v:shape id="Freeform 3" o:spid="_x0000_s131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20" style="position:absolute;left:1080;top:7020;width:10286;height:704" coordorigin="1054,7115" coordsize="10286,704">
              <v:group id="Group 5" o:spid="_x0000_s1321" style="position:absolute;left:1080;top:7132;width:10260;height:652" coordorigin="751,4013" coordsize="9707,557">
                <v:rect id="Rectangle 6" o:spid="_x0000_s1322" style="position:absolute;left:751;top:4399;width:9707;height:171;visibility:visible" filled="f" strokecolor="#009dc7" strokeweight=".21847mm">
                  <v:path arrowok="t"/>
                </v:rect>
                <v:rect id="Rectangle 7" o:spid="_x0000_s1323" style="position:absolute;left:751;top:4185;width:9707;height:214;visibility:visible" filled="f" strokecolor="#009dc7" strokeweight=".21847mm">
                  <v:path arrowok="t"/>
                </v:rect>
                <v:rect id="Rectangle 8" o:spid="_x0000_s132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25" style="position:absolute;left:1054;top:7115;width:2293;height:687" coordorigin="1054,7115" coordsize="2293,687">
                <v:shape id="Freeform 10" o:spid="_x0000_s132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2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2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2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32" style="position:absolute;left:3162;top:7132;width:2293;height:687" coordorigin="1054,7115" coordsize="2293,687">
                <v:shape id="Freeform 17" o:spid="_x0000_s133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3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3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3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4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4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4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4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44" style="position:absolute;left:5298;top:7122;width:2293;height:687" coordorigin="1054,7115" coordsize="2293,687">
                <v:shape id="Freeform 29" o:spid="_x0000_s134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4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4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4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4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51" style="position:absolute;left:7390;top:7132;width:2293;height:687" coordorigin="1054,7115" coordsize="2293,687">
                <v:shape id="Freeform 36" o:spid="_x0000_s135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5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358" style="position:absolute;left:0;text-align:left;margin-left:86.9pt;margin-top:556.55pt;width:127.75pt;height:32.6pt;z-index:251670528" coordorigin="1080,7020" coordsize="10286,704">
            <v:shape id="Freeform 3" o:spid="_x0000_s135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60" style="position:absolute;left:1080;top:7020;width:10286;height:704" coordorigin="1054,7115" coordsize="10286,704">
              <v:group id="Group 5" o:spid="_x0000_s1361" style="position:absolute;left:1080;top:7132;width:10260;height:652" coordorigin="751,4013" coordsize="9707,557">
                <v:rect id="Rectangle 6" o:spid="_x0000_s1362" style="position:absolute;left:751;top:4399;width:9707;height:171;visibility:visible" filled="f" strokecolor="#009dc7" strokeweight=".21847mm">
                  <v:path arrowok="t"/>
                </v:rect>
                <v:rect id="Rectangle 7" o:spid="_x0000_s1363" style="position:absolute;left:751;top:4185;width:9707;height:214;visibility:visible" filled="f" strokecolor="#009dc7" strokeweight=".21847mm">
                  <v:path arrowok="t"/>
                </v:rect>
                <v:rect id="Rectangle 8" o:spid="_x0000_s136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65" style="position:absolute;left:1054;top:7115;width:2293;height:687" coordorigin="1054,7115" coordsize="2293,687">
                <v:shape id="Freeform 10" o:spid="_x0000_s136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6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6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6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72" style="position:absolute;left:3162;top:7132;width:2293;height:687" coordorigin="1054,7115" coordsize="2293,687">
                <v:shape id="Freeform 17" o:spid="_x0000_s137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7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7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7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8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8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8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8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84" style="position:absolute;left:5298;top:7122;width:2293;height:687" coordorigin="1054,7115" coordsize="2293,687">
                <v:shape id="Freeform 29" o:spid="_x0000_s138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8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8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8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8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9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91" style="position:absolute;left:7390;top:7132;width:2293;height:687" coordorigin="1054,7115" coordsize="2293,687">
                <v:shape id="Freeform 36" o:spid="_x0000_s139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9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9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9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9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9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_x0000_s1398" type="#_x0000_t75" alt="http://uretim.meb.gov.tr/EgitekHaber/s75/Resimler/ferman.GIF" style="position:absolute;left:0;text-align:left;margin-left:-17.75pt;margin-top:520pt;width:99.3pt;height:102.6pt;z-index:251667456;visibility:visible">
            <v:imagedata r:id="rId13" o:title=""/>
          </v:shape>
        </w:pict>
      </w:r>
      <w:r>
        <w:rPr>
          <w:noProof/>
          <w:lang w:eastAsia="tr-TR"/>
        </w:rPr>
        <w:pict>
          <v:group id="_x0000_s1399" style="position:absolute;left:0;text-align:left;margin-left:-12.95pt;margin-top:456.25pt;width:127.75pt;height:32.6pt;z-index:251664384" coordorigin="1080,7020" coordsize="10286,704">
            <v:shape id="Freeform 3" o:spid="_x0000_s140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01" style="position:absolute;left:1080;top:7020;width:10286;height:704" coordorigin="1054,7115" coordsize="10286,704">
              <v:group id="Group 5" o:spid="_x0000_s1402" style="position:absolute;left:1080;top:7132;width:10260;height:652" coordorigin="751,4013" coordsize="9707,557">
                <v:rect id="Rectangle 6" o:spid="_x0000_s1403" style="position:absolute;left:751;top:4399;width:9707;height:171;visibility:visible" filled="f" strokecolor="#009dc7" strokeweight=".21847mm">
                  <v:path arrowok="t"/>
                </v:rect>
                <v:rect id="Rectangle 7" o:spid="_x0000_s1404" style="position:absolute;left:751;top:4185;width:9707;height:214;visibility:visible" filled="f" strokecolor="#009dc7" strokeweight=".21847mm">
                  <v:path arrowok="t"/>
                </v:rect>
                <v:rect id="Rectangle 8" o:spid="_x0000_s140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406" style="position:absolute;left:1054;top:7115;width:2293;height:687" coordorigin="1054,7115" coordsize="2293,687">
                <v:shape id="Freeform 10" o:spid="_x0000_s140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0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0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1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1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1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13" style="position:absolute;left:3162;top:7132;width:2293;height:687" coordorigin="1054,7115" coordsize="2293,687">
                <v:shape id="Freeform 17" o:spid="_x0000_s141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1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1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1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1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1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2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2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2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2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2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25" style="position:absolute;left:5298;top:7122;width:2293;height:687" coordorigin="1054,7115" coordsize="2293,687">
                <v:shape id="Freeform 29" o:spid="_x0000_s142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2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2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2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3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3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32" style="position:absolute;left:7390;top:7132;width:2293;height:687" coordorigin="1054,7115" coordsize="2293,687">
                <v:shape id="Freeform 36" o:spid="_x0000_s143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3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3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3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3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3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_x0000_s1439" type="#_x0000_t75" alt="http://www.musicaviva.com.au/vivazone/images/instrument/baglama.gif" style="position:absolute;left:0;text-align:left;margin-left:339.25pt;margin-top:371.8pt;width:95.1pt;height:57.6pt;z-index:251666432;visibility:visible">
            <v:imagedata r:id="rId14" o:title=""/>
          </v:shape>
        </w:pict>
      </w:r>
      <w:r>
        <w:rPr>
          <w:noProof/>
          <w:lang w:eastAsia="tr-TR"/>
        </w:rPr>
        <w:pict>
          <v:shape id="_x0000_s1440" type="#_x0000_t75" alt="http://img.xn--boyamaoyunlar-gbc.com/so%C4%9Fan-bir-b%C3%BCt%C3%BCn-so%C4%9Fan-ve-_4dd11af5427b6-p.gif" style="position:absolute;left:0;text-align:left;margin-left:177.25pt;margin-top:380.2pt;width:84.3pt;height:57pt;z-index:251665408;visibility:visible">
            <v:imagedata r:id="rId15" o:title=""/>
          </v:shape>
        </w:pict>
      </w:r>
      <w:r>
        <w:rPr>
          <w:noProof/>
          <w:lang w:eastAsia="tr-TR"/>
        </w:rPr>
        <w:pict>
          <v:shape id="_x0000_s1441" type="#_x0000_t75" alt="http://1.bp.blogspot.com/_EqmXuLkb6Ak/SQB6AA1mgMI/AAAAAAAABBM/CTne6f0b8to/s400/a%C4%9Flayan.bmp" style="position:absolute;left:0;text-align:left;margin-left:-.95pt;margin-top:377.2pt;width:102.3pt;height:75pt;z-index:251654144;visibility:visible">
            <v:imagedata r:id="rId16" o:title=""/>
          </v:shape>
        </w:pict>
      </w:r>
      <w:r>
        <w:rPr>
          <w:noProof/>
          <w:lang w:eastAsia="tr-TR"/>
        </w:rPr>
        <w:pict>
          <v:group id="_x0000_s1442" style="position:absolute;left:0;text-align:left;margin-left:318.2pt;margin-top:314.05pt;width:127.75pt;height:32.6pt;z-index:251663360" coordorigin="1080,7020" coordsize="10286,704">
            <v:shape id="Freeform 3" o:spid="_x0000_s1443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44" style="position:absolute;left:1080;top:7020;width:10286;height:704" coordorigin="1054,7115" coordsize="10286,704">
              <v:group id="Group 5" o:spid="_x0000_s1445" style="position:absolute;left:1080;top:7132;width:10260;height:652" coordorigin="751,4013" coordsize="9707,557">
                <v:rect id="Rectangle 6" o:spid="_x0000_s1446" style="position:absolute;left:751;top:4399;width:9707;height:171;visibility:visible" filled="f" strokecolor="#009dc7" strokeweight=".21847mm">
                  <v:path arrowok="t"/>
                </v:rect>
                <v:rect id="Rectangle 7" o:spid="_x0000_s1447" style="position:absolute;left:751;top:4185;width:9707;height:214;visibility:visible" filled="f" strokecolor="#009dc7" strokeweight=".21847mm">
                  <v:path arrowok="t"/>
                </v:rect>
                <v:rect id="Rectangle 8" o:spid="_x0000_s1448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449" style="position:absolute;left:1054;top:7115;width:2293;height:687" coordorigin="1054,7115" coordsize="2293,687">
                <v:shape id="Freeform 10" o:spid="_x0000_s145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5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5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5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5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5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56" style="position:absolute;left:3162;top:7132;width:2293;height:687" coordorigin="1054,7115" coordsize="2293,687">
                <v:shape id="Freeform 17" o:spid="_x0000_s145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5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5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6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6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6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63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64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65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66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67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68" style="position:absolute;left:5298;top:7122;width:2293;height:687" coordorigin="1054,7115" coordsize="2293,687">
                <v:shape id="Freeform 29" o:spid="_x0000_s146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7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7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7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7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7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75" style="position:absolute;left:7390;top:7132;width:2293;height:687" coordorigin="1054,7115" coordsize="2293,687">
                <v:shape id="Freeform 36" o:spid="_x0000_s147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7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7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7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8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8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482" style="position:absolute;left:0;text-align:left;margin-left:158.8pt;margin-top:315.65pt;width:127.75pt;height:32.6pt;z-index:251662336" coordorigin="1080,7020" coordsize="10286,704">
            <v:shape id="Freeform 3" o:spid="_x0000_s1483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84" style="position:absolute;left:1080;top:7020;width:10286;height:704" coordorigin="1054,7115" coordsize="10286,704">
              <v:group id="Group 5" o:spid="_x0000_s1485" style="position:absolute;left:1080;top:7132;width:10260;height:652" coordorigin="751,4013" coordsize="9707,557">
                <v:rect id="Rectangle 6" o:spid="_x0000_s1486" style="position:absolute;left:751;top:4399;width:9707;height:171;visibility:visible" filled="f" strokecolor="#009dc7" strokeweight=".21847mm">
                  <v:path arrowok="t"/>
                </v:rect>
                <v:rect id="Rectangle 7" o:spid="_x0000_s1487" style="position:absolute;left:751;top:4185;width:9707;height:214;visibility:visible" filled="f" strokecolor="#009dc7" strokeweight=".21847mm">
                  <v:path arrowok="t"/>
                </v:rect>
                <v:rect id="Rectangle 8" o:spid="_x0000_s1488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489" style="position:absolute;left:1054;top:7115;width:2293;height:687" coordorigin="1054,7115" coordsize="2293,687">
                <v:shape id="Freeform 10" o:spid="_x0000_s149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9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9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9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9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9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96" style="position:absolute;left:3162;top:7132;width:2293;height:687" coordorigin="1054,7115" coordsize="2293,687">
                <v:shape id="Freeform 17" o:spid="_x0000_s149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9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9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0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0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0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03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04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05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06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07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08" style="position:absolute;left:5298;top:7122;width:2293;height:687" coordorigin="1054,7115" coordsize="2293,687">
                <v:shape id="Freeform 29" o:spid="_x0000_s150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1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1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1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1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1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15" style="position:absolute;left:7390;top:7132;width:2293;height:687" coordorigin="1054,7115" coordsize="2293,687">
                <v:shape id="Freeform 36" o:spid="_x0000_s151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1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1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1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2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2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522" style="position:absolute;left:0;text-align:left;margin-left:-13.45pt;margin-top:317.25pt;width:127.75pt;height:32.6pt;z-index:251661312" coordorigin="1080,7020" coordsize="10286,704">
            <v:shape id="Freeform 3" o:spid="_x0000_s1523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24" style="position:absolute;left:1080;top:7020;width:10286;height:704" coordorigin="1054,7115" coordsize="10286,704">
              <v:group id="Group 5" o:spid="_x0000_s1525" style="position:absolute;left:1080;top:7132;width:10260;height:652" coordorigin="751,4013" coordsize="9707,557">
                <v:rect id="Rectangle 6" o:spid="_x0000_s1526" style="position:absolute;left:751;top:4399;width:9707;height:171;visibility:visible" filled="f" strokecolor="#009dc7" strokeweight=".21847mm">
                  <v:path arrowok="t"/>
                </v:rect>
                <v:rect id="Rectangle 7" o:spid="_x0000_s1527" style="position:absolute;left:751;top:4185;width:9707;height:214;visibility:visible" filled="f" strokecolor="#009dc7" strokeweight=".21847mm">
                  <v:path arrowok="t"/>
                </v:rect>
                <v:rect id="Rectangle 8" o:spid="_x0000_s1528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529" style="position:absolute;left:1054;top:7115;width:2293;height:687" coordorigin="1054,7115" coordsize="2293,687">
                <v:shape id="Freeform 10" o:spid="_x0000_s153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3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3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3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3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3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36" style="position:absolute;left:3162;top:7132;width:2293;height:687" coordorigin="1054,7115" coordsize="2293,687">
                <v:shape id="Freeform 17" o:spid="_x0000_s153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3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3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4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4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4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43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44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45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46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47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48" style="position:absolute;left:5298;top:7122;width:2293;height:687" coordorigin="1054,7115" coordsize="2293,687">
                <v:shape id="Freeform 29" o:spid="_x0000_s154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5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5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5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5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5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55" style="position:absolute;left:7390;top:7132;width:2293;height:687" coordorigin="1054,7115" coordsize="2293,687">
                <v:shape id="Freeform 36" o:spid="_x0000_s155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5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5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5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6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6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_x0000_s1562" type="#_x0000_t75" alt="http://img88.imageshack.us/img88/2045/kopyas1keikd0.gif" style="position:absolute;left:0;text-align:left;margin-left:339.25pt;margin-top:212.2pt;width:102.3pt;height:76.2pt;z-index:251655168;visibility:visible">
            <v:imagedata r:id="rId17" o:title=""/>
          </v:shape>
        </w:pict>
      </w:r>
      <w:r>
        <w:rPr>
          <w:noProof/>
          <w:lang w:eastAsia="tr-TR"/>
        </w:rPr>
        <w:pict>
          <v:shape id="_x0000_s1563" type="#_x0000_t75" alt="https://encrypted-tbn1.gstatic.com/images?q=tbn:ANd9GcTSSZUveuxdxZo9ZvPBalkcZMAKdvYGKZ2Gv8v0QEm7t0cBXPhmcA" style="position:absolute;left:0;text-align:left;margin-left:182.65pt;margin-top:226.6pt;width:88.5pt;height:65.4pt;z-index:251648000;visibility:visible">
            <v:imagedata r:id="rId18" o:title=""/>
          </v:shape>
        </w:pict>
      </w:r>
      <w:r>
        <w:rPr>
          <w:noProof/>
          <w:lang w:eastAsia="tr-TR"/>
        </w:rPr>
        <w:pict>
          <v:shape id="_x0000_s1564" type="#_x0000_t75" alt="http://www.anaokulum.org/BoyamaSayfalari/TumHayvanlar/slides/kaplumbaga.jpg" style="position:absolute;left:0;text-align:left;margin-left:-.95pt;margin-top:220.6pt;width:90.3pt;height:85.8pt;z-index:251646976;visibility:visible">
            <v:imagedata r:id="rId19" o:title=""/>
          </v:shape>
        </w:pict>
      </w:r>
    </w:p>
    <w:p w:rsidR="00EB28E0" w:rsidRPr="00E97516" w:rsidRDefault="00EB28E0" w:rsidP="00E97516">
      <w:pPr>
        <w:rPr>
          <w:rFonts w:ascii="Comic Sans MS" w:hAnsi="Comic Sans MS" w:cs="Comic Sans MS"/>
          <w:sz w:val="36"/>
          <w:szCs w:val="36"/>
        </w:rPr>
      </w:pPr>
    </w:p>
    <w:p w:rsidR="00EB28E0" w:rsidRPr="00E97516" w:rsidRDefault="00EB28E0" w:rsidP="00E97516">
      <w:pPr>
        <w:rPr>
          <w:rFonts w:ascii="Comic Sans MS" w:hAnsi="Comic Sans MS" w:cs="Comic Sans MS"/>
          <w:sz w:val="36"/>
          <w:szCs w:val="36"/>
        </w:rPr>
      </w:pPr>
    </w:p>
    <w:p w:rsidR="00EB28E0" w:rsidRPr="00E97516" w:rsidRDefault="00EB28E0" w:rsidP="00E97516">
      <w:pPr>
        <w:rPr>
          <w:rFonts w:ascii="Comic Sans MS" w:hAnsi="Comic Sans MS" w:cs="Comic Sans MS"/>
          <w:sz w:val="36"/>
          <w:szCs w:val="36"/>
        </w:rPr>
      </w:pPr>
    </w:p>
    <w:p w:rsidR="00EB28E0" w:rsidRPr="00E97516" w:rsidRDefault="00EB28E0" w:rsidP="00E97516">
      <w:pPr>
        <w:rPr>
          <w:rFonts w:ascii="Comic Sans MS" w:hAnsi="Comic Sans MS" w:cs="Comic Sans MS"/>
          <w:sz w:val="36"/>
          <w:szCs w:val="36"/>
        </w:rPr>
      </w:pPr>
    </w:p>
    <w:p w:rsidR="00EB28E0" w:rsidRPr="00E97516" w:rsidRDefault="00EB28E0" w:rsidP="00E97516">
      <w:pPr>
        <w:rPr>
          <w:rFonts w:ascii="Comic Sans MS" w:hAnsi="Comic Sans MS" w:cs="Comic Sans MS"/>
          <w:sz w:val="36"/>
          <w:szCs w:val="36"/>
        </w:rPr>
      </w:pPr>
    </w:p>
    <w:p w:rsidR="00EB28E0" w:rsidRPr="00E97516" w:rsidRDefault="00EB28E0" w:rsidP="00E97516">
      <w:pPr>
        <w:rPr>
          <w:rFonts w:ascii="Comic Sans MS" w:hAnsi="Comic Sans MS" w:cs="Comic Sans MS"/>
          <w:sz w:val="36"/>
          <w:szCs w:val="36"/>
        </w:rPr>
      </w:pPr>
    </w:p>
    <w:p w:rsidR="00EB28E0" w:rsidRPr="00E97516" w:rsidRDefault="00EB28E0" w:rsidP="00E97516">
      <w:pPr>
        <w:rPr>
          <w:rFonts w:ascii="Comic Sans MS" w:hAnsi="Comic Sans MS" w:cs="Comic Sans MS"/>
          <w:sz w:val="36"/>
          <w:szCs w:val="36"/>
        </w:rPr>
      </w:pPr>
    </w:p>
    <w:p w:rsidR="00EB28E0" w:rsidRPr="00E97516" w:rsidRDefault="00EB28E0" w:rsidP="00E97516">
      <w:pPr>
        <w:rPr>
          <w:rFonts w:ascii="Comic Sans MS" w:hAnsi="Comic Sans MS" w:cs="Comic Sans MS"/>
          <w:sz w:val="36"/>
          <w:szCs w:val="36"/>
        </w:rPr>
      </w:pPr>
    </w:p>
    <w:p w:rsidR="00EB28E0" w:rsidRPr="00E97516" w:rsidRDefault="00EB28E0" w:rsidP="00E97516">
      <w:pPr>
        <w:rPr>
          <w:rFonts w:ascii="Comic Sans MS" w:hAnsi="Comic Sans MS" w:cs="Comic Sans MS"/>
          <w:sz w:val="36"/>
          <w:szCs w:val="36"/>
        </w:rPr>
      </w:pPr>
    </w:p>
    <w:p w:rsidR="00EB28E0" w:rsidRPr="00E97516" w:rsidRDefault="00EB28E0" w:rsidP="00E97516">
      <w:pPr>
        <w:rPr>
          <w:rFonts w:ascii="Comic Sans MS" w:hAnsi="Comic Sans MS" w:cs="Comic Sans MS"/>
          <w:sz w:val="36"/>
          <w:szCs w:val="36"/>
        </w:rPr>
      </w:pPr>
    </w:p>
    <w:p w:rsidR="00EB28E0" w:rsidRPr="00E97516" w:rsidRDefault="00EB28E0" w:rsidP="00E97516">
      <w:pPr>
        <w:rPr>
          <w:rFonts w:ascii="Comic Sans MS" w:hAnsi="Comic Sans MS" w:cs="Comic Sans MS"/>
          <w:sz w:val="36"/>
          <w:szCs w:val="36"/>
        </w:rPr>
      </w:pPr>
    </w:p>
    <w:p w:rsidR="00EB28E0" w:rsidRPr="00E97516" w:rsidRDefault="00EB28E0" w:rsidP="00E97516">
      <w:pPr>
        <w:rPr>
          <w:rFonts w:ascii="Comic Sans MS" w:hAnsi="Comic Sans MS" w:cs="Comic Sans MS"/>
          <w:sz w:val="36"/>
          <w:szCs w:val="36"/>
        </w:rPr>
      </w:pPr>
    </w:p>
    <w:p w:rsidR="00EB28E0" w:rsidRPr="00E97516" w:rsidRDefault="00EB28E0" w:rsidP="00E97516">
      <w:pPr>
        <w:rPr>
          <w:rFonts w:ascii="Comic Sans MS" w:hAnsi="Comic Sans MS" w:cs="Comic Sans MS"/>
          <w:sz w:val="36"/>
          <w:szCs w:val="36"/>
        </w:rPr>
      </w:pPr>
    </w:p>
    <w:p w:rsidR="00EB28E0" w:rsidRDefault="00EB28E0" w:rsidP="00E97516">
      <w:pPr>
        <w:rPr>
          <w:rFonts w:ascii="Comic Sans MS" w:hAnsi="Comic Sans MS" w:cs="Comic Sans MS"/>
          <w:sz w:val="36"/>
          <w:szCs w:val="36"/>
        </w:rPr>
      </w:pPr>
    </w:p>
    <w:p w:rsidR="00EB28E0" w:rsidRDefault="00EB28E0" w:rsidP="00E97516">
      <w:pPr>
        <w:tabs>
          <w:tab w:val="left" w:pos="7056"/>
        </w:tabs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36"/>
          <w:szCs w:val="36"/>
        </w:rPr>
        <w:tab/>
        <w:t xml:space="preserve">   </w:t>
      </w:r>
      <w:r w:rsidRPr="00E97516">
        <w:rPr>
          <w:rFonts w:ascii="Comic Sans MS" w:hAnsi="Comic Sans MS" w:cs="Comic Sans MS"/>
          <w:sz w:val="24"/>
          <w:szCs w:val="24"/>
        </w:rPr>
        <w:t>Hanife İRİ</w:t>
      </w:r>
    </w:p>
    <w:p w:rsidR="00EB28E0" w:rsidRPr="00E97516" w:rsidRDefault="00EB28E0" w:rsidP="00E97516">
      <w:pPr>
        <w:tabs>
          <w:tab w:val="left" w:pos="7056"/>
        </w:tabs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                                                                                               1-D Sınıf Öğrt.</w:t>
      </w:r>
    </w:p>
    <w:sectPr w:rsidR="00EB28E0" w:rsidRPr="00E97516" w:rsidSect="00977273">
      <w:pgSz w:w="11906" w:h="16838"/>
      <w:pgMar w:top="1417" w:right="70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8E0" w:rsidRDefault="00EB28E0" w:rsidP="00367F0E">
      <w:pPr>
        <w:spacing w:after="0" w:line="240" w:lineRule="auto"/>
      </w:pPr>
      <w:r>
        <w:separator/>
      </w:r>
    </w:p>
  </w:endnote>
  <w:endnote w:type="continuationSeparator" w:id="0">
    <w:p w:rsidR="00EB28E0" w:rsidRDefault="00EB28E0" w:rsidP="0036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aviokul.com-Egik-bitisik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8E0" w:rsidRDefault="00EB28E0" w:rsidP="00367F0E">
      <w:pPr>
        <w:spacing w:after="0" w:line="240" w:lineRule="auto"/>
      </w:pPr>
      <w:r>
        <w:separator/>
      </w:r>
    </w:p>
  </w:footnote>
  <w:footnote w:type="continuationSeparator" w:id="0">
    <w:p w:rsidR="00EB28E0" w:rsidRDefault="00EB28E0" w:rsidP="00367F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3399"/>
    <w:rsid w:val="00225600"/>
    <w:rsid w:val="0029770D"/>
    <w:rsid w:val="00367F0E"/>
    <w:rsid w:val="00435F4B"/>
    <w:rsid w:val="004432D7"/>
    <w:rsid w:val="0050733A"/>
    <w:rsid w:val="005431E2"/>
    <w:rsid w:val="006030C2"/>
    <w:rsid w:val="00724C3E"/>
    <w:rsid w:val="00773B44"/>
    <w:rsid w:val="008A38BE"/>
    <w:rsid w:val="009020C8"/>
    <w:rsid w:val="009152E3"/>
    <w:rsid w:val="00977273"/>
    <w:rsid w:val="00AD3DE0"/>
    <w:rsid w:val="00B87C11"/>
    <w:rsid w:val="00BD2AE5"/>
    <w:rsid w:val="00C56F05"/>
    <w:rsid w:val="00D06D49"/>
    <w:rsid w:val="00DD3E50"/>
    <w:rsid w:val="00E44A11"/>
    <w:rsid w:val="00E97516"/>
    <w:rsid w:val="00EB28E0"/>
    <w:rsid w:val="00F41DF4"/>
    <w:rsid w:val="00FA11EA"/>
    <w:rsid w:val="00FA3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2D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A3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339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367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67F0E"/>
  </w:style>
  <w:style w:type="paragraph" w:styleId="Footer">
    <w:name w:val="footer"/>
    <w:basedOn w:val="Normal"/>
    <w:link w:val="FooterChar"/>
    <w:uiPriority w:val="99"/>
    <w:semiHidden/>
    <w:rsid w:val="00367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67F0E"/>
  </w:style>
  <w:style w:type="character" w:styleId="Hyperlink">
    <w:name w:val="Hyperlink"/>
    <w:basedOn w:val="DefaultParagraphFont"/>
    <w:uiPriority w:val="99"/>
    <w:rsid w:val="00AD3DE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emf"/><Relationship Id="rId19" Type="http://schemas.openxmlformats.org/officeDocument/2006/relationships/image" Target="media/image13.jpe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114</TotalTime>
  <Pages>2</Pages>
  <Words>159</Words>
  <Characters>912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</dc:creator>
  <cp:keywords>www.sorubak.com</cp:keywords>
  <dc:description>www.sorubak.com</dc:description>
  <cp:lastModifiedBy>EDANUR</cp:lastModifiedBy>
  <cp:revision>7</cp:revision>
  <dcterms:created xsi:type="dcterms:W3CDTF">2013-03-23T17:06:00Z</dcterms:created>
  <dcterms:modified xsi:type="dcterms:W3CDTF">2013-04-17T20:49:00Z</dcterms:modified>
  <cp:category>www.sorubak.com</cp:category>
</cp:coreProperties>
</file>