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                MİNİK KUŞ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Minik kuş, kendine yer arıyordu. Dışarı çıktı.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Uzun süre uçtu. Çamlık bir yerde durdu. Bu 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yerde çicekler sıra sıraydı. Arılar uçuyordu. 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Kuzular otluyordu. </w:t>
      </w:r>
      <w:hyperlink r:id="rId4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1.Minik kuş ne arıyordu?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2.Minik kuş nerede durdu ?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3.Çiçekler nasıl duruyordu?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4.Metinde hangi hayvanlar var?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..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5.Arılar ne yapıyormuş ?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</w:t>
      </w:r>
    </w:p>
    <w:p w:rsidR="000230BC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6.Kuzular ne yapıyormuş ?</w:t>
      </w:r>
    </w:p>
    <w:p w:rsidR="000230BC" w:rsidRPr="002A6FE4" w:rsidRDefault="000230BC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</w:t>
      </w:r>
      <w:r>
        <w:rPr>
          <w:rFonts w:ascii="Hand writing Mutlu" w:hAnsi="Hand writing Mutlu" w:cs="Hand writing Mutlu"/>
          <w:sz w:val="36"/>
          <w:szCs w:val="36"/>
        </w:rPr>
        <w:t>.</w:t>
      </w:r>
    </w:p>
    <w:sectPr w:rsidR="000230BC" w:rsidRPr="002A6FE4" w:rsidSect="00D20B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6FE4"/>
    <w:rsid w:val="000230BC"/>
    <w:rsid w:val="000F1F19"/>
    <w:rsid w:val="002A6FE4"/>
    <w:rsid w:val="003A40EA"/>
    <w:rsid w:val="006E0A6D"/>
    <w:rsid w:val="008A17DD"/>
    <w:rsid w:val="009969EE"/>
    <w:rsid w:val="00D20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B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A17D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82</Words>
  <Characters>473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ovacık</dc:creator>
  <cp:keywords>www.sorubak.com</cp:keywords>
  <dc:description>www.sorubak.com</dc:description>
  <cp:lastModifiedBy>EDANUR</cp:lastModifiedBy>
  <cp:revision>6</cp:revision>
  <dcterms:created xsi:type="dcterms:W3CDTF">2013-03-07T09:06:00Z</dcterms:created>
  <dcterms:modified xsi:type="dcterms:W3CDTF">2013-03-26T19:29:00Z</dcterms:modified>
  <cp:category>www.sorubak.com</cp:category>
</cp:coreProperties>
</file>