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DD" w:rsidRPr="003D7A71" w:rsidRDefault="00A12BDD">
      <w:pPr>
        <w:rPr>
          <w:rFonts w:ascii="Arial Black" w:hAnsi="Arial Black" w:cs="Arial Black"/>
        </w:rPr>
      </w:pPr>
      <w:r>
        <w:rPr>
          <w:rFonts w:ascii="Arial Black" w:hAnsi="Arial Black" w:cs="Arial Black"/>
        </w:rPr>
        <w:t xml:space="preserve">Bugün  NOKTA , SORU </w:t>
      </w:r>
      <w:r w:rsidRPr="003D7A71">
        <w:rPr>
          <w:rFonts w:ascii="Arial Black" w:hAnsi="Arial Black" w:cs="Arial Black"/>
        </w:rPr>
        <w:t xml:space="preserve"> ve ÜNLEM İŞARETİNİ </w:t>
      </w:r>
      <w:r>
        <w:rPr>
          <w:rFonts w:ascii="Arial Black" w:hAnsi="Arial Black" w:cs="Arial Black"/>
        </w:rPr>
        <w:t xml:space="preserve"> öğrendik . Ö</w:t>
      </w:r>
      <w:r w:rsidRPr="003D7A71">
        <w:rPr>
          <w:rFonts w:ascii="Arial Black" w:hAnsi="Arial Black" w:cs="Arial Black"/>
        </w:rPr>
        <w:t xml:space="preserve">rnek cümleler </w:t>
      </w:r>
      <w:r>
        <w:rPr>
          <w:rFonts w:ascii="Arial Black" w:hAnsi="Arial Black" w:cs="Arial Black"/>
        </w:rPr>
        <w:t xml:space="preserve"> söyledik  ve  d</w:t>
      </w:r>
      <w:r w:rsidRPr="003D7A71">
        <w:rPr>
          <w:rFonts w:ascii="Arial Black" w:hAnsi="Arial Black" w:cs="Arial Black"/>
        </w:rPr>
        <w:t>efterlerimize</w:t>
      </w:r>
      <w:r>
        <w:rPr>
          <w:rFonts w:ascii="Arial Black" w:hAnsi="Arial Black" w:cs="Arial Black"/>
        </w:rPr>
        <w:t xml:space="preserve"> </w:t>
      </w:r>
      <w:bookmarkStart w:id="0" w:name="_GoBack"/>
      <w:bookmarkEnd w:id="0"/>
      <w:r w:rsidRPr="003D7A71">
        <w:rPr>
          <w:rFonts w:ascii="Arial Black" w:hAnsi="Arial Black" w:cs="Arial Black"/>
        </w:rPr>
        <w:t xml:space="preserve"> yazdık. </w:t>
      </w:r>
    </w:p>
    <w:p w:rsidR="00A12BDD" w:rsidRPr="003D7A71" w:rsidRDefault="00A12BDD">
      <w:pPr>
        <w:rPr>
          <w:rFonts w:ascii="Arial Black" w:hAnsi="Arial Black" w:cs="Arial Black"/>
        </w:rPr>
      </w:pPr>
      <w:r w:rsidRPr="003D7A71">
        <w:rPr>
          <w:rFonts w:ascii="Arial Black" w:hAnsi="Arial Black" w:cs="Arial Black"/>
        </w:rPr>
        <w:t>Şimdi sıra sende cümlenin sonuna gelecek olan işareti bul, söyle  ve kırmızı kalem ile  sonuna yaz.</w:t>
      </w:r>
      <w:r>
        <w:rPr>
          <w:rFonts w:ascii="Arial Black" w:hAnsi="Arial Black" w:cs="Arial Black"/>
        </w:rPr>
        <w:t xml:space="preserve"> </w:t>
      </w:r>
      <w:hyperlink r:id="rId4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Bugün hava çok güzel  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Babam nereye gitti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Eyvah , elim yandı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Tüh ,tabak kırıldı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Kırmızı kalemim çok güzel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Elmayı sever misin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Ah  ,yere düştü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Elbisemi babam aldı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Okuldan geldi mi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Resim yapmayı çok severim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Yaşasın , sınavı kazandım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Hangi kitap senin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Arkadaşım saçımı çekti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Eyvah , çocuk kayboldu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Bu balon ne renk</w:t>
      </w:r>
    </w:p>
    <w:p w:rsidR="00A12BDD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Simit ve ayranı yedin mi</w:t>
      </w:r>
    </w:p>
    <w:p w:rsidR="00A12BDD" w:rsidRDefault="00A12BDD">
      <w:pPr>
        <w:rPr>
          <w:rFonts w:ascii="Arial Black" w:hAnsi="Arial Black" w:cs="Arial Black"/>
          <w:sz w:val="20"/>
          <w:szCs w:val="20"/>
        </w:rPr>
      </w:pPr>
      <w:r>
        <w:rPr>
          <w:rFonts w:ascii="Arial Black" w:hAnsi="Arial Black" w:cs="Arial Black"/>
          <w:sz w:val="20"/>
          <w:szCs w:val="20"/>
        </w:rPr>
        <w:t xml:space="preserve"> HİKAYE KİTAPLARINI OKUSUNLAR……..                                                     YASEMİN YAZICI</w:t>
      </w:r>
    </w:p>
    <w:p w:rsidR="00A12BDD" w:rsidRPr="004A2907" w:rsidRDefault="00A12BDD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Arial Black" w:hAnsi="Arial Black" w:cs="Arial Black"/>
          <w:sz w:val="20"/>
          <w:szCs w:val="20"/>
        </w:rPr>
        <w:t>İSTEDiĞİNİZ 2 SAYFAYI  YÜKSEK SESLİ OKURKEN SİZ DİNLEYİN……..       TEŞEKKÜRLER.</w:t>
      </w:r>
    </w:p>
    <w:sectPr w:rsidR="00A12BDD" w:rsidRPr="004A2907" w:rsidSect="003D7A71">
      <w:pgSz w:w="11906" w:h="16838"/>
      <w:pgMar w:top="284" w:right="424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1CE"/>
    <w:rsid w:val="000F0906"/>
    <w:rsid w:val="00136F24"/>
    <w:rsid w:val="00176D4A"/>
    <w:rsid w:val="00330D45"/>
    <w:rsid w:val="003D7A71"/>
    <w:rsid w:val="004A2907"/>
    <w:rsid w:val="005C317F"/>
    <w:rsid w:val="007608FE"/>
    <w:rsid w:val="00A12BDD"/>
    <w:rsid w:val="00A77665"/>
    <w:rsid w:val="00E3349A"/>
    <w:rsid w:val="00E5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49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36F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116</Words>
  <Characters>664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Yasemin</dc:creator>
  <cp:keywords>www.sorubak.com</cp:keywords>
  <dc:description>www.sorubak.com</dc:description>
  <cp:lastModifiedBy>EDANUR</cp:lastModifiedBy>
  <cp:revision>7</cp:revision>
  <cp:lastPrinted>2013-03-05T13:08:00Z</cp:lastPrinted>
  <dcterms:created xsi:type="dcterms:W3CDTF">2013-03-05T12:50:00Z</dcterms:created>
  <dcterms:modified xsi:type="dcterms:W3CDTF">2013-03-26T19:27:00Z</dcterms:modified>
  <cp:category>www.sorubak.com</cp:category>
</cp:coreProperties>
</file>