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9D0" w:rsidRDefault="007769D0"/>
    <w:p w:rsidR="007769D0" w:rsidRDefault="007769D0" w:rsidP="007D53C4">
      <w:pPr>
        <w:ind w:left="-567" w:right="-852"/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" o:spid="_x0000_s1026" type="#_x0000_t98" style="position:absolute;left:0;text-align:left;margin-left:-13.65pt;margin-top:3pt;width:519.9pt;height:36.85pt;z-index:251619840;visibility:visible;v-text-anchor:middle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769D0" w:rsidRPr="00E023EF" w:rsidRDefault="007769D0" w:rsidP="007D53C4">
                  <w:pPr>
                    <w:jc w:val="center"/>
                    <w:rPr>
                      <w:rFonts w:ascii="Hand writing Mutlu" w:hAnsi="Hand writing Mutlu" w:cs="Hand writing Mutlu"/>
                      <w:b/>
                      <w:bCs/>
                      <w:sz w:val="28"/>
                      <w:szCs w:val="28"/>
                    </w:rPr>
                  </w:pPr>
                  <w:r w:rsidRPr="00E023EF">
                    <w:rPr>
                      <w:rFonts w:ascii="Hand writing Mutlu" w:hAnsi="Hand writing Mutlu" w:cs="Hand writing Mutlu"/>
                      <w:b/>
                      <w:bCs/>
                      <w:sz w:val="28"/>
                      <w:szCs w:val="28"/>
                    </w:rPr>
                    <w:t xml:space="preserve">1. SINIF </w:t>
                  </w:r>
                  <w:r w:rsidRPr="00E023E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–</w:t>
                  </w:r>
                  <w:r w:rsidRPr="00E023EF">
                    <w:rPr>
                      <w:rFonts w:ascii="Hand writing Mutlu" w:hAnsi="Hand writing Mutlu" w:cs="Hand writing Mutlu"/>
                      <w:b/>
                      <w:bCs/>
                      <w:sz w:val="28"/>
                      <w:szCs w:val="28"/>
                    </w:rPr>
                    <w:t xml:space="preserve"> MATEMATİK </w:t>
                  </w:r>
                  <w:r w:rsidRPr="00E023E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–</w:t>
                  </w:r>
                  <w:r w:rsidRPr="00E023EF">
                    <w:rPr>
                      <w:rFonts w:ascii="Hand writing Mutlu" w:hAnsi="Hand writing Mutlu" w:cs="Hand writing Mutlu"/>
                      <w:b/>
                      <w:bCs/>
                      <w:sz w:val="28"/>
                      <w:szCs w:val="28"/>
                    </w:rPr>
                    <w:t xml:space="preserve"> TOPLAMA ALIŞTIRMALARI</w:t>
                  </w:r>
                </w:p>
              </w:txbxContent>
            </v:textbox>
          </v:shape>
        </w:pict>
      </w:r>
    </w:p>
    <w:p w:rsidR="007769D0" w:rsidRDefault="007769D0"/>
    <w:p w:rsidR="007769D0" w:rsidRDefault="007769D0">
      <w:r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17" o:spid="_x0000_s1027" type="#_x0000_t88" style="position:absolute;margin-left:209.1pt;margin-top:16.6pt;width:31.35pt;height:81.25pt;rotation:90;z-index:251627008;visibility:visible;v-text-anchor:middle" adj="694" strokecolor="#c0504d" strokeweight="2pt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Sağ Ayraç 12" o:spid="_x0000_s1028" type="#_x0000_t88" style="position:absolute;margin-left:55pt;margin-top:24.95pt;width:21.95pt;height:73.45pt;rotation:90;z-index:251622912;visibility:visible;v-text-anchor:middle" adj="538" strokecolor="#c0504d" strokeweight="2pt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" o:spid="_x0000_s1029" type="#_x0000_t75" alt="Açıklama: fd00515_" style="position:absolute;margin-left:61pt;margin-top:4.8pt;width:34.3pt;height:56.45pt;z-index:251620864;visibility:visible">
            <v:imagedata r:id="rId4" o:title=""/>
          </v:shape>
        </w:pict>
      </w:r>
      <w:r>
        <w:rPr>
          <w:noProof/>
          <w:lang w:eastAsia="tr-TR"/>
        </w:rPr>
        <w:pict>
          <v:shape id="Resim 14" o:spid="_x0000_s1030" type="#_x0000_t75" alt="Açıklama: fd00515_" style="position:absolute;margin-left:222.9pt;margin-top:2.75pt;width:34.3pt;height:56.45pt;z-index:251624960;visibility:visible">
            <v:imagedata r:id="rId4" o:title=""/>
          </v:shape>
        </w:pict>
      </w:r>
      <w:r>
        <w:rPr>
          <w:noProof/>
          <w:lang w:eastAsia="tr-TR"/>
        </w:rPr>
        <w:pict>
          <v:shape id="Resim 16" o:spid="_x0000_s1031" type="#_x0000_t75" alt="Açıklama: fd00515_" style="position:absolute;margin-left:185.75pt;margin-top:2.65pt;width:34.3pt;height:56.45pt;z-index:251625984;visibility:visible">
            <v:imagedata r:id="rId4" o:title=""/>
          </v:shape>
        </w:pict>
      </w:r>
      <w:r>
        <w:rPr>
          <w:noProof/>
          <w:lang w:eastAsia="tr-TR"/>
        </w:rPr>
        <w:pict>
          <v:roundrect id="Yuvarlatılmış Dikdörtgen 22" o:spid="_x0000_s1032" style="position:absolute;margin-left:334.6pt;margin-top:.7pt;width:79.55pt;height:59.45pt;z-index:251631104;visibility:visible;v-text-anchor:middle" arcsize="10923f" strokecolor="#c0504d" strokeweight="2pt"/>
        </w:pict>
      </w:r>
      <w:r>
        <w:rPr>
          <w:noProof/>
          <w:lang w:eastAsia="tr-TR"/>
        </w:rPr>
        <w:pict>
          <v:shape id="Eşittir 18" o:spid="_x0000_s1033" style="position:absolute;margin-left:291.85pt;margin-top:19.5pt;width:28.45pt;height:18.9pt;z-index:251628032;visibility:visible;v-text-anchor:middle" coordsize="361315,240030" o:spt="100" adj="0,,0" path="m47892,49446r265531,l313423,105901r-265531,l47892,49446xm47892,134129r265531,l313423,190584r-265531,l47892,134129xe" fillcolor="black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7892,49446;313423,49446;313423,105901;47892,105901;47892,49446;47892,134129;313423,134129;313423,190584;47892,190584;47892,13412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Artı 13" o:spid="_x0000_s1034" style="position:absolute;margin-left:146.2pt;margin-top:19.9pt;width:17.55pt;height:23.65pt;z-index:25162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2885,300355" path="m29543,123966r55688,l85231,39812r52423,l137654,123966r55688,l193342,176389r-55688,l137654,260543r-52423,l85231,176389r-55688,l29543,123966xe" fillcolor="black" strokeweight="2pt">
            <v:path arrowok="t" o:connecttype="custom" o:connectlocs="29543,123966;85231,123966;85231,39812;137654,39812;137654,123966;193342,123966;193342,176389;137654,176389;137654,260543;85231,260543;85231,176389;29543,176389;29543,123966" o:connectangles="0,0,0,0,0,0,0,0,0,0,0,0,0"/>
          </v:shape>
        </w:pict>
      </w:r>
      <w:r>
        <w:rPr>
          <w:noProof/>
          <w:lang w:eastAsia="tr-TR"/>
        </w:rPr>
        <w:pict>
          <v:shape id="Resim 8" o:spid="_x0000_s1035" type="#_x0000_t75" alt="Açıklama: fd00515_" style="position:absolute;margin-left:30.1pt;margin-top:5.05pt;width:34.3pt;height:56.45pt;z-index:251621888;visibility:visible">
            <v:imagedata r:id="rId4" o:title=""/>
          </v:shape>
        </w:pict>
      </w:r>
    </w:p>
    <w:p w:rsidR="007769D0" w:rsidRDefault="007769D0"/>
    <w:p w:rsidR="007769D0" w:rsidRDefault="007769D0">
      <w:r>
        <w:rPr>
          <w:noProof/>
          <w:lang w:eastAsia="tr-TR"/>
        </w:rPr>
        <w:pict>
          <v:roundrect id="Yuvarlatılmış Dikdörtgen 21" o:spid="_x0000_s1036" style="position:absolute;margin-left:195.05pt;margin-top:16.95pt;width:63.6pt;height:31.8pt;z-index:251630080;visibility:visible;v-text-anchor:middle" arcsize="10923f" strokecolor="#c0504d" strokeweight="2pt"/>
        </w:pict>
      </w:r>
      <w:r>
        <w:rPr>
          <w:noProof/>
          <w:lang w:eastAsia="tr-TR"/>
        </w:rPr>
        <w:pict>
          <v:roundrect id="Yuvarlatılmış Dikdörtgen 20" o:spid="_x0000_s1037" style="position:absolute;margin-left:34.9pt;margin-top:21.85pt;width:63.6pt;height:31.8pt;z-index:251629056;visibility:visible;v-text-anchor:middle" arcsize="10923f" strokecolor="#c0504d" strokeweight="2pt"/>
        </w:pict>
      </w:r>
    </w:p>
    <w:p w:rsidR="007769D0" w:rsidRDefault="007769D0"/>
    <w:p w:rsidR="007769D0" w:rsidRDefault="007769D0"/>
    <w:p w:rsidR="007769D0" w:rsidRDefault="007769D0">
      <w:r>
        <w:rPr>
          <w:noProof/>
          <w:lang w:eastAsia="tr-TR"/>
        </w:rPr>
        <w:pict>
          <v:shape id="Resim 27" o:spid="_x0000_s1038" type="#_x0000_t75" alt="Açıklama: j0112354" style="position:absolute;margin-left:191.15pt;margin-top:9.3pt;width:32pt;height:50.45pt;z-index:251636224;visibility:visible">
            <v:imagedata r:id="rId5" o:title=""/>
          </v:shape>
        </w:pict>
      </w:r>
      <w:r>
        <w:rPr>
          <w:noProof/>
          <w:lang w:eastAsia="tr-TR"/>
        </w:rPr>
        <w:pict>
          <v:shape id="Resim 26" o:spid="_x0000_s1039" type="#_x0000_t75" alt="Açıklama: j0112354" style="position:absolute;margin-left:225.15pt;margin-top:8.4pt;width:32pt;height:50.45pt;z-index:251635200;visibility:visible">
            <v:imagedata r:id="rId5" o:title=""/>
          </v:shape>
        </w:pict>
      </w:r>
      <w:r>
        <w:rPr>
          <w:noProof/>
          <w:lang w:eastAsia="tr-TR"/>
        </w:rPr>
        <w:pict>
          <v:roundrect id="Yuvarlatılmış Dikdörtgen 36" o:spid="_x0000_s1040" style="position:absolute;margin-left:334.85pt;margin-top:6.25pt;width:79.5pt;height:59.4pt;z-index:251643392;visibility:visible;v-text-anchor:middle" arcsize="10923f" strokecolor="#f79646" strokeweight="2pt"/>
        </w:pict>
      </w:r>
      <w:r>
        <w:rPr>
          <w:noProof/>
          <w:lang w:eastAsia="tr-TR"/>
        </w:rPr>
        <w:pict>
          <v:shape id="Sağ Ayraç 32" o:spid="_x0000_s1041" type="#_x0000_t88" style="position:absolute;margin-left:45.3pt;margin-top:6.95pt;width:27.6pt;height:107.05pt;rotation:90;z-index:251639296;visibility:visible;v-text-anchor:middle" adj="464" strokecolor="#9bbb59" strokeweight="2pt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Resim 25" o:spid="_x0000_s1042" type="#_x0000_t75" alt="Açıklama: j0112354" style="position:absolute;margin-left:74.6pt;margin-top:8.7pt;width:32pt;height:50.45pt;z-index:251634176;visibility:visible">
            <v:imagedata r:id="rId5" o:title=""/>
          </v:shape>
        </w:pict>
      </w:r>
      <w:r>
        <w:rPr>
          <w:noProof/>
          <w:lang w:eastAsia="tr-TR"/>
        </w:rPr>
        <w:pict>
          <v:shape id="Resim 23" o:spid="_x0000_s1043" type="#_x0000_t75" alt="Açıklama: j0112354" style="position:absolute;margin-left:10.65pt;margin-top:8.15pt;width:32pt;height:50.45pt;z-index:251632128;visibility:visible">
            <v:imagedata r:id="rId5" o:title=""/>
          </v:shape>
        </w:pict>
      </w:r>
      <w:r>
        <w:rPr>
          <w:noProof/>
          <w:lang w:eastAsia="tr-TR"/>
        </w:rPr>
        <w:pict>
          <v:shape id="Resim 24" o:spid="_x0000_s1044" type="#_x0000_t75" alt="Açıklama: j0112354" style="position:absolute;margin-left:42.7pt;margin-top:8.55pt;width:32pt;height:50.45pt;z-index:251633152;visibility:visible">
            <v:imagedata r:id="rId5" o:title=""/>
          </v:shape>
        </w:pict>
      </w:r>
    </w:p>
    <w:p w:rsidR="007769D0" w:rsidRDefault="007769D0" w:rsidP="00470AFF">
      <w:pPr>
        <w:tabs>
          <w:tab w:val="left" w:pos="3366"/>
        </w:tabs>
      </w:pPr>
      <w:r>
        <w:rPr>
          <w:noProof/>
          <w:lang w:eastAsia="tr-TR"/>
        </w:rPr>
        <w:pict>
          <v:shape id="Sağ Ayraç 33" o:spid="_x0000_s1045" type="#_x0000_t88" style="position:absolute;margin-left:209.05pt;margin-top:.25pt;width:27.6pt;height:73.6pt;rotation:90;z-index:251640320;visibility:visible;v-text-anchor:middle" adj="675" strokecolor="#9bbb59" strokeweight="2pt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Eşittir 31" o:spid="_x0000_s1046" style="position:absolute;margin-left:297.1pt;margin-top:5.35pt;width:28.45pt;height:18.9pt;z-index:251638272;visibility:visible;v-text-anchor:middle" coordsize="361315,240030" o:spt="100" adj="0,,0" path="m47892,49446r265531,l313423,105901r-265531,l47892,49446xm47892,134129r265531,l313423,190584r-265531,l47892,134129xe" fillcolor="windowText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7892,49446;313423,49446;313423,105901;47892,105901;47892,49446;47892,134129;313423,134129;313423,190584;47892,190584;47892,13412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Artı 30" o:spid="_x0000_s1047" style="position:absolute;margin-left:133.85pt;margin-top:3.95pt;width:17.55pt;height:23.65pt;z-index: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2885,300355" path="m29543,123966r55688,l85231,39812r52423,l137654,123966r55688,l193342,176389r-55688,l137654,260543r-52423,l85231,176389r-55688,l29543,123966xe" fillcolor="windowText" strokeweight="2pt">
            <v:path arrowok="t" o:connecttype="custom" o:connectlocs="29543,123966;85231,123966;85231,39812;137654,39812;137654,123966;193342,123966;193342,176389;137654,176389;137654,260543;85231,260543;85231,176389;29543,176389;29543,123966" o:connectangles="0,0,0,0,0,0,0,0,0,0,0,0,0"/>
          </v:shape>
        </w:pict>
      </w:r>
      <w:r>
        <w:tab/>
        <w:t xml:space="preserve">  </w:t>
      </w:r>
    </w:p>
    <w:p w:rsidR="007769D0" w:rsidRDefault="007769D0"/>
    <w:p w:rsidR="007769D0" w:rsidRDefault="007769D0">
      <w:r>
        <w:rPr>
          <w:noProof/>
          <w:lang w:eastAsia="tr-TR"/>
        </w:rPr>
        <w:pict>
          <v:roundrect id="Yuvarlatılmış Dikdörtgen 35" o:spid="_x0000_s1048" style="position:absolute;margin-left:191.65pt;margin-top:.25pt;width:63.6pt;height:31.8pt;z-index:251642368;visibility:visible;v-text-anchor:middle" arcsize="10923f" strokecolor="#9bbb59" strokeweight="2pt"/>
        </w:pict>
      </w:r>
      <w:r>
        <w:rPr>
          <w:noProof/>
          <w:lang w:eastAsia="tr-TR"/>
        </w:rPr>
        <w:pict>
          <v:roundrect id="Yuvarlatılmış Dikdörtgen 34" o:spid="_x0000_s1049" style="position:absolute;margin-left:30.1pt;margin-top:2.5pt;width:63.6pt;height:31.8pt;z-index:251641344;visibility:visible;v-text-anchor:middle" arcsize="10923f" strokecolor="#9bbb59" strokeweight="2pt"/>
        </w:pict>
      </w:r>
    </w:p>
    <w:p w:rsidR="007769D0" w:rsidRDefault="007769D0"/>
    <w:p w:rsidR="007769D0" w:rsidRDefault="007769D0">
      <w:r>
        <w:rPr>
          <w:noProof/>
          <w:lang w:eastAsia="tr-TR"/>
        </w:rPr>
        <w:pict>
          <v:shape id="Resim 44" o:spid="_x0000_s1050" type="#_x0000_t75" alt="Açıklama: j0193464" style="position:absolute;margin-left:255.8pt;margin-top:8.55pt;width:44.35pt;height:45.2pt;z-index:251649536;visibility:visible">
            <v:imagedata r:id="rId6" o:title=""/>
          </v:shape>
        </w:pict>
      </w:r>
      <w:r>
        <w:rPr>
          <w:noProof/>
          <w:lang w:eastAsia="tr-TR"/>
        </w:rPr>
        <w:pict>
          <v:shape id="Resim 43" o:spid="_x0000_s1051" type="#_x0000_t75" alt="Açıklama: j0193464" style="position:absolute;margin-left:217.9pt;margin-top:8.55pt;width:44.35pt;height:45.2pt;z-index:251648512;visibility:visible">
            <v:imagedata r:id="rId6" o:title=""/>
          </v:shape>
        </w:pict>
      </w:r>
      <w:r>
        <w:rPr>
          <w:noProof/>
          <w:lang w:eastAsia="tr-TR"/>
        </w:rPr>
        <w:pict>
          <v:shape id="Resim 42" o:spid="_x0000_s1052" type="#_x0000_t75" alt="Açıklama: j0193464" style="position:absolute;margin-left:179.1pt;margin-top:8.55pt;width:44.35pt;height:45.2pt;z-index:251647488;visibility:visible">
            <v:imagedata r:id="rId6" o:title=""/>
          </v:shape>
        </w:pict>
      </w:r>
      <w:r>
        <w:rPr>
          <w:noProof/>
          <w:lang w:eastAsia="tr-TR"/>
        </w:rPr>
        <w:pict>
          <v:shape id="Sağ Ayraç 47" o:spid="_x0000_s1053" type="#_x0000_t88" style="position:absolute;margin-left:226.25pt;margin-top:2.35pt;width:27.6pt;height:114.5pt;rotation:90;z-index:251651584;visibility:visible;v-text-anchor:middle" adj="434" strokecolor="#4f81bd" strokeweight="2pt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Sağ Ayraç 46" o:spid="_x0000_s1054" type="#_x0000_t88" style="position:absolute;margin-left:52.05pt;margin-top:5.4pt;width:26.05pt;height:108.75pt;rotation:90;z-index:251650560;visibility:visible;v-text-anchor:middle" adj="431" strokecolor="#4f81bd" strokeweight="2pt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Resim 40" o:spid="_x0000_s1055" type="#_x0000_t75" alt="Açıklama: j0193464" style="position:absolute;margin-left:81.2pt;margin-top:8.55pt;width:44.35pt;height:45.2pt;z-index:251646464;visibility:visible">
            <v:imagedata r:id="rId6" o:title=""/>
          </v:shape>
        </w:pict>
      </w:r>
      <w:r>
        <w:rPr>
          <w:noProof/>
          <w:lang w:eastAsia="tr-TR"/>
        </w:rPr>
        <w:pict>
          <v:shape id="Resim 38" o:spid="_x0000_s1056" type="#_x0000_t75" alt="Açıklama: j0193464" style="position:absolute;margin-left:41.75pt;margin-top:8.5pt;width:44.35pt;height:45.2pt;z-index:251645440;visibility:visible">
            <v:imagedata r:id="rId6" o:title=""/>
          </v:shape>
        </w:pict>
      </w:r>
      <w:r>
        <w:rPr>
          <w:noProof/>
          <w:lang w:eastAsia="tr-TR"/>
        </w:rPr>
        <w:pict>
          <v:shape id="Resim 37" o:spid="_x0000_s1057" type="#_x0000_t75" alt="Açıklama: j0193464" style="position:absolute;margin-left:4.75pt;margin-top:8.3pt;width:44.35pt;height:45.2pt;z-index:251644416;visibility:visible">
            <v:imagedata r:id="rId6" o:title=""/>
          </v:shape>
        </w:pict>
      </w:r>
      <w:r>
        <w:rPr>
          <w:noProof/>
          <w:lang w:eastAsia="tr-TR"/>
        </w:rPr>
        <w:pict>
          <v:roundrect id="Yuvarlatılmış Dikdörtgen 52" o:spid="_x0000_s1058" style="position:absolute;margin-left:375.3pt;margin-top:1.55pt;width:79.5pt;height:59.4pt;z-index:251656704;visibility:visible;v-text-anchor:middle" arcsize="10923f" strokecolor="#4f81bd" strokeweight="2pt"/>
        </w:pict>
      </w:r>
      <w:r>
        <w:rPr>
          <w:noProof/>
          <w:lang w:eastAsia="tr-TR"/>
        </w:rPr>
        <w:pict>
          <v:shape id="Artı 50" o:spid="_x0000_s1059" style="position:absolute;margin-left:141.65pt;margin-top:21.8pt;width:17.55pt;height:23.65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2885,300355" path="m29543,123966r55688,l85231,39812r52423,l137654,123966r55688,l193342,176389r-55688,l137654,260543r-52423,l85231,176389r-55688,l29543,123966xe" fillcolor="windowText" strokeweight="2pt">
            <v:path arrowok="t" o:connecttype="custom" o:connectlocs="29543,123966;85231,123966;85231,39812;137654,39812;137654,123966;193342,123966;193342,176389;137654,176389;137654,260543;85231,260543;85231,176389;29543,176389;29543,123966" o:connectangles="0,0,0,0,0,0,0,0,0,0,0,0,0"/>
          </v:shape>
        </w:pict>
      </w:r>
    </w:p>
    <w:p w:rsidR="007769D0" w:rsidRDefault="007769D0">
      <w:r>
        <w:t xml:space="preserve">                                                                                                                                                      </w:t>
      </w:r>
      <w:r>
        <w:rPr>
          <w:noProof/>
          <w:lang w:eastAsia="tr-TR"/>
        </w:rPr>
        <w:pict>
          <v:shape id="Eşittir 51" o:spid="_x0000_s1060" style="position:absolute;margin-left:334.2pt;margin-top:.05pt;width:28.45pt;height:18.9pt;z-index:251655680;visibility:visible;mso-position-horizontal-relative:text;mso-position-vertical-relative:text;v-text-anchor:middle" coordsize="361315,240030" o:spt="100" adj="0,,0" path="m47892,49446r265531,l313423,105901r-265531,l47892,49446xm47892,134129r265531,l313423,190584r-265531,l47892,134129xe" fillcolor="windowText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7892,49446;313423,49446;313423,105901;47892,105901;47892,49446;47892,134129;313423,134129;313423,190584;47892,190584;47892,13412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t xml:space="preserve">                                                                                                                    </w:t>
      </w:r>
    </w:p>
    <w:p w:rsidR="007769D0" w:rsidRDefault="007769D0">
      <w:r>
        <w:rPr>
          <w:noProof/>
          <w:lang w:eastAsia="tr-TR"/>
        </w:rPr>
        <w:pict>
          <v:roundrect id="Yuvarlatılmış Dikdörtgen 48" o:spid="_x0000_s1061" style="position:absolute;margin-left:205.1pt;margin-top:21.75pt;width:63.6pt;height:31.8pt;z-index:251652608;visibility:visible;v-text-anchor:middle" arcsize="10923f" strokecolor="#4f81bd" strokeweight="2pt"/>
        </w:pict>
      </w:r>
      <w:r>
        <w:rPr>
          <w:noProof/>
          <w:lang w:eastAsia="tr-TR"/>
        </w:rPr>
        <w:pict>
          <v:roundrect id="Yuvarlatılmış Dikdörtgen 49" o:spid="_x0000_s1062" style="position:absolute;margin-left:31.2pt;margin-top:21.75pt;width:63.6pt;height:31.8pt;z-index:251653632;visibility:visible;v-text-anchor:middle" arcsize="10923f" strokecolor="#4f81bd" strokeweight="2pt"/>
        </w:pict>
      </w:r>
    </w:p>
    <w:p w:rsidR="007769D0" w:rsidRDefault="007769D0"/>
    <w:p w:rsidR="007769D0" w:rsidRDefault="007769D0"/>
    <w:p w:rsidR="007769D0" w:rsidRDefault="007769D0">
      <w:r>
        <w:rPr>
          <w:noProof/>
          <w:lang w:eastAsia="tr-TR"/>
        </w:rPr>
        <w:pict>
          <v:roundrect id="Yuvarlatılmış Dikdörtgen 66" o:spid="_x0000_s1063" style="position:absolute;margin-left:375.6pt;margin-top:3.55pt;width:79.5pt;height:59.4pt;z-index:251671040;visibility:visible;v-text-anchor:middle" arcsize="10923f" strokecolor="#8064a2" strokeweight="2pt"/>
        </w:pict>
      </w:r>
      <w:r>
        <w:rPr>
          <w:noProof/>
          <w:lang w:eastAsia="tr-TR"/>
        </w:rPr>
        <w:pict>
          <v:shape id="Sağ Ayraç 61" o:spid="_x0000_s1064" type="#_x0000_t88" style="position:absolute;margin-left:236.85pt;margin-top:1.05pt;width:26pt;height:108.75pt;rotation:90;z-index:251665920;visibility:visible;v-text-anchor:middle" adj="430" strokecolor="#8064a2" strokeweight="2pt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Sağ Ayraç 60" o:spid="_x0000_s1065" type="#_x0000_t88" style="position:absolute;margin-left:51pt;margin-top:7.35pt;width:26pt;height:95.7pt;rotation:90;z-index:251664896;visibility:visible;v-text-anchor:middle" adj="489" strokecolor="#8064a2" strokeweight="2pt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Resim 57" o:spid="_x0000_s1066" type="#_x0000_t75" alt="Açıklama: j0193540" style="position:absolute;margin-left:279.05pt;margin-top:11.8pt;width:37.4pt;height:40pt;z-index:251661824;visibility:visible">
            <v:imagedata r:id="rId7" o:title=""/>
          </v:shape>
        </w:pict>
      </w:r>
      <w:r>
        <w:rPr>
          <w:noProof/>
          <w:lang w:eastAsia="tr-TR"/>
        </w:rPr>
        <w:pict>
          <v:shape id="Resim 53" o:spid="_x0000_s1067" type="#_x0000_t75" alt="Açıklama: j0193540" style="position:absolute;margin-left:17pt;margin-top:13.5pt;width:37.4pt;height:40pt;z-index:251657728;visibility:visible">
            <v:imagedata r:id="rId7" o:title=""/>
          </v:shape>
        </w:pict>
      </w:r>
      <w:r>
        <w:rPr>
          <w:noProof/>
          <w:lang w:eastAsia="tr-TR"/>
        </w:rPr>
        <w:pict>
          <v:shape id="Resim 54" o:spid="_x0000_s1068" type="#_x0000_t75" alt="Açıklama: j0193540" style="position:absolute;margin-left:48.25pt;margin-top:13.75pt;width:37.4pt;height:40pt;z-index:251658752;visibility:visible">
            <v:imagedata r:id="rId7" o:title=""/>
          </v:shape>
        </w:pict>
      </w:r>
      <w:r>
        <w:rPr>
          <w:noProof/>
          <w:lang w:eastAsia="tr-TR"/>
        </w:rPr>
        <w:pict>
          <v:shape id="Resim 55" o:spid="_x0000_s1069" type="#_x0000_t75" alt="Açıklama: j0193540" style="position:absolute;margin-left:80.95pt;margin-top:12.15pt;width:37.4pt;height:40pt;z-index:251659776;visibility:visible">
            <v:imagedata r:id="rId7" o:title=""/>
          </v:shape>
        </w:pict>
      </w:r>
      <w:r>
        <w:rPr>
          <w:noProof/>
          <w:lang w:eastAsia="tr-TR"/>
        </w:rPr>
        <w:pict>
          <v:shape id="Resim 59" o:spid="_x0000_s1070" type="#_x0000_t75" alt="Açıklama: j0193540" style="position:absolute;margin-left:253.6pt;margin-top:11.55pt;width:37.4pt;height:40pt;z-index:251663872;visibility:visible">
            <v:imagedata r:id="rId7" o:title=""/>
          </v:shape>
        </w:pict>
      </w:r>
      <w:r>
        <w:rPr>
          <w:noProof/>
          <w:lang w:eastAsia="tr-TR"/>
        </w:rPr>
        <w:pict>
          <v:shape id="Resim 58" o:spid="_x0000_s1071" type="#_x0000_t75" alt="Açıklama: j0193540" style="position:absolute;margin-left:224.35pt;margin-top:13.2pt;width:37.4pt;height:40pt;z-index:251662848;visibility:visible">
            <v:imagedata r:id="rId7" o:title=""/>
          </v:shape>
        </w:pict>
      </w:r>
      <w:r>
        <w:rPr>
          <w:noProof/>
          <w:lang w:eastAsia="tr-TR"/>
        </w:rPr>
        <w:pict>
          <v:shape id="Resim 56" o:spid="_x0000_s1072" type="#_x0000_t75" alt="Açıklama: j0193540" style="position:absolute;margin-left:195.9pt;margin-top:11.55pt;width:37.4pt;height:40pt;z-index:251660800;visibility:visible">
            <v:imagedata r:id="rId7" o:title=""/>
          </v:shape>
        </w:pict>
      </w:r>
    </w:p>
    <w:p w:rsidR="007769D0" w:rsidRDefault="007769D0">
      <w:r>
        <w:rPr>
          <w:noProof/>
          <w:lang w:eastAsia="tr-TR"/>
        </w:rPr>
        <w:pict>
          <v:shape id="Eşittir 65" o:spid="_x0000_s1073" style="position:absolute;margin-left:325.25pt;margin-top:8.45pt;width:28.45pt;height:18.9pt;z-index:251670016;visibility:visible;v-text-anchor:middle" coordsize="361315,240030" o:spt="100" adj="0,,0" path="m47892,49446r265531,l313423,105901r-265531,l47892,49446xm47892,134129r265531,l313423,190584r-265531,l47892,134129xe" fillcolor="windowText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7892,49446;313423,49446;313423,105901;47892,105901;47892,49446;47892,134129;313423,134129;313423,190584;47892,190584;47892,13412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Artı 64" o:spid="_x0000_s1074" style="position:absolute;margin-left:146.1pt;margin-top:4pt;width:17.55pt;height:23.65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2885,300355" path="m29543,123966r55688,l85231,39812r52423,l137654,123966r55688,l193342,176389r-55688,l137654,260543r-52423,l85231,176389r-55688,l29543,123966xe" fillcolor="windowText" strokeweight="2pt">
            <v:path arrowok="t" o:connecttype="custom" o:connectlocs="29543,123966;85231,123966;85231,39812;137654,39812;137654,123966;193342,123966;193342,176389;137654,176389;137654,260543;85231,260543;85231,176389;29543,176389;29543,123966" o:connectangles="0,0,0,0,0,0,0,0,0,0,0,0,0"/>
          </v:shape>
        </w:pict>
      </w:r>
    </w:p>
    <w:p w:rsidR="007769D0" w:rsidRDefault="007769D0">
      <w:r>
        <w:rPr>
          <w:noProof/>
          <w:lang w:eastAsia="tr-TR"/>
        </w:rPr>
        <w:pict>
          <v:roundrect id="Yuvarlatılmış Dikdörtgen 63" o:spid="_x0000_s1075" style="position:absolute;margin-left:31.2pt;margin-top:20.75pt;width:63.6pt;height:31.8pt;z-index:251667968;visibility:visible;v-text-anchor:middle" arcsize="10923f" strokecolor="#8064a2" strokeweight="2pt"/>
        </w:pict>
      </w:r>
      <w:r>
        <w:rPr>
          <w:noProof/>
          <w:lang w:eastAsia="tr-TR"/>
        </w:rPr>
        <w:pict>
          <v:roundrect id="Yuvarlatılmış Dikdörtgen 62" o:spid="_x0000_s1076" style="position:absolute;margin-left:219.6pt;margin-top:16.75pt;width:63.6pt;height:31.8pt;z-index:251666944;visibility:visible;v-text-anchor:middle" arcsize="10923f" strokecolor="#8064a2" strokeweight="2pt"/>
        </w:pict>
      </w:r>
    </w:p>
    <w:p w:rsidR="007769D0" w:rsidRDefault="007769D0"/>
    <w:p w:rsidR="007769D0" w:rsidRDefault="007769D0">
      <w:r>
        <w:rPr>
          <w:noProof/>
          <w:lang w:eastAsia="tr-TR"/>
        </w:rPr>
        <w:pict>
          <v:roundrect id="Yuvarlatılmış Dikdörtgen 82" o:spid="_x0000_s1077" style="position:absolute;margin-left:387.55pt;margin-top:20.15pt;width:79.5pt;height:59.4pt;z-index:251687424;visibility:visible;v-text-anchor:middle" arcsize="10923f" strokecolor="#4bacc6" strokeweight="2pt"/>
        </w:pict>
      </w:r>
      <w:r>
        <w:rPr>
          <w:noProof/>
          <w:lang w:eastAsia="tr-TR"/>
        </w:rPr>
        <w:pict>
          <v:shape id="Sağ Ayraç 76" o:spid="_x0000_s1078" type="#_x0000_t88" style="position:absolute;margin-left:247.75pt;margin-top:1pt;width:26pt;height:130.95pt;rotation:90;z-index:251681280;visibility:visible;v-text-anchor:middle" adj="357" strokecolor="#4bacc6" strokeweight="2pt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Sağ Ayraç 77" o:spid="_x0000_s1079" type="#_x0000_t88" style="position:absolute;margin-left:59.75pt;margin-top:.7pt;width:26pt;height:130.95pt;rotation:90;z-index:251682304;visibility:visible;v-text-anchor:middle" adj="357" strokecolor="#4bacc6" strokeweight="2pt">
            <v:shadow on="t" color="black" opacity="24903f" origin=",.5" offset="0,.55556mm"/>
          </v:shape>
        </w:pict>
      </w:r>
    </w:p>
    <w:p w:rsidR="007769D0" w:rsidRDefault="007769D0">
      <w:r>
        <w:rPr>
          <w:noProof/>
          <w:lang w:eastAsia="tr-TR"/>
        </w:rPr>
        <w:pict>
          <v:shape id="Eşittir 81" o:spid="_x0000_s1080" style="position:absolute;margin-left:340.6pt;margin-top:19.7pt;width:28.45pt;height:18.9pt;z-index:251686400;visibility:visible;v-text-anchor:middle" coordsize="361315,240030" o:spt="100" adj="0,,0" path="m47892,49446r265531,l313423,105901r-265531,l47892,49446xm47892,134129r265531,l313423,190584r-265531,l47892,134129xe" fillcolor="windowText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7892,49446;313423,49446;313423,105901;47892,105901;47892,49446;47892,134129;313423,134129;313423,190584;47892,190584;47892,13412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Artı 80" o:spid="_x0000_s1081" style="position:absolute;margin-left:160.55pt;margin-top:15.3pt;width:17.55pt;height:23.65pt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2885,300355" path="m29543,123966r55688,l85231,39812r52423,l137654,123966r55688,l193342,176389r-55688,l137654,260543r-52423,l85231,176389r-55688,l29543,123966xe" fillcolor="windowText" strokeweight="2pt">
            <v:path arrowok="t" o:connecttype="custom" o:connectlocs="29543,123966;85231,123966;85231,39812;137654,39812;137654,123966;193342,123966;193342,176389;137654,176389;137654,260543;85231,260543;85231,176389;29543,176389;29543,123966" o:connectangles="0,0,0,0,0,0,0,0,0,0,0,0,0"/>
          </v:shape>
        </w:pict>
      </w:r>
      <w:r>
        <w:rPr>
          <w:noProof/>
          <w:lang w:eastAsia="tr-TR"/>
        </w:rPr>
        <w:pict>
          <v:shape id="Resim 75" o:spid="_x0000_s1082" type="#_x0000_t75" alt="Açıklama: SOCCR052" style="position:absolute;margin-left:292.15pt;margin-top:6.15pt;width:34.2pt;height:33.45pt;z-index:251680256;visibility:visible">
            <v:imagedata r:id="rId8" o:title=""/>
          </v:shape>
        </w:pict>
      </w:r>
      <w:r>
        <w:rPr>
          <w:noProof/>
          <w:lang w:eastAsia="tr-TR"/>
        </w:rPr>
        <w:pict>
          <v:shape id="Resim 74" o:spid="_x0000_s1083" type="#_x0000_t75" alt="Açıklama: SOCCR052" style="position:absolute;margin-left:259.5pt;margin-top:6.15pt;width:34.2pt;height:33.45pt;z-index:251679232;visibility:visible">
            <v:imagedata r:id="rId8" o:title=""/>
          </v:shape>
        </w:pict>
      </w:r>
      <w:r>
        <w:rPr>
          <w:noProof/>
          <w:lang w:eastAsia="tr-TR"/>
        </w:rPr>
        <w:pict>
          <v:shape id="Resim 73" o:spid="_x0000_s1084" type="#_x0000_t75" alt="Açıklama: SOCCR052" style="position:absolute;margin-left:228.6pt;margin-top:6.15pt;width:34.2pt;height:33.45pt;z-index:251678208;visibility:visible">
            <v:imagedata r:id="rId8" o:title=""/>
          </v:shape>
        </w:pict>
      </w:r>
      <w:r>
        <w:rPr>
          <w:noProof/>
          <w:lang w:eastAsia="tr-TR"/>
        </w:rPr>
        <w:pict>
          <v:shape id="Resim 71" o:spid="_x0000_s1085" type="#_x0000_t75" alt="Açıklama: SOCCR052" style="position:absolute;margin-left:106.25pt;margin-top:6.15pt;width:34.2pt;height:33.45pt;z-index:251676160;visibility:visible">
            <v:imagedata r:id="rId8" o:title=""/>
          </v:shape>
        </w:pict>
      </w:r>
      <w:r>
        <w:rPr>
          <w:noProof/>
          <w:lang w:eastAsia="tr-TR"/>
        </w:rPr>
        <w:pict>
          <v:shape id="Resim 70" o:spid="_x0000_s1086" type="#_x0000_t75" alt="Açıklama: SOCCR052" style="position:absolute;margin-left:72.05pt;margin-top:6.15pt;width:34.2pt;height:33.45pt;z-index:251675136;visibility:visible">
            <v:imagedata r:id="rId8" o:title=""/>
          </v:shape>
        </w:pict>
      </w:r>
      <w:r>
        <w:rPr>
          <w:noProof/>
          <w:lang w:eastAsia="tr-TR"/>
        </w:rPr>
        <w:pict>
          <v:shape id="Resim 69" o:spid="_x0000_s1087" type="#_x0000_t75" alt="Açıklama: SOCCR052" style="position:absolute;margin-left:39.45pt;margin-top:6.15pt;width:34.2pt;height:33.45pt;z-index:251674112;visibility:visible">
            <v:imagedata r:id="rId8" o:title=""/>
          </v:shape>
        </w:pict>
      </w:r>
      <w:r>
        <w:rPr>
          <w:noProof/>
          <w:lang w:eastAsia="tr-TR"/>
        </w:rPr>
        <w:pict>
          <v:shape id="Resim 68" o:spid="_x0000_s1088" type="#_x0000_t75" alt="Açıklama: SOCCR052" style="position:absolute;margin-left:4.7pt;margin-top:5.85pt;width:34.2pt;height:33.45pt;z-index:251673088;visibility:visible">
            <v:imagedata r:id="rId8" o:title=""/>
          </v:shape>
        </w:pict>
      </w:r>
      <w:r>
        <w:rPr>
          <w:noProof/>
          <w:lang w:eastAsia="tr-TR"/>
        </w:rPr>
        <w:pict>
          <v:shape id="Resim 72" o:spid="_x0000_s1089" type="#_x0000_t75" alt="Açıklama: SOCCR052" style="position:absolute;margin-left:195.9pt;margin-top:6.15pt;width:34.2pt;height:33.45pt;z-index:251677184;visibility:visible">
            <v:imagedata r:id="rId8" o:title=""/>
          </v:shape>
        </w:pict>
      </w:r>
      <w:r>
        <w:rPr>
          <w:noProof/>
          <w:lang w:eastAsia="tr-TR"/>
        </w:rPr>
        <w:pict>
          <v:shape id="Resim 67" o:spid="_x0000_s1090" type="#_x0000_t75" alt="Açıklama: SOCCR052" style="position:absolute;margin-left:428.25pt;margin-top:706.65pt;width:25.65pt;height:25.1pt;z-index:251672064;visibility:visible">
            <v:imagedata r:id="rId8" o:title=""/>
          </v:shape>
        </w:pict>
      </w:r>
    </w:p>
    <w:p w:rsidR="007769D0" w:rsidRDefault="007769D0"/>
    <w:p w:rsidR="007769D0" w:rsidRDefault="007769D0">
      <w:r>
        <w:rPr>
          <w:noProof/>
          <w:lang w:eastAsia="tr-TR"/>
        </w:rPr>
        <w:pict>
          <v:roundrect id="Yuvarlatılmış Dikdörtgen 79" o:spid="_x0000_s1091" style="position:absolute;margin-left:38.95pt;margin-top:3.65pt;width:63.6pt;height:31.8pt;z-index:251684352;visibility:visible;v-text-anchor:middle" arcsize="10923f" fillcolor="window" strokecolor="#4bacc6" strokeweight="2pt"/>
        </w:pict>
      </w:r>
      <w:r>
        <w:rPr>
          <w:noProof/>
          <w:lang w:eastAsia="tr-TR"/>
        </w:rPr>
        <w:pict>
          <v:roundrect id="Yuvarlatılmış Dikdörtgen 78" o:spid="_x0000_s1092" style="position:absolute;margin-left:229.85pt;margin-top:3.85pt;width:63.6pt;height:31.8pt;z-index:251683328;visibility:visible;v-text-anchor:middle" arcsize="10923f" fillcolor="window" strokecolor="#4bacc6" strokeweight="2pt"/>
        </w:pict>
      </w:r>
    </w:p>
    <w:p w:rsidR="007769D0" w:rsidRDefault="007769D0"/>
    <w:p w:rsidR="007769D0" w:rsidRDefault="007769D0">
      <w:r>
        <w:rPr>
          <w:noProof/>
          <w:lang w:eastAsia="tr-TR"/>
        </w:rPr>
        <w:pict>
          <v:shape id="Artı 98" o:spid="_x0000_s1093" style="position:absolute;margin-left:146.55pt;margin-top:25.95pt;width:17.55pt;height:23.65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2885,300355" path="m29543,123966r55688,l85231,39812r52423,l137654,123966r55688,l193342,176389r-55688,l137654,260543r-52423,l85231,176389r-55688,l29543,123966xe" fillcolor="windowText" strokeweight="2pt">
            <v:path arrowok="t" o:connecttype="custom" o:connectlocs="29543,123966;85231,123966;85231,39812;137654,39812;137654,123966;193342,123966;193342,176389;137654,176389;137654,260543;85231,260543;85231,176389;29543,176389;29543,123966" o:connectangles="0,0,0,0,0,0,0,0,0,0,0,0,0"/>
          </v:shape>
        </w:pict>
      </w:r>
      <w:r>
        <w:rPr>
          <w:noProof/>
          <w:lang w:eastAsia="tr-TR"/>
        </w:rPr>
        <w:pict>
          <v:shape id="Eşittir 97" o:spid="_x0000_s1094" style="position:absolute;margin-left:340.8pt;margin-top:27.35pt;width:28.45pt;height:18.9pt;z-index:251693568;visibility:visible;v-text-anchor:middle" coordsize="361315,240030" o:spt="100" adj="0,,0" path="m47892,49446r265531,l313423,105901r-265531,l47892,49446xm47892,134129r265531,l313423,190584r-265531,l47892,134129xe" fillcolor="windowText" strokeweight="2pt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47892,49446;313423,49446;313423,105901;47892,105901;47892,49446;47892,134129;313423,134129;313423,190584;47892,190584;47892,134129" o:connectangles="0,0,0,0,0,0,0,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roundrect id="Yuvarlatılmış Dikdörtgen 96" o:spid="_x0000_s1095" style="position:absolute;margin-left:388.65pt;margin-top:4.55pt;width:79.5pt;height:59.4pt;z-index:251692544;visibility:visible;v-text-anchor:middle" arcsize="10923f" strokeweight="2pt"/>
        </w:pict>
      </w:r>
      <w:r>
        <w:rPr>
          <w:noProof/>
          <w:lang w:eastAsia="tr-TR"/>
        </w:rPr>
        <w:pict>
          <v:roundrect id="Yuvarlatılmış Dikdörtgen 95" o:spid="_x0000_s1096" style="position:absolute;margin-left:228.4pt;margin-top:76.15pt;width:63.6pt;height:31.8pt;z-index:251691520;visibility:visible;v-text-anchor:middle" arcsize="10923f" strokeweight="2pt"/>
        </w:pict>
      </w:r>
      <w:r>
        <w:rPr>
          <w:noProof/>
          <w:lang w:eastAsia="tr-TR"/>
        </w:rPr>
        <w:pict>
          <v:roundrect id="Yuvarlatılmış Dikdörtgen 94" o:spid="_x0000_s1097" style="position:absolute;margin-left:40.9pt;margin-top:76.15pt;width:63.6pt;height:31.8pt;z-index:251690496;visibility:visible;v-text-anchor:middle" arcsize="10923f" strokeweight="2pt"/>
        </w:pict>
      </w:r>
      <w:r>
        <w:rPr>
          <w:noProof/>
          <w:lang w:eastAsia="tr-TR"/>
        </w:rPr>
        <w:pict>
          <v:shape id="Sağ Ayraç 93" o:spid="_x0000_s1098" type="#_x0000_t88" style="position:absolute;margin-left:244.6pt;margin-top:4.2pt;width:26pt;height:125.6pt;rotation:90;z-index:251689472;visibility:visible;v-text-anchor:middle" adj="373" strokecolor="windowText" strokeweight="2pt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Sağ Ayraç 92" o:spid="_x0000_s1099" type="#_x0000_t88" style="position:absolute;margin-left:59.5pt;margin-top:10.1pt;width:26pt;height:105.6pt;rotation:90;z-index:251688448;visibility:visible;v-text-anchor:middle" adj="443" strokeweight="2pt">
            <v:shadow on="t" color="black" opacity="24903f" origin=",.5" offset="0,.55556mm"/>
          </v:shape>
        </w:pict>
      </w:r>
      <w:r>
        <w:t xml:space="preserve">        </w:t>
      </w:r>
      <w:r w:rsidRPr="00F33AD8">
        <w:rPr>
          <w:noProof/>
          <w:lang w:eastAsia="tr-TR"/>
        </w:rPr>
        <w:pict>
          <v:shape id="Resim 83" o:spid="_x0000_i1025" type="#_x0000_t75" alt="Açıklama: fd01091_" style="width:25.5pt;height:62.25pt;visibility:visible">
            <v:imagedata r:id="rId9" o:title=""/>
          </v:shape>
        </w:pict>
      </w:r>
      <w:r w:rsidRPr="00F33AD8">
        <w:rPr>
          <w:noProof/>
          <w:lang w:eastAsia="tr-TR"/>
        </w:rPr>
        <w:pict>
          <v:shape id="Resim 84" o:spid="_x0000_i1026" type="#_x0000_t75" alt="Açıklama: fd01091_" style="width:25.5pt;height:62.25pt;visibility:visible">
            <v:imagedata r:id="rId9" o:title=""/>
          </v:shape>
        </w:pict>
      </w:r>
      <w:r w:rsidRPr="00F33AD8">
        <w:rPr>
          <w:noProof/>
          <w:lang w:eastAsia="tr-TR"/>
        </w:rPr>
        <w:pict>
          <v:shape id="Resim 85" o:spid="_x0000_i1027" type="#_x0000_t75" alt="Açıklama: fd01091_" style="width:25.5pt;height:62.25pt;visibility:visible">
            <v:imagedata r:id="rId9" o:title=""/>
          </v:shape>
        </w:pict>
      </w:r>
      <w:r w:rsidRPr="00F33AD8">
        <w:rPr>
          <w:noProof/>
          <w:lang w:eastAsia="tr-TR"/>
        </w:rPr>
        <w:pict>
          <v:shape id="Resim 86" o:spid="_x0000_i1028" type="#_x0000_t75" alt="Açıklama: fd01091_" style="width:25.5pt;height:62.25pt;visibility:visible">
            <v:imagedata r:id="rId9" o:title=""/>
          </v:shape>
        </w:pict>
      </w:r>
      <w:r>
        <w:t xml:space="preserve">                           </w:t>
      </w:r>
      <w:r w:rsidRPr="00F33AD8">
        <w:rPr>
          <w:noProof/>
          <w:lang w:eastAsia="tr-TR"/>
        </w:rPr>
        <w:pict>
          <v:shape id="Resim 87" o:spid="_x0000_i1029" type="#_x0000_t75" alt="Açıklama: fd01091_" style="width:25.5pt;height:62.25pt;visibility:visible">
            <v:imagedata r:id="rId9" o:title=""/>
          </v:shape>
        </w:pict>
      </w:r>
      <w:r w:rsidRPr="00F33AD8">
        <w:rPr>
          <w:noProof/>
          <w:lang w:eastAsia="tr-TR"/>
        </w:rPr>
        <w:pict>
          <v:shape id="Resim 88" o:spid="_x0000_i1030" type="#_x0000_t75" alt="Açıklama: fd01091_" style="width:25.5pt;height:62.25pt;visibility:visible">
            <v:imagedata r:id="rId9" o:title=""/>
          </v:shape>
        </w:pict>
      </w:r>
      <w:r w:rsidRPr="00F33AD8">
        <w:rPr>
          <w:noProof/>
          <w:lang w:eastAsia="tr-TR"/>
        </w:rPr>
        <w:pict>
          <v:shape id="Resim 89" o:spid="_x0000_i1031" type="#_x0000_t75" alt="Açıklama: fd01091_" style="width:25.5pt;height:62.25pt;visibility:visible">
            <v:imagedata r:id="rId9" o:title=""/>
          </v:shape>
        </w:pict>
      </w:r>
      <w:r w:rsidRPr="00F33AD8">
        <w:rPr>
          <w:noProof/>
          <w:lang w:eastAsia="tr-TR"/>
        </w:rPr>
        <w:pict>
          <v:shape id="Resim 90" o:spid="_x0000_i1032" type="#_x0000_t75" alt="Açıklama: fd01091_" style="width:25.5pt;height:62.25pt;visibility:visible">
            <v:imagedata r:id="rId9" o:title=""/>
          </v:shape>
        </w:pict>
      </w:r>
      <w:r w:rsidRPr="00F33AD8">
        <w:rPr>
          <w:noProof/>
          <w:lang w:eastAsia="tr-TR"/>
        </w:rPr>
        <w:pict>
          <v:shape id="Resim 91" o:spid="_x0000_i1033" type="#_x0000_t75" alt="Açıklama: fd01091_" style="width:25.5pt;height:62.25pt;visibility:visible">
            <v:imagedata r:id="rId9" o:title=""/>
          </v:shape>
        </w:pict>
      </w:r>
    </w:p>
    <w:p w:rsidR="007769D0" w:rsidRDefault="007769D0"/>
    <w:p w:rsidR="007769D0" w:rsidRDefault="007769D0"/>
    <w:p w:rsidR="007769D0" w:rsidRDefault="007769D0">
      <w:hyperlink r:id="rId10" w:history="1">
        <w:r>
          <w:rPr>
            <w:rStyle w:val="Hyperlink"/>
            <w:rFonts w:ascii="Hand writing Mutlu" w:hAnsi="Hand writing Mutlu" w:cs="Hand writing Mutlu"/>
            <w:sz w:val="36"/>
            <w:szCs w:val="36"/>
          </w:rPr>
          <w:t>www.sorubak.com</w:t>
        </w:r>
      </w:hyperlink>
    </w:p>
    <w:p w:rsidR="007769D0" w:rsidRDefault="007769D0">
      <w:r>
        <w:rPr>
          <w:noProof/>
          <w:lang w:eastAsia="tr-TR"/>
        </w:rPr>
        <w:pict>
          <v:line id="Düz Bağlayıcı 109" o:spid="_x0000_s1100" style="position:absolute;z-index:251695616;visibility:visible" from="250.9pt,14.9pt" to="250.9pt,682.15pt" strokeweight="2pt">
            <v:shadow on="t" color="black" opacity="24903f" origin=",.5" offset="0,.55556mm"/>
          </v:line>
        </w:pict>
      </w:r>
      <w:r w:rsidRPr="00F33AD8">
        <w:rPr>
          <w:noProof/>
          <w:lang w:eastAsia="tr-TR"/>
        </w:rPr>
        <w:pict>
          <v:shape id="Diyagram 99" o:spid="_x0000_i1034" type="#_x0000_t75" style="width:245.25pt;height:117.75pt;visibility:visible">
            <v:imagedata r:id="rId11" o:title="" croptop="-36326f" cropbottom="-33514f"/>
            <o:lock v:ext="edit" aspectratio="f"/>
          </v:shape>
        </w:pict>
      </w:r>
      <w:r w:rsidRPr="00F33AD8">
        <w:rPr>
          <w:noProof/>
          <w:lang w:eastAsia="tr-TR"/>
        </w:rPr>
        <w:pict>
          <v:shape id="Diyagram 100" o:spid="_x0000_i1035" type="#_x0000_t75" style="width:245.25pt;height:117.75pt;visibility:visible">
            <v:imagedata r:id="rId12" o:title="" croptop="-36326f" cropbottom="-33514f"/>
            <o:lock v:ext="edit" aspectratio="f"/>
          </v:shape>
        </w:pict>
      </w:r>
    </w:p>
    <w:p w:rsidR="007769D0" w:rsidRDefault="007769D0" w:rsidP="00760481">
      <w:r w:rsidRPr="00F33AD8">
        <w:rPr>
          <w:noProof/>
          <w:lang w:eastAsia="tr-TR"/>
        </w:rPr>
        <w:pict>
          <v:shape id="Diyagram 101" o:spid="_x0000_i1036" type="#_x0000_t75" style="width:245.25pt;height:117.75pt;visibility:visible">
            <v:imagedata r:id="rId13" o:title="" croptop="-36326f" cropbottom="-33514f"/>
            <o:lock v:ext="edit" aspectratio="f"/>
          </v:shape>
        </w:pict>
      </w:r>
      <w:r w:rsidRPr="00F33AD8">
        <w:rPr>
          <w:noProof/>
          <w:lang w:eastAsia="tr-TR"/>
        </w:rPr>
        <w:pict>
          <v:shape id="Diyagram 102" o:spid="_x0000_i1037" type="#_x0000_t75" style="width:245.25pt;height:117.75pt;visibility:visible">
            <v:imagedata r:id="rId14" o:title="" croptop="-36326f" cropbottom="-33514f"/>
            <o:lock v:ext="edit" aspectratio="f"/>
          </v:shape>
        </w:pict>
      </w:r>
    </w:p>
    <w:p w:rsidR="007769D0" w:rsidRDefault="007769D0" w:rsidP="00760481">
      <w:r w:rsidRPr="00F33AD8">
        <w:rPr>
          <w:noProof/>
          <w:lang w:eastAsia="tr-TR"/>
        </w:rPr>
        <w:pict>
          <v:shape id="Diyagram 103" o:spid="_x0000_i1038" type="#_x0000_t75" style="width:245.25pt;height:117.75pt;visibility:visible">
            <v:imagedata r:id="rId15" o:title="" croptop="-36326f" cropbottom="-33514f"/>
            <o:lock v:ext="edit" aspectratio="f"/>
          </v:shape>
        </w:pict>
      </w:r>
      <w:r w:rsidRPr="00F33AD8">
        <w:rPr>
          <w:noProof/>
          <w:lang w:eastAsia="tr-TR"/>
        </w:rPr>
        <w:pict>
          <v:shape id="Diyagram 104" o:spid="_x0000_i1039" type="#_x0000_t75" style="width:245.25pt;height:117.75pt;visibility:visible">
            <v:imagedata r:id="rId16" o:title="" croptop="-36326f" cropbottom="-33514f"/>
            <o:lock v:ext="edit" aspectratio="f"/>
          </v:shape>
        </w:pict>
      </w:r>
    </w:p>
    <w:p w:rsidR="007769D0" w:rsidRDefault="007769D0">
      <w:r w:rsidRPr="00F33AD8">
        <w:rPr>
          <w:noProof/>
          <w:lang w:eastAsia="tr-TR"/>
        </w:rPr>
        <w:pict>
          <v:shape id="Diyagram 105" o:spid="_x0000_i1040" type="#_x0000_t75" style="width:245.25pt;height:117.75pt;visibility:visible">
            <v:imagedata r:id="rId17" o:title="" croptop="-36326f" cropbottom="-33514f"/>
            <o:lock v:ext="edit" aspectratio="f"/>
          </v:shape>
        </w:pict>
      </w:r>
      <w:r w:rsidRPr="00F33AD8">
        <w:rPr>
          <w:noProof/>
          <w:lang w:eastAsia="tr-TR"/>
        </w:rPr>
        <w:pict>
          <v:shape id="Diyagram 106" o:spid="_x0000_i1041" type="#_x0000_t75" style="width:245.25pt;height:117.75pt;visibility:visible">
            <v:imagedata r:id="rId18" o:title="" croptop="-36326f" cropbottom="-33514f"/>
            <o:lock v:ext="edit" aspectratio="f"/>
          </v:shape>
        </w:pict>
      </w:r>
    </w:p>
    <w:p w:rsidR="007769D0" w:rsidRDefault="007769D0">
      <w:r w:rsidRPr="00F33AD8">
        <w:rPr>
          <w:noProof/>
          <w:lang w:eastAsia="tr-TR"/>
        </w:rPr>
        <w:pict>
          <v:shape id="Diyagram 107" o:spid="_x0000_i1042" type="#_x0000_t75" style="width:245.25pt;height:117.75pt;visibility:visible">
            <v:imagedata r:id="rId19" o:title="" croptop="-36326f" cropbottom="-33514f"/>
            <o:lock v:ext="edit" aspectratio="f"/>
          </v:shape>
        </w:pict>
      </w:r>
      <w:r w:rsidRPr="00F33AD8">
        <w:rPr>
          <w:noProof/>
          <w:lang w:eastAsia="tr-TR"/>
        </w:rPr>
        <w:pict>
          <v:shape id="Diyagram 108" o:spid="_x0000_i1043" type="#_x0000_t75" style="width:245.25pt;height:117.75pt;visibility:visible">
            <v:imagedata r:id="rId20" o:title="" croptop="-36326f" cropbottom="-33514f"/>
            <o:lock v:ext="edit" aspectratio="f"/>
          </v:shape>
        </w:pict>
      </w:r>
    </w:p>
    <w:p w:rsidR="007769D0" w:rsidRDefault="007769D0">
      <w:bookmarkStart w:id="0" w:name="_GoBack"/>
      <w:bookmarkEnd w:id="0"/>
    </w:p>
    <w:p w:rsidR="007769D0" w:rsidRDefault="007769D0"/>
    <w:sectPr w:rsidR="007769D0" w:rsidSect="007D53C4">
      <w:pgSz w:w="11906" w:h="16838"/>
      <w:pgMar w:top="0" w:right="566" w:bottom="1417" w:left="993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53C4"/>
    <w:rsid w:val="001B1768"/>
    <w:rsid w:val="003634B1"/>
    <w:rsid w:val="00402931"/>
    <w:rsid w:val="00470AFF"/>
    <w:rsid w:val="004E5DAB"/>
    <w:rsid w:val="006408A4"/>
    <w:rsid w:val="00693E03"/>
    <w:rsid w:val="00760481"/>
    <w:rsid w:val="007769D0"/>
    <w:rsid w:val="007D53C4"/>
    <w:rsid w:val="00994497"/>
    <w:rsid w:val="00AC3CAF"/>
    <w:rsid w:val="00B021CB"/>
    <w:rsid w:val="00C767A7"/>
    <w:rsid w:val="00E023EF"/>
    <w:rsid w:val="00E02E16"/>
    <w:rsid w:val="00F33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7A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02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23E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B17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wmf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7.png"/><Relationship Id="rId5" Type="http://schemas.openxmlformats.org/officeDocument/2006/relationships/image" Target="media/image2.wmf"/><Relationship Id="rId15" Type="http://schemas.openxmlformats.org/officeDocument/2006/relationships/image" Target="media/image11.png"/><Relationship Id="rId10" Type="http://schemas.openxmlformats.org/officeDocument/2006/relationships/hyperlink" Target="http://www.sorubak.com/" TargetMode="External"/><Relationship Id="rId19" Type="http://schemas.openxmlformats.org/officeDocument/2006/relationships/image" Target="media/image15.png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175</TotalTime>
  <Pages>3</Pages>
  <Words>73</Words>
  <Characters>418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EDANUR</cp:lastModifiedBy>
  <cp:revision>2</cp:revision>
  <dcterms:created xsi:type="dcterms:W3CDTF">2013-03-05T16:17:00Z</dcterms:created>
  <dcterms:modified xsi:type="dcterms:W3CDTF">2013-03-26T19:33:00Z</dcterms:modified>
  <cp:category>www.sorubak.com</cp:category>
</cp:coreProperties>
</file>