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CE7" w:rsidRDefault="00193CE7" w:rsidP="00E22CEA">
      <w:pPr>
        <w:tabs>
          <w:tab w:val="left" w:pos="5220"/>
          <w:tab w:val="right" w:pos="9072"/>
        </w:tabs>
        <w:rPr>
          <w:rFonts w:ascii="Comic Sans MS" w:hAnsi="Comic Sans MS" w:cs="Comic Sans MS"/>
        </w:rPr>
      </w:pPr>
      <w:hyperlink r:id="rId6" w:history="1">
        <w:r>
          <w:rPr>
            <w:rStyle w:val="Hyperlink"/>
            <w:rFonts w:ascii="Hand writing Mutlu" w:hAnsi="Hand writing Mutlu" w:cs="Hand writing Mutlu"/>
            <w:noProof/>
            <w:sz w:val="24"/>
            <w:szCs w:val="24"/>
            <w:lang w:eastAsia="tr-TR"/>
          </w:rPr>
          <w:t>www.sorubak.com</w:t>
        </w:r>
      </w:hyperlink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11.65pt;margin-top:11.65pt;width:243pt;height:89.25pt;z-index:251645440;mso-position-horizontal-relative:text;mso-position-vertical-relative:text" adj="20964,28933">
            <v:textbox style="mso-next-textbox:#_x0000_s1026">
              <w:txbxContent>
                <w:p w:rsidR="00193CE7" w:rsidRDefault="00193CE7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ARKADAŞLAR MERHABA:</w:t>
                  </w:r>
                </w:p>
                <w:p w:rsidR="00193CE7" w:rsidRPr="00A57746" w:rsidRDefault="00193CE7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Aşağıdaki eldeli toplama alıştırmalarını yapalım.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hyperlink r:id="rId7" w:history="1">
        <w:r w:rsidRPr="007160D4">
          <w:rPr>
            <w:rFonts w:ascii="Comic Sans MS" w:hAnsi="Comic Sans MS" w:cs="Comic Sans MS"/>
            <w:noProof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rc_mi" o:spid="_x0000_i1025" type="#_x0000_t75" alt="http://m.friendfeed-media.com/0f83ad8ddae821752002c0a65b653982da062881" href="http://friendfeed.com/ktoker/lik" style="width:190.5pt;height:148.5pt;visibility:visible" o:button="t">
              <v:fill o:detectmouseclick="t"/>
              <v:imagedata r:id="rId8" o:title=""/>
            </v:shape>
          </w:pict>
        </w:r>
      </w:hyperlink>
    </w:p>
    <w:p w:rsidR="00193CE7" w:rsidRDefault="00193CE7" w:rsidP="00E22CEA">
      <w:pPr>
        <w:tabs>
          <w:tab w:val="left" w:pos="5475"/>
          <w:tab w:val="left" w:pos="6330"/>
        </w:tabs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7" type="#_x0000_t109" style="position:absolute;margin-left:299.25pt;margin-top:1.2pt;width:99.75pt;height:103.5pt;z-index:251649536">
            <v:textbox>
              <w:txbxContent>
                <w:p w:rsidR="00193CE7" w:rsidRDefault="00193CE7" w:rsidP="005C23A6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   29</w:t>
                  </w:r>
                </w:p>
                <w:p w:rsidR="00193CE7" w:rsidRPr="005C23A6" w:rsidRDefault="00193CE7" w:rsidP="005C23A6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+  33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109" style="position:absolute;margin-left:132.75pt;margin-top:5.7pt;width:99.75pt;height:106.5pt;z-index:251648512">
            <v:textbox>
              <w:txbxContent>
                <w:p w:rsidR="00193CE7" w:rsidRDefault="00193CE7" w:rsidP="005C23A6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   34</w:t>
                  </w:r>
                </w:p>
                <w:p w:rsidR="00193CE7" w:rsidRDefault="00193CE7" w:rsidP="005C23A6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+ 47</w:t>
                  </w:r>
                </w:p>
                <w:p w:rsidR="00193CE7" w:rsidRDefault="00193CE7" w:rsidP="005C23A6">
                  <w:pPr>
                    <w:rPr>
                      <w:sz w:val="36"/>
                      <w:szCs w:val="36"/>
                    </w:rPr>
                  </w:pPr>
                </w:p>
                <w:p w:rsidR="00193CE7" w:rsidRPr="005C23A6" w:rsidRDefault="00193CE7" w:rsidP="005C23A6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109" style="position:absolute;margin-left:-7.5pt;margin-top:10.2pt;width:99.75pt;height:94.5pt;z-index:251646464">
            <v:textbox style="mso-next-textbox:#_x0000_s1029">
              <w:txbxContent>
                <w:p w:rsidR="00193CE7" w:rsidRDefault="00193CE7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   </w:t>
                  </w:r>
                  <w:r w:rsidRPr="005C23A6">
                    <w:rPr>
                      <w:sz w:val="36"/>
                      <w:szCs w:val="36"/>
                    </w:rPr>
                    <w:t>56</w:t>
                  </w:r>
                </w:p>
                <w:p w:rsidR="00193CE7" w:rsidRDefault="00193CE7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+  16</w:t>
                  </w:r>
                </w:p>
                <w:p w:rsidR="00193CE7" w:rsidRDefault="00193CE7">
                  <w:pPr>
                    <w:rPr>
                      <w:sz w:val="36"/>
                      <w:szCs w:val="36"/>
                    </w:rPr>
                  </w:pPr>
                </w:p>
                <w:p w:rsidR="00193CE7" w:rsidRPr="005C23A6" w:rsidRDefault="00193CE7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6.5pt;margin-top:72.45pt;width:57pt;height:0;z-index:251647488" o:connectortype="straight"/>
        </w:pic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</w:p>
    <w:p w:rsidR="00193CE7" w:rsidRDefault="00193CE7" w:rsidP="005C23A6">
      <w:pPr>
        <w:tabs>
          <w:tab w:val="left" w:pos="303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</w:p>
    <w:p w:rsidR="00193CE7" w:rsidRPr="005C23A6" w:rsidRDefault="00193CE7" w:rsidP="005C23A6">
      <w:pPr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31" type="#_x0000_t32" style="position:absolute;margin-left:326.25pt;margin-top:17.2pt;width:47.25pt;height:0;z-index:251660800" o:connectortype="straight"/>
        </w:pict>
      </w:r>
      <w:r>
        <w:rPr>
          <w:noProof/>
          <w:lang w:eastAsia="tr-TR"/>
        </w:rPr>
        <w:pict>
          <v:shape id="_x0000_s1032" type="#_x0000_t32" style="position:absolute;margin-left:161.25pt;margin-top:17.2pt;width:52.5pt;height:0;z-index:251659776" o:connectortype="straight"/>
        </w:pict>
      </w:r>
    </w:p>
    <w:p w:rsidR="00193CE7" w:rsidRPr="005C23A6" w:rsidRDefault="00193CE7" w:rsidP="005C23A6">
      <w:pPr>
        <w:rPr>
          <w:rFonts w:ascii="Comic Sans MS" w:hAnsi="Comic Sans MS" w:cs="Comic Sans MS"/>
        </w:rPr>
      </w:pPr>
    </w:p>
    <w:p w:rsidR="00193CE7" w:rsidRPr="005C23A6" w:rsidRDefault="00193CE7" w:rsidP="005C23A6">
      <w:pPr>
        <w:rPr>
          <w:rFonts w:ascii="Comic Sans MS" w:hAnsi="Comic Sans MS" w:cs="Comic Sans MS"/>
        </w:rPr>
      </w:pPr>
    </w:p>
    <w:p w:rsidR="00193CE7" w:rsidRPr="005C23A6" w:rsidRDefault="00193CE7" w:rsidP="005C23A6">
      <w:pPr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33" type="#_x0000_t109" style="position:absolute;margin-left:299.25pt;margin-top:20.55pt;width:99.75pt;height:94.5pt;z-index:251652608">
            <v:textbox style="mso-next-textbox:#_x0000_s1033">
              <w:txbxContent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  55</w:t>
                  </w:r>
                </w:p>
                <w:p w:rsidR="00193CE7" w:rsidRPr="005C23A6" w:rsidRDefault="00193CE7" w:rsidP="00415F5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+  26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109" style="position:absolute;margin-left:141pt;margin-top:26.55pt;width:99.75pt;height:94.5pt;z-index:251651584">
            <v:textbox style="mso-next-textbox:#_x0000_s1034">
              <w:txbxContent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 17  </w:t>
                  </w:r>
                </w:p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+   25</w:t>
                  </w:r>
                </w:p>
                <w:p w:rsidR="00193CE7" w:rsidRDefault="00193CE7" w:rsidP="005C23A6">
                  <w:pPr>
                    <w:rPr>
                      <w:sz w:val="36"/>
                      <w:szCs w:val="36"/>
                    </w:rPr>
                  </w:pPr>
                </w:p>
                <w:p w:rsidR="00193CE7" w:rsidRPr="005C23A6" w:rsidRDefault="00193CE7" w:rsidP="005C23A6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109" style="position:absolute;margin-left:-12pt;margin-top:26.55pt;width:99.75pt;height:94.5pt;z-index:251650560">
            <v:textbox style="mso-next-textbox:#_x0000_s1035">
              <w:txbxContent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    </w:t>
                  </w:r>
                  <w:r w:rsidRPr="004C7F53">
                    <w:rPr>
                      <w:sz w:val="36"/>
                      <w:szCs w:val="36"/>
                    </w:rPr>
                    <w:t xml:space="preserve">43  </w:t>
                  </w:r>
                </w:p>
                <w:p w:rsidR="00193CE7" w:rsidRPr="004C7F53" w:rsidRDefault="00193CE7" w:rsidP="00415F5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+  57</w:t>
                  </w:r>
                </w:p>
                <w:p w:rsidR="00193CE7" w:rsidRDefault="00193CE7" w:rsidP="005C23A6">
                  <w:pPr>
                    <w:rPr>
                      <w:sz w:val="36"/>
                      <w:szCs w:val="36"/>
                    </w:rPr>
                  </w:pPr>
                </w:p>
                <w:p w:rsidR="00193CE7" w:rsidRPr="005C23A6" w:rsidRDefault="00193CE7" w:rsidP="005C23A6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:rsidR="00193CE7" w:rsidRPr="005C23A6" w:rsidRDefault="00193CE7" w:rsidP="005C23A6">
      <w:pPr>
        <w:jc w:val="center"/>
        <w:rPr>
          <w:rFonts w:ascii="Comic Sans MS" w:hAnsi="Comic Sans MS" w:cs="Comic Sans MS"/>
        </w:rPr>
      </w:pPr>
    </w:p>
    <w:p w:rsidR="00193CE7" w:rsidRDefault="00193CE7" w:rsidP="005C23A6">
      <w:pPr>
        <w:tabs>
          <w:tab w:val="left" w:pos="609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</w:p>
    <w:p w:rsidR="00193CE7" w:rsidRPr="00415F50" w:rsidRDefault="00193CE7" w:rsidP="00415F50">
      <w:pPr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36" type="#_x0000_t32" style="position:absolute;margin-left:326.25pt;margin-top:5.15pt;width:42pt;height:0;z-index:251663872" o:connectortype="straight"/>
        </w:pict>
      </w:r>
      <w:r>
        <w:rPr>
          <w:noProof/>
          <w:lang w:eastAsia="tr-TR"/>
        </w:rPr>
        <w:pict>
          <v:shape id="_x0000_s1037" type="#_x0000_t32" style="position:absolute;margin-left:161.25pt;margin-top:5.15pt;width:61.5pt;height:1.5pt;flip:y;z-index:251662848" o:connectortype="straight"/>
        </w:pict>
      </w:r>
      <w:r>
        <w:rPr>
          <w:noProof/>
          <w:lang w:eastAsia="tr-TR"/>
        </w:rPr>
        <w:pict>
          <v:shape id="_x0000_s1038" type="#_x0000_t32" style="position:absolute;margin-left:24pt;margin-top:5.15pt;width:40.5pt;height:1.5pt;flip:y;z-index:251661824" o:connectortype="straight"/>
        </w:pict>
      </w:r>
    </w:p>
    <w:p w:rsidR="00193CE7" w:rsidRPr="00415F50" w:rsidRDefault="00193CE7" w:rsidP="00415F50">
      <w:pPr>
        <w:rPr>
          <w:rFonts w:ascii="Comic Sans MS" w:hAnsi="Comic Sans MS" w:cs="Comic Sans MS"/>
        </w:rPr>
      </w:pPr>
    </w:p>
    <w:p w:rsidR="00193CE7" w:rsidRDefault="00193CE7" w:rsidP="00415F50">
      <w:pPr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39" type="#_x0000_t109" style="position:absolute;margin-left:309.75pt;margin-top:12.15pt;width:99.75pt;height:94.5pt;z-index:251655680">
            <v:textbox style="mso-next-textbox:#_x0000_s1039">
              <w:txbxContent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  63</w:t>
                  </w:r>
                </w:p>
                <w:p w:rsidR="00193CE7" w:rsidRPr="005C23A6" w:rsidRDefault="00193CE7" w:rsidP="00415F5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+ 18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109" style="position:absolute;margin-left:141pt;margin-top:12.15pt;width:99.75pt;height:94.5pt;z-index:251654656">
            <v:textbox style="mso-next-textbox:#_x0000_s1040">
              <w:txbxContent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    </w:t>
                  </w:r>
                  <w:r w:rsidRPr="004C7F53">
                    <w:rPr>
                      <w:sz w:val="36"/>
                      <w:szCs w:val="36"/>
                    </w:rPr>
                    <w:t>35</w:t>
                  </w:r>
                </w:p>
                <w:p w:rsidR="00193CE7" w:rsidRPr="004C7F53" w:rsidRDefault="00193CE7" w:rsidP="00415F5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+   46</w:t>
                  </w:r>
                </w:p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</w:p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</w:p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</w:p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</w:p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</w:p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</w:p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</w:p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</w:p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</w:p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</w:p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</w:p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</w:p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</w:p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</w:p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</w:p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</w:p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</w:p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</w:p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</w:p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</w:p>
                <w:p w:rsidR="00193CE7" w:rsidRPr="005C23A6" w:rsidRDefault="00193CE7" w:rsidP="00415F50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109" style="position:absolute;margin-left:-3pt;margin-top:12.15pt;width:99.75pt;height:94.5pt;z-index:251653632">
            <v:textbox style="mso-next-textbox:#_x0000_s1041">
              <w:txbxContent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  19</w:t>
                  </w:r>
                </w:p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+   24</w:t>
                  </w:r>
                </w:p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</w:p>
                <w:p w:rsidR="00193CE7" w:rsidRPr="005C23A6" w:rsidRDefault="00193CE7" w:rsidP="00415F50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:rsidR="00193CE7" w:rsidRDefault="00193CE7" w:rsidP="00415F50">
      <w:pPr>
        <w:rPr>
          <w:rFonts w:ascii="Comic Sans MS" w:hAnsi="Comic Sans MS" w:cs="Comic Sans MS"/>
        </w:rPr>
      </w:pPr>
    </w:p>
    <w:p w:rsidR="00193CE7" w:rsidRDefault="00193CE7" w:rsidP="00415F50">
      <w:pPr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42" type="#_x0000_t32" style="position:absolute;margin-left:339pt;margin-top:16.15pt;width:56.25pt;height:.75pt;flip:y;z-index:251666944" o:connectortype="straight"/>
        </w:pict>
      </w:r>
      <w:r>
        <w:rPr>
          <w:noProof/>
          <w:lang w:eastAsia="tr-TR"/>
        </w:rPr>
        <w:pict>
          <v:shape id="_x0000_s1043" type="#_x0000_t32" style="position:absolute;margin-left:169.5pt;margin-top:23.65pt;width:63pt;height:0;z-index:251665920" o:connectortype="straight"/>
        </w:pict>
      </w:r>
      <w:r>
        <w:rPr>
          <w:noProof/>
          <w:lang w:eastAsia="tr-TR"/>
        </w:rPr>
        <w:pict>
          <v:shape id="_x0000_s1044" type="#_x0000_t32" style="position:absolute;margin-left:24pt;margin-top:16.15pt;width:49.5pt;height:.75pt;flip:y;z-index:251664896" o:connectortype="straight"/>
        </w:pict>
      </w:r>
    </w:p>
    <w:p w:rsidR="00193CE7" w:rsidRPr="00415F50" w:rsidRDefault="00193CE7" w:rsidP="00415F50">
      <w:pPr>
        <w:rPr>
          <w:rFonts w:ascii="Comic Sans MS" w:hAnsi="Comic Sans MS" w:cs="Comic Sans MS"/>
        </w:rPr>
      </w:pPr>
    </w:p>
    <w:p w:rsidR="00193CE7" w:rsidRPr="00415F50" w:rsidRDefault="00193CE7" w:rsidP="00415F50">
      <w:pPr>
        <w:rPr>
          <w:rFonts w:ascii="Comic Sans MS" w:hAnsi="Comic Sans MS" w:cs="Comic Sans MS"/>
        </w:rPr>
      </w:pPr>
    </w:p>
    <w:p w:rsidR="00193CE7" w:rsidRDefault="00193CE7" w:rsidP="00415F50">
      <w:pPr>
        <w:tabs>
          <w:tab w:val="left" w:pos="7035"/>
        </w:tabs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45" type="#_x0000_t109" style="position:absolute;margin-left:316.5pt;margin-top:27pt;width:99.75pt;height:94.5pt;z-index:251658752">
            <v:textbox style="mso-next-textbox:#_x0000_s1045">
              <w:txbxContent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  19</w:t>
                  </w:r>
                </w:p>
                <w:p w:rsidR="00193CE7" w:rsidRPr="005C23A6" w:rsidRDefault="00193CE7" w:rsidP="00415F5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+   24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109" style="position:absolute;margin-left:154.9pt;margin-top:27pt;width:99.75pt;height:94.5pt;z-index:251657728">
            <v:textbox style="mso-next-textbox:#_x0000_s1046">
              <w:txbxContent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  35</w:t>
                  </w:r>
                </w:p>
                <w:p w:rsidR="00193CE7" w:rsidRPr="005C23A6" w:rsidRDefault="00193CE7" w:rsidP="00415F5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+   25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109" style="position:absolute;margin-left:3pt;margin-top:27pt;width:99.75pt;height:94.5pt;z-index:251656704">
            <v:textbox>
              <w:txbxContent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29</w:t>
                  </w:r>
                </w:p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+   35</w:t>
                  </w:r>
                </w:p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</w:p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999</w:t>
                  </w:r>
                </w:p>
                <w:p w:rsidR="00193CE7" w:rsidRDefault="00193CE7" w:rsidP="00415F50">
                  <w:pPr>
                    <w:rPr>
                      <w:sz w:val="36"/>
                      <w:szCs w:val="36"/>
                    </w:rPr>
                  </w:pPr>
                </w:p>
                <w:p w:rsidR="00193CE7" w:rsidRPr="005C23A6" w:rsidRDefault="00193CE7" w:rsidP="00415F50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 w:cs="Comic Sans MS"/>
        </w:rPr>
        <w:tab/>
      </w:r>
    </w:p>
    <w:p w:rsidR="00193CE7" w:rsidRDefault="00193CE7" w:rsidP="00415F50">
      <w:pPr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  <w:r w:rsidRPr="005C23A6">
        <w:rPr>
          <w:sz w:val="36"/>
          <w:szCs w:val="36"/>
        </w:rPr>
        <w:t>56</w:t>
      </w:r>
    </w:p>
    <w:p w:rsidR="00193CE7" w:rsidRDefault="00193CE7" w:rsidP="00415F50">
      <w:pPr>
        <w:rPr>
          <w:sz w:val="36"/>
          <w:szCs w:val="36"/>
        </w:rPr>
      </w:pPr>
      <w:r>
        <w:rPr>
          <w:noProof/>
          <w:lang w:eastAsia="tr-TR"/>
        </w:rPr>
        <w:pict>
          <v:shape id="_x0000_s1048" type="#_x0000_t32" style="position:absolute;margin-left:339pt;margin-top:30.15pt;width:60pt;height:0;z-index:251670016" o:connectortype="straight"/>
        </w:pict>
      </w:r>
      <w:r>
        <w:rPr>
          <w:noProof/>
          <w:lang w:eastAsia="tr-TR"/>
        </w:rPr>
        <w:pict>
          <v:shape id="_x0000_s1049" type="#_x0000_t32" style="position:absolute;margin-left:177pt;margin-top:24.9pt;width:63.75pt;height:.75pt;flip:y;z-index:251668992" o:connectortype="straight"/>
        </w:pict>
      </w:r>
      <w:r>
        <w:rPr>
          <w:noProof/>
          <w:lang w:eastAsia="tr-TR"/>
        </w:rPr>
        <w:pict>
          <v:shape id="_x0000_s1050" type="#_x0000_t32" style="position:absolute;margin-left:16.5pt;margin-top:30.15pt;width:57pt;height:1.5pt;flip:y;z-index:251667968" o:connectortype="straight"/>
        </w:pict>
      </w:r>
      <w:r>
        <w:rPr>
          <w:sz w:val="36"/>
          <w:szCs w:val="36"/>
        </w:rPr>
        <w:t xml:space="preserve">    +  16</w:t>
      </w:r>
    </w:p>
    <w:p w:rsidR="00193CE7" w:rsidRPr="00415F50" w:rsidRDefault="00193CE7" w:rsidP="00415F50">
      <w:pPr>
        <w:rPr>
          <w:rFonts w:ascii="Comic Sans MS" w:hAnsi="Comic Sans MS" w:cs="Comic Sans MS"/>
        </w:rPr>
      </w:pPr>
    </w:p>
    <w:sectPr w:rsidR="00193CE7" w:rsidRPr="00415F50" w:rsidSect="00E22CEA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CE7" w:rsidRDefault="00193CE7" w:rsidP="00E22CEA">
      <w:pPr>
        <w:spacing w:after="0" w:line="240" w:lineRule="auto"/>
      </w:pPr>
      <w:r>
        <w:separator/>
      </w:r>
    </w:p>
  </w:endnote>
  <w:endnote w:type="continuationSeparator" w:id="0">
    <w:p w:rsidR="00193CE7" w:rsidRDefault="00193CE7" w:rsidP="00E22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CE7" w:rsidRDefault="00193CE7" w:rsidP="00E22CEA">
      <w:pPr>
        <w:spacing w:after="0" w:line="240" w:lineRule="auto"/>
      </w:pPr>
      <w:r>
        <w:separator/>
      </w:r>
    </w:p>
  </w:footnote>
  <w:footnote w:type="continuationSeparator" w:id="0">
    <w:p w:rsidR="00193CE7" w:rsidRDefault="00193CE7" w:rsidP="00E22C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CE7" w:rsidRPr="004C7F53" w:rsidRDefault="00193CE7" w:rsidP="004C7F53">
    <w:pPr>
      <w:pStyle w:val="Header"/>
      <w:jc w:val="center"/>
      <w:rPr>
        <w:sz w:val="28"/>
        <w:szCs w:val="28"/>
      </w:rPr>
    </w:pPr>
    <w:r w:rsidRPr="004C7F53">
      <w:rPr>
        <w:sz w:val="28"/>
        <w:szCs w:val="28"/>
      </w:rPr>
      <w:t>HALİL ATAMAVCI İLKOKULU 1-F SINIFI MATEMATİK ÇALIŞMA SAYFASI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7746"/>
    <w:rsid w:val="00193CE7"/>
    <w:rsid w:val="002255CF"/>
    <w:rsid w:val="00365F3E"/>
    <w:rsid w:val="00415F50"/>
    <w:rsid w:val="004C7F53"/>
    <w:rsid w:val="005935F0"/>
    <w:rsid w:val="005C23A6"/>
    <w:rsid w:val="006A1257"/>
    <w:rsid w:val="006F1A27"/>
    <w:rsid w:val="007160D4"/>
    <w:rsid w:val="00A57746"/>
    <w:rsid w:val="00A92D9D"/>
    <w:rsid w:val="00B00537"/>
    <w:rsid w:val="00E22CEA"/>
    <w:rsid w:val="00EA6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63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57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774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E22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22CEA"/>
  </w:style>
  <w:style w:type="paragraph" w:styleId="Footer">
    <w:name w:val="footer"/>
    <w:basedOn w:val="Normal"/>
    <w:link w:val="FooterChar"/>
    <w:uiPriority w:val="99"/>
    <w:semiHidden/>
    <w:rsid w:val="00E22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22CEA"/>
  </w:style>
  <w:style w:type="character" w:styleId="Hyperlink">
    <w:name w:val="Hyperlink"/>
    <w:basedOn w:val="DefaultParagraphFont"/>
    <w:uiPriority w:val="99"/>
    <w:rsid w:val="005935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friendfeed.com/ktoker/like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1</Pages>
  <Words>26</Words>
  <Characters>153</Characters>
  <Application>Microsoft Office Outlook</Application>
  <DocSecurity>0</DocSecurity>
  <Lines>0</Lines>
  <Paragraphs>0</Paragraphs>
  <ScaleCrop>false</ScaleCrop>
  <Manager>www.sorubak.com</Manager>
  <Company>DeNeMe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sınıf</dc:creator>
  <cp:keywords>www.sorubak.com</cp:keywords>
  <dc:description>www.sorubak.com</dc:description>
  <cp:lastModifiedBy>EDANUR</cp:lastModifiedBy>
  <cp:revision>5</cp:revision>
  <cp:lastPrinted>2013-04-16T05:38:00Z</cp:lastPrinted>
  <dcterms:created xsi:type="dcterms:W3CDTF">2013-04-15T10:16:00Z</dcterms:created>
  <dcterms:modified xsi:type="dcterms:W3CDTF">2013-04-19T20:40:00Z</dcterms:modified>
  <cp:category>www.sorubak.com</cp:category>
  <cp:version>www.sorubak.com</cp:version>
</cp:coreProperties>
</file>