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6ACB" w:rsidRDefault="00766ACB">
      <w:r>
        <w:rPr>
          <w:noProof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margin-left:123.75pt;margin-top:-28.5pt;width:318pt;height:2in;z-index:251658240" adj="-2802,18653">
            <v:textbox>
              <w:txbxContent>
                <w:p w:rsidR="00766ACB" w:rsidRPr="003256A9" w:rsidRDefault="00766ACB" w:rsidP="00A777D9">
                  <w:pPr>
                    <w:jc w:val="center"/>
                    <w:rPr>
                      <w:rFonts w:ascii="Monotype Corsiva" w:hAnsi="Monotype Corsiva" w:cs="Monotype Corsiva"/>
                      <w:sz w:val="32"/>
                      <w:szCs w:val="32"/>
                    </w:rPr>
                  </w:pPr>
                  <w:r w:rsidRPr="003256A9">
                    <w:rPr>
                      <w:rFonts w:ascii="Monotype Corsiva" w:hAnsi="Monotype Corsiva" w:cs="Monotype Corsiva"/>
                      <w:sz w:val="32"/>
                      <w:szCs w:val="32"/>
                    </w:rPr>
                    <w:t>Arkadaşlar,problemleri önce anlayana kadar okuyalım</w:t>
                  </w:r>
                  <w:r>
                    <w:rPr>
                      <w:rFonts w:ascii="Monotype Corsiva" w:hAnsi="Monotype Corsiva" w:cs="Monotype Corsiva"/>
                      <w:sz w:val="32"/>
                      <w:szCs w:val="32"/>
                    </w:rPr>
                    <w:t>.</w:t>
                  </w:r>
                  <w:r w:rsidRPr="003256A9">
                    <w:rPr>
                      <w:rFonts w:ascii="Monotype Corsiva" w:hAnsi="Monotype Corsiva" w:cs="Monotype Corsiva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Monotype Corsiva" w:hAnsi="Monotype Corsiva" w:cs="Monotype Corsiva"/>
                      <w:sz w:val="32"/>
                      <w:szCs w:val="32"/>
                    </w:rPr>
                    <w:t xml:space="preserve">Sonra </w:t>
                  </w:r>
                  <w:r w:rsidRPr="003256A9">
                    <w:rPr>
                      <w:rFonts w:ascii="Monotype Corsiva" w:hAnsi="Monotype Corsiva" w:cs="Monotype Corsiva"/>
                      <w:sz w:val="32"/>
                      <w:szCs w:val="32"/>
                    </w:rPr>
                    <w:t>hangi işlemi yapacağımıza karar verelim.Anlaştık mı?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8" type="#_x0000_t75" style="position:absolute;margin-left:-5.25pt;margin-top:60pt;width:94.5pt;height:100.5pt;z-index:-251659264;visibility:visible" wrapcoords="-171 0 -171 21439 21600 21439 21600 0 -171 0">
            <v:imagedata r:id="rId7" o:title=""/>
            <w10:wrap type="tight"/>
          </v:shape>
        </w:pic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766ACB" w:rsidRDefault="00766ACB">
      <w:pPr>
        <w:sectPr w:rsidR="00766ACB" w:rsidSect="003256A9">
          <w:headerReference w:type="default" r:id="rId8"/>
          <w:footerReference w:type="default" r:id="rId9"/>
          <w:pgSz w:w="11906" w:h="16838"/>
          <w:pgMar w:top="720" w:right="720" w:bottom="720" w:left="720" w:header="708" w:footer="708" w:gutter="0"/>
          <w:cols w:num="2" w:sep="1" w:space="709"/>
          <w:docGrid w:linePitch="360"/>
        </w:sectPr>
      </w:pPr>
    </w:p>
    <w:p w:rsidR="00766ACB" w:rsidRDefault="00766ACB"/>
    <w:p w:rsidR="00766ACB" w:rsidRDefault="00766ACB"/>
    <w:p w:rsidR="00766ACB" w:rsidRDefault="00766ACB"/>
    <w:p w:rsidR="00766ACB" w:rsidRDefault="00766ACB">
      <w:hyperlink r:id="rId10" w:history="1">
        <w:r w:rsidRPr="006430ED">
          <w:rPr>
            <w:rStyle w:val="Hyperlink"/>
          </w:rPr>
          <w:t>www.sorubak.com</w:t>
        </w:r>
      </w:hyperlink>
      <w:r>
        <w:t xml:space="preserve"> 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1-</w:t>
      </w:r>
      <w:r w:rsidRPr="003256A9">
        <w:rPr>
          <w:rFonts w:ascii="Monotype Corsiva" w:hAnsi="Monotype Corsiva" w:cs="Monotype Corsiva"/>
          <w:sz w:val="32"/>
          <w:szCs w:val="32"/>
        </w:rPr>
        <w:t xml:space="preserve">Ahmet kamyonetin kasasındaki 18 karpuzu </w:t>
      </w:r>
      <w:r>
        <w:rPr>
          <w:rFonts w:ascii="Monotype Corsiva" w:hAnsi="Monotype Corsiva" w:cs="Monotype Corsiva"/>
          <w:sz w:val="32"/>
          <w:szCs w:val="32"/>
        </w:rPr>
        <w:t xml:space="preserve">sırayla </w:t>
      </w:r>
      <w:r w:rsidRPr="003256A9">
        <w:rPr>
          <w:rFonts w:ascii="Monotype Corsiva" w:hAnsi="Monotype Corsiva" w:cs="Monotype Corsiva"/>
          <w:sz w:val="32"/>
          <w:szCs w:val="32"/>
        </w:rPr>
        <w:t>babasına verir</w:t>
      </w:r>
      <w:r>
        <w:rPr>
          <w:rFonts w:ascii="Monotype Corsiva" w:hAnsi="Monotype Corsiva" w:cs="Monotype Corsiva"/>
          <w:sz w:val="32"/>
          <w:szCs w:val="32"/>
        </w:rPr>
        <w:t>ken 7 tanesini yanlışlıkla yere düşürdü.Sağlam karpuzların sayısı kaçtır?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2-Ecrin annesinin verdiği 14 fındığın 6 tanesini yedi.Ecrin’in kaç fındığı kaldı?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3-Vazoda 8 demet kırmızı,6 demet beyaz,3 demet sarı çiçek var.Vazoda kaç demet çiçek var?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4-Minibüste 14 yolcu oturuyor.3 yolcu ayakta duruyor.Minibüste kaç yolcu var?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5-Çetin’e babası 7,annesi 8 kalem aldı.Çetin’in kaç kalemi oldu?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6-Parkta oynayan 18 çocuktan 6 tanesi eve gitti.Geriye kaç çocuk kaldı?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7-Saklambaç oyununda ebe,13 arkadaşın-dan 7 tanesini buldu.Geriye bulacağı kaç kişi kaldı?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8-Okul taşıtından 7 öğrenci inince,taşıtta 6 öğrenci kaldı.Taşıtta kaç öğrenci vardı?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9-Müzede 11 et yiyen,8 ot yiyen dinozor maketi gördük.Kaç dinozor maketi gördük?</w:t>
      </w: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Default="00766ACB" w:rsidP="003256A9">
      <w:pPr>
        <w:rPr>
          <w:rFonts w:ascii="Monotype Corsiva" w:hAnsi="Monotype Corsiva" w:cs="Monotype Corsiva"/>
          <w:sz w:val="32"/>
          <w:szCs w:val="32"/>
        </w:rPr>
      </w:pPr>
    </w:p>
    <w:p w:rsidR="00766ACB" w:rsidRPr="003256A9" w:rsidRDefault="00766ACB" w:rsidP="003256A9">
      <w:pPr>
        <w:rPr>
          <w:rFonts w:ascii="Monotype Corsiva" w:hAnsi="Monotype Corsiva" w:cs="Monotype Corsiva"/>
          <w:sz w:val="32"/>
          <w:szCs w:val="32"/>
        </w:rPr>
      </w:pPr>
      <w:r>
        <w:rPr>
          <w:rFonts w:ascii="Monotype Corsiva" w:hAnsi="Monotype Corsiva" w:cs="Monotype Corsiva"/>
          <w:sz w:val="32"/>
          <w:szCs w:val="32"/>
        </w:rPr>
        <w:t>10-Satıcı tezgahında bulunan 16 elma şekerinden 7 tanesini satmıştır.Geriye kaç tane elma şekeri kalmıştır?</w:t>
      </w:r>
    </w:p>
    <w:sectPr w:rsidR="00766ACB" w:rsidRPr="003256A9" w:rsidSect="003256A9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6ACB" w:rsidRDefault="00766ACB" w:rsidP="00C6719E">
      <w:pPr>
        <w:spacing w:after="0" w:line="240" w:lineRule="auto"/>
      </w:pPr>
      <w:r>
        <w:separator/>
      </w:r>
    </w:p>
  </w:endnote>
  <w:endnote w:type="continuationSeparator" w:id="1">
    <w:p w:rsidR="00766ACB" w:rsidRDefault="00766ACB" w:rsidP="00C67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ACB" w:rsidRPr="003B0FBA" w:rsidRDefault="00766ACB">
    <w:pPr>
      <w:pStyle w:val="Footer"/>
      <w:rPr>
        <w:rFonts w:ascii="Monotype Corsiva" w:hAnsi="Monotype Corsiva" w:cs="Monotype Corsiva"/>
        <w:sz w:val="28"/>
        <w:szCs w:val="28"/>
      </w:rPr>
    </w:pPr>
    <w:r>
      <w:rPr>
        <w:rFonts w:ascii="Monotype Corsiva" w:hAnsi="Monotype Corsiva" w:cs="Monotype Corsiva"/>
        <w:sz w:val="28"/>
        <w:szCs w:val="28"/>
      </w:rPr>
      <w:tab/>
    </w:r>
    <w:r>
      <w:rPr>
        <w:rFonts w:ascii="Monotype Corsiva" w:hAnsi="Monotype Corsiva" w:cs="Monotype Corsiva"/>
        <w:sz w:val="28"/>
        <w:szCs w:val="28"/>
      </w:rPr>
      <w:tab/>
    </w:r>
    <w:r w:rsidRPr="003B0FBA">
      <w:rPr>
        <w:rFonts w:ascii="Monotype Corsiva" w:hAnsi="Monotype Corsiva" w:cs="Monotype Corsiva"/>
        <w:sz w:val="28"/>
        <w:szCs w:val="28"/>
      </w:rPr>
      <w:t>G.K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6ACB" w:rsidRDefault="00766ACB" w:rsidP="00C6719E">
      <w:pPr>
        <w:spacing w:after="0" w:line="240" w:lineRule="auto"/>
      </w:pPr>
      <w:r>
        <w:separator/>
      </w:r>
    </w:p>
  </w:footnote>
  <w:footnote w:type="continuationSeparator" w:id="1">
    <w:p w:rsidR="00766ACB" w:rsidRDefault="00766ACB" w:rsidP="00C67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6ACB" w:rsidRDefault="00766ACB">
    <w:pPr>
      <w:pStyle w:val="Header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8296150" o:spid="_x0000_s2049" type="#_x0000_t75" style="position:absolute;margin-left:0;margin-top:0;width:523.05pt;height:293.9pt;z-index:-25165619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D6542"/>
    <w:multiLevelType w:val="hybridMultilevel"/>
    <w:tmpl w:val="A0265A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256A9"/>
    <w:rsid w:val="00197F4B"/>
    <w:rsid w:val="001E65FA"/>
    <w:rsid w:val="00206B46"/>
    <w:rsid w:val="0028383C"/>
    <w:rsid w:val="002E0960"/>
    <w:rsid w:val="002F4CAA"/>
    <w:rsid w:val="003256A9"/>
    <w:rsid w:val="003B0FBA"/>
    <w:rsid w:val="004E5DA1"/>
    <w:rsid w:val="005E243F"/>
    <w:rsid w:val="0060209E"/>
    <w:rsid w:val="006430ED"/>
    <w:rsid w:val="00766ACB"/>
    <w:rsid w:val="00854437"/>
    <w:rsid w:val="009F17E0"/>
    <w:rsid w:val="00A777D9"/>
    <w:rsid w:val="00C6719E"/>
    <w:rsid w:val="00E856E5"/>
    <w:rsid w:val="00EA289D"/>
    <w:rsid w:val="00F12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383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256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256A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3256A9"/>
    <w:pPr>
      <w:ind w:left="720"/>
    </w:pPr>
  </w:style>
  <w:style w:type="paragraph" w:styleId="Header">
    <w:name w:val="header"/>
    <w:basedOn w:val="Normal"/>
    <w:link w:val="HeaderChar"/>
    <w:uiPriority w:val="99"/>
    <w:semiHidden/>
    <w:rsid w:val="00C67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6719E"/>
  </w:style>
  <w:style w:type="paragraph" w:styleId="Footer">
    <w:name w:val="footer"/>
    <w:basedOn w:val="Normal"/>
    <w:link w:val="FooterChar"/>
    <w:uiPriority w:val="99"/>
    <w:semiHidden/>
    <w:rsid w:val="00C67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6719E"/>
  </w:style>
  <w:style w:type="character" w:styleId="Hyperlink">
    <w:name w:val="Hyperlink"/>
    <w:basedOn w:val="DefaultParagraphFont"/>
    <w:uiPriority w:val="99"/>
    <w:rsid w:val="0085443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1</Pages>
  <Words>152</Words>
  <Characters>872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</dc:creator>
  <cp:keywords/>
  <dc:description>www.sorubak.com</dc:description>
  <dcterms:created xsi:type="dcterms:W3CDTF">2013-05-03T22:21:00Z</dcterms:created>
  <dcterms:modified xsi:type="dcterms:W3CDTF">2013-05-18T19:22:00Z</dcterms:modified>
</cp:coreProperties>
</file>