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108" w:rsidRPr="0004197B" w:rsidRDefault="00015108" w:rsidP="0004197B">
      <w:pPr>
        <w:pStyle w:val="NoSpacing"/>
        <w:jc w:val="center"/>
        <w:rPr>
          <w:rFonts w:ascii="Century Gothic" w:hAnsi="Century Gothic" w:cs="Century Gothic"/>
          <w:b/>
          <w:bCs/>
          <w:sz w:val="28"/>
          <w:szCs w:val="28"/>
        </w:rPr>
      </w:pPr>
      <w:r w:rsidRPr="0004197B">
        <w:rPr>
          <w:rFonts w:ascii="Century Gothic" w:hAnsi="Century Gothic" w:cs="Century Gothic"/>
          <w:b/>
          <w:bCs/>
          <w:sz w:val="28"/>
          <w:szCs w:val="28"/>
        </w:rPr>
        <w:t>KELEKÇİ GAZİ İLKOKULU 1/B SINIFI TÜRKÇE TESTİ</w:t>
      </w:r>
    </w:p>
    <w:p w:rsidR="00015108" w:rsidRPr="0004197B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  <w:sectPr w:rsidR="00015108" w:rsidRPr="0004197B" w:rsidSect="00A25F00">
          <w:headerReference w:type="default" r:id="rId7"/>
          <w:footerReference w:type="even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15108" w:rsidRPr="0004197B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 w:rsidRPr="0004197B">
        <w:rPr>
          <w:rFonts w:ascii="Century Gothic" w:hAnsi="Century Gothic" w:cs="Century Gothic"/>
          <w:sz w:val="28"/>
          <w:szCs w:val="28"/>
        </w:rPr>
        <w:t>1.  Aşağıdaki kelimelerden hangisi yanlış hecelenmiştir</w:t>
      </w:r>
      <w:r w:rsidRPr="00F013D7">
        <w:rPr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 w:rsidRPr="0004197B">
        <w:rPr>
          <w:rFonts w:ascii="Century Gothic" w:hAnsi="Century Gothic" w:cs="Century Gothic"/>
          <w:sz w:val="28"/>
          <w:szCs w:val="28"/>
        </w:rPr>
        <w:t>A)</w:t>
      </w:r>
      <w:r>
        <w:rPr>
          <w:rFonts w:ascii="Century Gothic" w:hAnsi="Century Gothic" w:cs="Century Gothic"/>
          <w:sz w:val="28"/>
          <w:szCs w:val="28"/>
        </w:rPr>
        <w:t xml:space="preserve"> </w:t>
      </w:r>
      <w:r w:rsidRPr="0004197B">
        <w:rPr>
          <w:rFonts w:ascii="Century Gothic" w:hAnsi="Century Gothic" w:cs="Century Gothic"/>
          <w:sz w:val="28"/>
          <w:szCs w:val="28"/>
        </w:rPr>
        <w:t>pan – si – yon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B) şik – ay – et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C) man – za – ra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hyperlink r:id="rId9" w:history="1">
        <w:r>
          <w:rPr>
            <w:rStyle w:val="Hyperlink"/>
            <w:rFonts w:ascii="Hand writing Mutlu" w:hAnsi="Hand writing Mutlu" w:cs="Hand writing Mutlu"/>
            <w:sz w:val="36"/>
            <w:szCs w:val="36"/>
          </w:rPr>
          <w:t>www.sorubak.com</w:t>
        </w:r>
      </w:hyperlink>
    </w:p>
    <w:p w:rsidR="00015108" w:rsidRPr="0004197B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2. Aşağıdaki kelimelerden hangisinin ikinci hecesi “-me” dir</w:t>
      </w:r>
      <w:r w:rsidRPr="00F013D7">
        <w:rPr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 w:rsidRPr="0004197B">
        <w:rPr>
          <w:rFonts w:ascii="Century Gothic" w:hAnsi="Century Gothic" w:cs="Century Gothic"/>
          <w:sz w:val="28"/>
          <w:szCs w:val="28"/>
        </w:rPr>
        <w:t>A)</w:t>
      </w:r>
      <w:r>
        <w:rPr>
          <w:rFonts w:ascii="Century Gothic" w:hAnsi="Century Gothic" w:cs="Century Gothic"/>
          <w:sz w:val="28"/>
          <w:szCs w:val="28"/>
        </w:rPr>
        <w:t xml:space="preserve"> dikilme     B) kemer    C) kamera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3. “</w:t>
      </w:r>
      <w:r w:rsidRPr="00332A0B">
        <w:rPr>
          <w:rFonts w:ascii="Century Gothic" w:hAnsi="Century Gothic" w:cs="Century Gothic"/>
          <w:b/>
          <w:bCs/>
          <w:sz w:val="28"/>
          <w:szCs w:val="28"/>
        </w:rPr>
        <w:t>Ameliyat</w:t>
      </w:r>
      <w:r>
        <w:rPr>
          <w:rFonts w:ascii="Century Gothic" w:hAnsi="Century Gothic" w:cs="Century Gothic"/>
          <w:sz w:val="28"/>
          <w:szCs w:val="28"/>
        </w:rPr>
        <w:t>” kelimesindeki hece sayı hangi seçenekte doğru verilmiştir</w:t>
      </w:r>
      <w:r w:rsidRPr="00F013D7">
        <w:rPr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4</w:t>
      </w:r>
      <w:r>
        <w:rPr>
          <w:rFonts w:ascii="Century Gothic" w:hAnsi="Century Gothic" w:cs="Century Gothic"/>
          <w:sz w:val="28"/>
          <w:szCs w:val="28"/>
        </w:rPr>
        <w:tab/>
      </w:r>
      <w:r>
        <w:rPr>
          <w:rFonts w:ascii="Century Gothic" w:hAnsi="Century Gothic" w:cs="Century Gothic"/>
          <w:sz w:val="28"/>
          <w:szCs w:val="28"/>
        </w:rPr>
        <w:tab/>
        <w:t>B)5</w:t>
      </w:r>
      <w:r>
        <w:rPr>
          <w:rFonts w:ascii="Century Gothic" w:hAnsi="Century Gothic" w:cs="Century Gothic"/>
          <w:sz w:val="28"/>
          <w:szCs w:val="28"/>
        </w:rPr>
        <w:tab/>
      </w:r>
      <w:r>
        <w:rPr>
          <w:rFonts w:ascii="Century Gothic" w:hAnsi="Century Gothic" w:cs="Century Gothic"/>
          <w:sz w:val="28"/>
          <w:szCs w:val="28"/>
        </w:rPr>
        <w:tab/>
        <w:t>C) 6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4. Aşağıdaki kelimelerden hangisi doğru hecelenmiştir</w:t>
      </w:r>
      <w:r w:rsidRPr="00F013D7">
        <w:rPr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ma – te – ma – tik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B) şam – piy – on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C) zür – af – a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5. Aşağıdaki kelimelerden hangisi 4 hecelidir</w:t>
      </w:r>
      <w:r w:rsidRPr="00F013D7">
        <w:rPr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 xml:space="preserve">A) yağmur    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 xml:space="preserve">B) tabanca  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C) leblebici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6. Aşağıdaki kelimelerden hangisi “</w:t>
      </w:r>
      <w:r w:rsidRPr="00332A0B">
        <w:rPr>
          <w:rFonts w:ascii="Century Gothic" w:hAnsi="Century Gothic" w:cs="Century Gothic"/>
          <w:b/>
          <w:bCs/>
          <w:sz w:val="28"/>
          <w:szCs w:val="28"/>
        </w:rPr>
        <w:t>il</w:t>
      </w:r>
      <w:r>
        <w:rPr>
          <w:rFonts w:ascii="Century Gothic" w:hAnsi="Century Gothic" w:cs="Century Gothic"/>
          <w:sz w:val="28"/>
          <w:szCs w:val="28"/>
        </w:rPr>
        <w:t>” hecesiyle başlar</w:t>
      </w:r>
      <w:r w:rsidRPr="00F013D7">
        <w:rPr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ilk</w:t>
      </w:r>
      <w:r>
        <w:rPr>
          <w:rFonts w:ascii="Century Gothic" w:hAnsi="Century Gothic" w:cs="Century Gothic"/>
          <w:sz w:val="28"/>
          <w:szCs w:val="28"/>
        </w:rPr>
        <w:tab/>
      </w:r>
      <w:r>
        <w:rPr>
          <w:rFonts w:ascii="Century Gothic" w:hAnsi="Century Gothic" w:cs="Century Gothic"/>
          <w:sz w:val="28"/>
          <w:szCs w:val="28"/>
        </w:rPr>
        <w:tab/>
        <w:t>B) ilik</w:t>
      </w:r>
      <w:r>
        <w:rPr>
          <w:rFonts w:ascii="Century Gothic" w:hAnsi="Century Gothic" w:cs="Century Gothic"/>
          <w:sz w:val="28"/>
          <w:szCs w:val="28"/>
        </w:rPr>
        <w:tab/>
      </w:r>
      <w:r>
        <w:rPr>
          <w:rFonts w:ascii="Century Gothic" w:hAnsi="Century Gothic" w:cs="Century Gothic"/>
          <w:sz w:val="28"/>
          <w:szCs w:val="28"/>
        </w:rPr>
        <w:tab/>
        <w:t>C) ilmihal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7. “</w:t>
      </w:r>
      <w:r w:rsidRPr="00332A0B">
        <w:rPr>
          <w:rFonts w:ascii="Century Gothic" w:hAnsi="Century Gothic" w:cs="Century Gothic"/>
          <w:b/>
          <w:bCs/>
          <w:sz w:val="28"/>
          <w:szCs w:val="28"/>
        </w:rPr>
        <w:t>Kaşındırmak</w:t>
      </w:r>
      <w:r>
        <w:rPr>
          <w:rFonts w:ascii="Century Gothic" w:hAnsi="Century Gothic" w:cs="Century Gothic"/>
          <w:sz w:val="28"/>
          <w:szCs w:val="28"/>
        </w:rPr>
        <w:t>” kelimesinin üçüncü hecesi aşağıdakilerden hangisidir</w:t>
      </w:r>
      <w:r w:rsidRPr="00F013D7">
        <w:rPr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şın</w:t>
      </w:r>
      <w:r>
        <w:rPr>
          <w:rFonts w:ascii="Century Gothic" w:hAnsi="Century Gothic" w:cs="Century Gothic"/>
          <w:sz w:val="28"/>
          <w:szCs w:val="28"/>
        </w:rPr>
        <w:tab/>
        <w:t>B)mak</w:t>
      </w:r>
      <w:r>
        <w:rPr>
          <w:rFonts w:ascii="Century Gothic" w:hAnsi="Century Gothic" w:cs="Century Gothic"/>
          <w:sz w:val="28"/>
          <w:szCs w:val="28"/>
        </w:rPr>
        <w:tab/>
        <w:t>C)dır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 xml:space="preserve">8. “ </w:t>
      </w:r>
      <w:r w:rsidRPr="00332A0B">
        <w:rPr>
          <w:rFonts w:ascii="Century Gothic" w:hAnsi="Century Gothic" w:cs="Century Gothic"/>
          <w:b/>
          <w:bCs/>
          <w:sz w:val="28"/>
          <w:szCs w:val="28"/>
        </w:rPr>
        <w:t>Afacan</w:t>
      </w:r>
      <w:r>
        <w:rPr>
          <w:rFonts w:ascii="Century Gothic" w:hAnsi="Century Gothic" w:cs="Century Gothic"/>
          <w:sz w:val="28"/>
          <w:szCs w:val="28"/>
        </w:rPr>
        <w:t>” kelimesi hangi seçenekte doğru hecelenmiştir</w:t>
      </w:r>
      <w:r w:rsidRPr="00F013D7">
        <w:rPr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Af – ac – an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B) A – fa – can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C) Af – a – can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9. “</w:t>
      </w:r>
      <w:r w:rsidRPr="00332A0B">
        <w:rPr>
          <w:rFonts w:ascii="Century Gothic" w:hAnsi="Century Gothic" w:cs="Century Gothic"/>
          <w:b/>
          <w:bCs/>
          <w:sz w:val="28"/>
          <w:szCs w:val="28"/>
        </w:rPr>
        <w:t>Sakla samanı, gelir zamanı</w:t>
      </w:r>
      <w:r>
        <w:rPr>
          <w:rFonts w:ascii="Century Gothic" w:hAnsi="Century Gothic" w:cs="Century Gothic"/>
          <w:sz w:val="28"/>
          <w:szCs w:val="28"/>
        </w:rPr>
        <w:t>” atasözü kaç hecelidir</w:t>
      </w:r>
      <w:r w:rsidRPr="006878FE">
        <w:rPr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9</w:t>
      </w:r>
      <w:r>
        <w:rPr>
          <w:rFonts w:ascii="Century Gothic" w:hAnsi="Century Gothic" w:cs="Century Gothic"/>
          <w:sz w:val="28"/>
          <w:szCs w:val="28"/>
        </w:rPr>
        <w:tab/>
      </w:r>
      <w:r>
        <w:rPr>
          <w:rFonts w:ascii="Century Gothic" w:hAnsi="Century Gothic" w:cs="Century Gothic"/>
          <w:sz w:val="28"/>
          <w:szCs w:val="28"/>
        </w:rPr>
        <w:tab/>
        <w:t>B) 10</w:t>
      </w:r>
      <w:r>
        <w:rPr>
          <w:rFonts w:ascii="Century Gothic" w:hAnsi="Century Gothic" w:cs="Century Gothic"/>
          <w:sz w:val="28"/>
          <w:szCs w:val="28"/>
        </w:rPr>
        <w:tab/>
      </w:r>
      <w:r>
        <w:rPr>
          <w:rFonts w:ascii="Century Gothic" w:hAnsi="Century Gothic" w:cs="Century Gothic"/>
          <w:sz w:val="28"/>
          <w:szCs w:val="28"/>
        </w:rPr>
        <w:tab/>
        <w:t>C) 11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10. Aşağıdaki kelimelerden hangisi tek heceli değildir</w:t>
      </w:r>
      <w:r w:rsidRPr="006878FE">
        <w:rPr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park</w:t>
      </w:r>
      <w:r>
        <w:rPr>
          <w:rFonts w:ascii="Century Gothic" w:hAnsi="Century Gothic" w:cs="Century Gothic"/>
          <w:sz w:val="28"/>
          <w:szCs w:val="28"/>
        </w:rPr>
        <w:tab/>
        <w:t>B) tren</w:t>
      </w:r>
      <w:r>
        <w:rPr>
          <w:rFonts w:ascii="Century Gothic" w:hAnsi="Century Gothic" w:cs="Century Gothic"/>
          <w:sz w:val="28"/>
          <w:szCs w:val="28"/>
        </w:rPr>
        <w:tab/>
        <w:t>C) renkli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11. Aşağıdaki cümlelerin hangisinin sonuna soru işareti konulmalıdır</w:t>
      </w:r>
      <w:r w:rsidRPr="00A25F00">
        <w:rPr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Veli ödevlerini yaptın mı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B) Çarşıdan eve kadar yürüdüm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C) Su sınırsız bir kaynaktır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 xml:space="preserve">12. Aşağıdaki kelimelerden hangisi </w:t>
      </w:r>
      <w:r w:rsidRPr="00A25F00">
        <w:rPr>
          <w:rFonts w:ascii="Century Gothic" w:hAnsi="Century Gothic" w:cs="Century Gothic"/>
          <w:b/>
          <w:bCs/>
          <w:sz w:val="28"/>
          <w:szCs w:val="28"/>
        </w:rPr>
        <w:t>doğru</w:t>
      </w:r>
      <w:r>
        <w:rPr>
          <w:rFonts w:ascii="Century Gothic" w:hAnsi="Century Gothic" w:cs="Century Gothic"/>
          <w:sz w:val="28"/>
          <w:szCs w:val="28"/>
        </w:rPr>
        <w:t xml:space="preserve"> yazılmıştır</w:t>
      </w:r>
      <w:r w:rsidRPr="00A25F00">
        <w:rPr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 tiren        B) tıraktör        C) eşek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 xml:space="preserve">13.  “ </w:t>
      </w:r>
      <w:r w:rsidRPr="00A25F00">
        <w:rPr>
          <w:rFonts w:ascii="Century Gothic" w:hAnsi="Century Gothic" w:cs="Century Gothic"/>
          <w:b/>
          <w:bCs/>
          <w:sz w:val="28"/>
          <w:szCs w:val="28"/>
        </w:rPr>
        <w:t>Kaliteli</w:t>
      </w:r>
      <w:r>
        <w:rPr>
          <w:rFonts w:ascii="Century Gothic" w:hAnsi="Century Gothic" w:cs="Century Gothic"/>
          <w:sz w:val="28"/>
          <w:szCs w:val="28"/>
        </w:rPr>
        <w:t xml:space="preserve">”  kelimesinde kaç tane </w:t>
      </w:r>
      <w:r w:rsidRPr="00A25F00">
        <w:rPr>
          <w:rFonts w:ascii="Century Gothic" w:hAnsi="Century Gothic" w:cs="Century Gothic"/>
          <w:b/>
          <w:bCs/>
          <w:sz w:val="28"/>
          <w:szCs w:val="28"/>
        </w:rPr>
        <w:t>harf</w:t>
      </w:r>
      <w:r>
        <w:rPr>
          <w:rFonts w:ascii="Century Gothic" w:hAnsi="Century Gothic" w:cs="Century Gothic"/>
          <w:sz w:val="28"/>
          <w:szCs w:val="28"/>
        </w:rPr>
        <w:t xml:space="preserve"> vardır</w:t>
      </w:r>
      <w:r w:rsidRPr="00A25F00">
        <w:rPr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8                 B)9             C) 10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14. “</w:t>
      </w:r>
      <w:r w:rsidRPr="00A25F00">
        <w:rPr>
          <w:rFonts w:ascii="Century Gothic" w:hAnsi="Century Gothic" w:cs="Century Gothic"/>
          <w:b/>
          <w:bCs/>
          <w:sz w:val="28"/>
          <w:szCs w:val="28"/>
        </w:rPr>
        <w:t>Taarruz</w:t>
      </w:r>
      <w:r>
        <w:rPr>
          <w:rFonts w:ascii="Century Gothic" w:hAnsi="Century Gothic" w:cs="Century Gothic"/>
          <w:sz w:val="28"/>
          <w:szCs w:val="28"/>
        </w:rPr>
        <w:t xml:space="preserve">” kelimesindeki </w:t>
      </w:r>
      <w:r w:rsidRPr="00A25F00">
        <w:rPr>
          <w:rFonts w:ascii="Century Gothic" w:hAnsi="Century Gothic" w:cs="Century Gothic"/>
          <w:b/>
          <w:bCs/>
          <w:sz w:val="28"/>
          <w:szCs w:val="28"/>
        </w:rPr>
        <w:t>sesli harfler</w:t>
      </w:r>
      <w:r>
        <w:rPr>
          <w:rFonts w:ascii="Century Gothic" w:hAnsi="Century Gothic" w:cs="Century Gothic"/>
          <w:sz w:val="28"/>
          <w:szCs w:val="28"/>
        </w:rPr>
        <w:t xml:space="preserve"> hangi seçenekte doğru sıralanmıştır</w:t>
      </w:r>
      <w:r w:rsidRPr="00A25F00">
        <w:rPr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t – r – r – z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B) a – a – u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C) Ta – ar – ruz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15. “ Hastalanmak” kelimesinde kaç tane sesli harf vardır</w:t>
      </w:r>
      <w:r w:rsidRPr="000060D1">
        <w:rPr>
          <w:rFonts w:ascii="Cambria" w:hAnsi="Cambria" w:cs="Cambria"/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1                B) 3                C) 4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16. Alfabemizin yedinci harfi aşağıdakilerden hangisidir</w:t>
      </w:r>
      <w:r w:rsidRPr="000060D1">
        <w:rPr>
          <w:rFonts w:ascii="Cambria" w:hAnsi="Cambria" w:cs="Cambria"/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e              B) f            C) g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17. Alfabemizde kaç tane sesli harf bulunur</w:t>
      </w:r>
      <w:r w:rsidRPr="000060D1">
        <w:rPr>
          <w:rFonts w:ascii="Cambria" w:hAnsi="Cambria" w:cs="Cambria"/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 xml:space="preserve">   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6                B) 7                     C)8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18. Özel isimler büyük harfle başlar. Aşağıdaki cümlelerin hangisinde bu kurala uyulmamıştır</w:t>
      </w:r>
      <w:r w:rsidRPr="000060D1">
        <w:rPr>
          <w:rFonts w:ascii="Cambria" w:hAnsi="Cambria" w:cs="Cambria"/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Bu telefonu Yeliz’den aldım.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B) Salih ile yusuf  çok iyi anlaşıyorlar.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C) Bu evde arkadaşım Zafer oturuyor.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19. “</w:t>
      </w:r>
      <w:r w:rsidRPr="00EF6299">
        <w:rPr>
          <w:rFonts w:ascii="Century Gothic" w:hAnsi="Century Gothic" w:cs="Century Gothic"/>
          <w:b/>
          <w:bCs/>
          <w:sz w:val="28"/>
          <w:szCs w:val="28"/>
        </w:rPr>
        <w:t>aldı, dokuz, arkadaşım, koyun</w:t>
      </w:r>
      <w:r>
        <w:rPr>
          <w:rFonts w:ascii="Century Gothic" w:hAnsi="Century Gothic" w:cs="Century Gothic"/>
          <w:sz w:val="28"/>
          <w:szCs w:val="28"/>
        </w:rPr>
        <w:t>” kelimelerini kullanarak anlamlı bir cümle üretsek bu cümle aşağıdakilerden hangisi olur</w:t>
      </w:r>
      <w:r w:rsidRPr="000060D1">
        <w:rPr>
          <w:rFonts w:ascii="Cambria" w:hAnsi="Cambria" w:cs="Cambria"/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Koyun arkadaşım dokuz aldı.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B) Arkadaşım dokuz koyun aldı.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C) Aldı dokuz arkadaşım koyun.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20. Aşağıdaki kelimelerden hangisinin sonuna “ r “ harfi eklediğimizde bir hayvan adı olur</w:t>
      </w:r>
      <w:r w:rsidRPr="000060D1">
        <w:rPr>
          <w:rFonts w:ascii="Cambria" w:hAnsi="Cambria" w:cs="Cambria"/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satı              B) batı           C) katı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21. “ Herkese saygılı davranmalıyız.” Cümlesinde kaç harf vardır</w:t>
      </w:r>
      <w:r w:rsidRPr="000060D1">
        <w:rPr>
          <w:rFonts w:ascii="Cambria" w:hAnsi="Cambria" w:cs="Cambria"/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A)27                B) 3                    C) 11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22. Aşağıdaki cümlelerin hangisinin sonuna nokta konulmalıdır</w:t>
      </w:r>
      <w:r w:rsidRPr="00AC3C7D">
        <w:rPr>
          <w:rFonts w:ascii="Cambria" w:hAnsi="Cambria" w:cs="Cambria"/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A)Bu kıyafeti beğendin mi</w:t>
      </w:r>
      <w:bookmarkStart w:id="0" w:name="_GoBack"/>
      <w:bookmarkEnd w:id="0"/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B) Ödevlerini neden yapmadın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C) Bisiklete binmeyi çok severim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23. Aşağıdaki cümlelerden hangisinde kesme işareti yanlış kullanılmıştır</w:t>
      </w:r>
      <w:r w:rsidRPr="00AC3C7D">
        <w:rPr>
          <w:rFonts w:ascii="Cambria" w:hAnsi="Cambria" w:cs="Cambria"/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Mustafa’nın kalemi çok güzel.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B) Bu kitap Ahme’tin mi</w:t>
      </w:r>
      <w:r w:rsidRPr="000060D1">
        <w:rPr>
          <w:rFonts w:ascii="Cambria" w:hAnsi="Cambria" w:cs="Cambria"/>
          <w:sz w:val="28"/>
          <w:szCs w:val="28"/>
        </w:rPr>
        <w:t>?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C) Remzi’nin oyuncakları çok eski.</w:t>
      </w:r>
    </w:p>
    <w:p w:rsidR="00015108" w:rsidRDefault="00015108" w:rsidP="0004197B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B82E4F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24. Aşağıdaki kelimelerden hangisi doğru yazılmıştır</w:t>
      </w:r>
      <w:r w:rsidRPr="000060D1">
        <w:rPr>
          <w:rFonts w:ascii="Cambria" w:hAnsi="Cambria" w:cs="Cambria"/>
          <w:sz w:val="28"/>
          <w:szCs w:val="28"/>
        </w:rPr>
        <w:t xml:space="preserve">? </w:t>
      </w:r>
    </w:p>
    <w:p w:rsidR="00015108" w:rsidRDefault="00015108" w:rsidP="00B82E4F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B82E4F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kiprit            B) kiprik           C) kirpi</w:t>
      </w:r>
    </w:p>
    <w:p w:rsidR="00015108" w:rsidRDefault="00015108" w:rsidP="00B82E4F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B82E4F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25. Aşağıdaki kelimelerden hangisi doğru yazılmıştır</w:t>
      </w:r>
      <w:r w:rsidRPr="000060D1">
        <w:rPr>
          <w:rFonts w:ascii="Cambria" w:hAnsi="Cambria" w:cs="Cambria"/>
          <w:sz w:val="28"/>
          <w:szCs w:val="28"/>
        </w:rPr>
        <w:t>?</w:t>
      </w:r>
    </w:p>
    <w:p w:rsidR="00015108" w:rsidRDefault="00015108" w:rsidP="00B82E4F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B82E4F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traktör        B) tiren          C) eyri</w:t>
      </w:r>
    </w:p>
    <w:p w:rsidR="00015108" w:rsidRDefault="00015108" w:rsidP="00B82E4F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B82E4F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26. “Hastalandığım için dün okula gelemedim.” cümlesini kuran bir öğrenci kaç gün okula gitmemiştir</w:t>
      </w:r>
      <w:r w:rsidRPr="000060D1">
        <w:rPr>
          <w:rFonts w:ascii="Cambria" w:hAnsi="Cambria" w:cs="Cambria"/>
          <w:sz w:val="28"/>
          <w:szCs w:val="28"/>
        </w:rPr>
        <w:t>?</w:t>
      </w:r>
    </w:p>
    <w:p w:rsidR="00015108" w:rsidRDefault="00015108" w:rsidP="00B82E4F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B82E4F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A)1                  B)2                C)3</w:t>
      </w:r>
    </w:p>
    <w:p w:rsidR="00015108" w:rsidRDefault="00015108" w:rsidP="00B82E4F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B82E4F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27. “Çarşıdan kırmızı bir kazak aldım.”  cümlesinde kazağın özelliğini belirten kelime hangisidir</w:t>
      </w:r>
      <w:r w:rsidRPr="000060D1">
        <w:rPr>
          <w:rFonts w:ascii="Cambria" w:hAnsi="Cambria" w:cs="Cambria"/>
          <w:sz w:val="28"/>
          <w:szCs w:val="28"/>
        </w:rPr>
        <w:t>?</w:t>
      </w:r>
    </w:p>
    <w:p w:rsidR="00015108" w:rsidRDefault="00015108" w:rsidP="00B82E4F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B82E4F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aldım       B) kırmızı      C) çarşıdan</w:t>
      </w:r>
    </w:p>
    <w:p w:rsidR="00015108" w:rsidRDefault="00015108" w:rsidP="00B82E4F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Default="00015108" w:rsidP="00B82E4F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28. “ Diş” kelimesinin çoğul olarak yazılışı hangi seçenekte verilmiştir</w:t>
      </w:r>
      <w:r w:rsidRPr="000060D1">
        <w:rPr>
          <w:rFonts w:ascii="Cambria" w:hAnsi="Cambria" w:cs="Cambria"/>
          <w:sz w:val="28"/>
          <w:szCs w:val="28"/>
        </w:rPr>
        <w:t>?</w:t>
      </w:r>
    </w:p>
    <w:p w:rsidR="00015108" w:rsidRDefault="00015108" w:rsidP="00B82E4F">
      <w:pPr>
        <w:pStyle w:val="NoSpacing"/>
        <w:rPr>
          <w:rFonts w:ascii="Century Gothic" w:hAnsi="Century Gothic" w:cs="Century Gothic"/>
          <w:sz w:val="28"/>
          <w:szCs w:val="28"/>
        </w:rPr>
      </w:pPr>
    </w:p>
    <w:p w:rsidR="00015108" w:rsidRPr="0004197B" w:rsidRDefault="00015108" w:rsidP="00B82E4F">
      <w:pPr>
        <w:pStyle w:val="NoSpacing"/>
        <w:rPr>
          <w:rFonts w:ascii="Century Gothic" w:hAnsi="Century Gothic" w:cs="Century Gothic"/>
          <w:sz w:val="28"/>
          <w:szCs w:val="28"/>
        </w:rPr>
      </w:pPr>
      <w:r>
        <w:rPr>
          <w:rFonts w:ascii="Century Gothic" w:hAnsi="Century Gothic" w:cs="Century Gothic"/>
          <w:sz w:val="28"/>
          <w:szCs w:val="28"/>
        </w:rPr>
        <w:t>A) Dişçi          B) Dişlek         C) Dişler</w:t>
      </w:r>
    </w:p>
    <w:sectPr w:rsidR="00015108" w:rsidRPr="0004197B" w:rsidSect="006F556F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108" w:rsidRDefault="00015108" w:rsidP="00A25F00">
      <w:pPr>
        <w:spacing w:after="0" w:line="240" w:lineRule="auto"/>
      </w:pPr>
      <w:r>
        <w:separator/>
      </w:r>
    </w:p>
  </w:endnote>
  <w:endnote w:type="continuationSeparator" w:id="0">
    <w:p w:rsidR="00015108" w:rsidRDefault="00015108" w:rsidP="00A25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108" w:rsidRDefault="00015108">
    <w:pPr>
      <w:pStyle w:val="Footer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108" w:rsidRDefault="00015108" w:rsidP="00A25F00">
      <w:pPr>
        <w:spacing w:after="0" w:line="240" w:lineRule="auto"/>
      </w:pPr>
      <w:r>
        <w:separator/>
      </w:r>
    </w:p>
  </w:footnote>
  <w:footnote w:type="continuationSeparator" w:id="0">
    <w:p w:rsidR="00015108" w:rsidRDefault="00015108" w:rsidP="00A25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108" w:rsidRDefault="00015108">
    <w:pPr>
      <w:pStyle w:val="Header"/>
    </w:pPr>
    <w:r>
      <w:t>Adı – Soyadı 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165383"/>
    <w:multiLevelType w:val="hybridMultilevel"/>
    <w:tmpl w:val="952EAD56"/>
    <w:lvl w:ilvl="0" w:tplc="9D009E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95A08"/>
    <w:multiLevelType w:val="hybridMultilevel"/>
    <w:tmpl w:val="CE1CB8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E7D66"/>
    <w:multiLevelType w:val="hybridMultilevel"/>
    <w:tmpl w:val="FA4CEC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9A142E"/>
    <w:multiLevelType w:val="hybridMultilevel"/>
    <w:tmpl w:val="696240DE"/>
    <w:lvl w:ilvl="0" w:tplc="1F30BCB2">
      <w:start w:val="1"/>
      <w:numFmt w:val="upperLetter"/>
      <w:lvlText w:val="%1)"/>
      <w:lvlJc w:val="left"/>
      <w:pPr>
        <w:ind w:left="750" w:hanging="39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960"/>
    <w:rsid w:val="000060D1"/>
    <w:rsid w:val="00015108"/>
    <w:rsid w:val="0004197B"/>
    <w:rsid w:val="000B4B48"/>
    <w:rsid w:val="00140336"/>
    <w:rsid w:val="00165D66"/>
    <w:rsid w:val="002D45F4"/>
    <w:rsid w:val="00332A0B"/>
    <w:rsid w:val="00442883"/>
    <w:rsid w:val="005427D9"/>
    <w:rsid w:val="005E6960"/>
    <w:rsid w:val="00607757"/>
    <w:rsid w:val="006878FE"/>
    <w:rsid w:val="006F556F"/>
    <w:rsid w:val="00741277"/>
    <w:rsid w:val="0090778C"/>
    <w:rsid w:val="009A2DDD"/>
    <w:rsid w:val="00A25F00"/>
    <w:rsid w:val="00AC3C7D"/>
    <w:rsid w:val="00B50692"/>
    <w:rsid w:val="00B82E4F"/>
    <w:rsid w:val="00C66EB1"/>
    <w:rsid w:val="00EF6299"/>
    <w:rsid w:val="00F013D7"/>
    <w:rsid w:val="00F65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EB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6F556F"/>
    <w:pPr>
      <w:ind w:left="720"/>
    </w:pPr>
  </w:style>
  <w:style w:type="paragraph" w:styleId="NoSpacing">
    <w:name w:val="No Spacing"/>
    <w:uiPriority w:val="99"/>
    <w:qFormat/>
    <w:rsid w:val="0004197B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rsid w:val="00A25F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25F00"/>
  </w:style>
  <w:style w:type="paragraph" w:styleId="Footer">
    <w:name w:val="footer"/>
    <w:basedOn w:val="Normal"/>
    <w:link w:val="FooterChar"/>
    <w:uiPriority w:val="99"/>
    <w:rsid w:val="00A25F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25F00"/>
  </w:style>
  <w:style w:type="character" w:styleId="Hyperlink">
    <w:name w:val="Hyperlink"/>
    <w:basedOn w:val="DefaultParagraphFont"/>
    <w:uiPriority w:val="99"/>
    <w:rsid w:val="00B5069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2</Pages>
  <Words>517</Words>
  <Characters>2952</Characters>
  <Application>Microsoft Office Outlook</Application>
  <DocSecurity>0</DocSecurity>
  <Lines>0</Lines>
  <Paragraphs>0</Paragraphs>
  <ScaleCrop>false</ScaleCrop>
  <Company>Katilimsiz.Com @ necooy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100</dc:creator>
  <cp:keywords>www.sorubak.com</cp:keywords>
  <dc:description>www.sorubak.com</dc:description>
  <cp:lastModifiedBy>EDANUR</cp:lastModifiedBy>
  <cp:revision>13</cp:revision>
  <dcterms:created xsi:type="dcterms:W3CDTF">2013-03-07T10:43:00Z</dcterms:created>
  <dcterms:modified xsi:type="dcterms:W3CDTF">2013-03-26T19:30:00Z</dcterms:modified>
  <cp:category>www.sorubak.com</cp:category>
</cp:coreProperties>
</file>