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955" w:rsidRDefault="00095955" w:rsidP="000F20E1">
      <w:pPr>
        <w:jc w:val="center"/>
        <w:rPr>
          <w:rFonts w:ascii="ALFABET98" w:hAnsi="ALFABET98" w:cs="ALFABET98"/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5.05pt;margin-top:6.2pt;width:96.55pt;height:21.4pt;z-index:251665408" strokecolor="#4bacc6" strokeweight="2.5pt">
            <v:shadow color="#868686"/>
            <v:textbox>
              <w:txbxContent>
                <w:p w:rsidR="00095955" w:rsidRDefault="00095955">
                  <w:r>
                    <w:t>Abdullah YAKUT</w:t>
                  </w:r>
                </w:p>
              </w:txbxContent>
            </v:textbox>
          </v:shape>
        </w:pict>
      </w:r>
      <w:r>
        <w:rPr>
          <w:rFonts w:ascii="ALFABET98 Tur" w:hAnsi="ALFABET98 Tur" w:cs="ALFABET98 Tur"/>
          <w:sz w:val="40"/>
          <w:szCs w:val="40"/>
        </w:rPr>
        <w:t xml:space="preserve">GEOMETRİK CİSİMLER </w:t>
      </w:r>
      <w:hyperlink r:id="rId4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</w:p>
    <w:p w:rsidR="00095955" w:rsidRDefault="00095955" w:rsidP="000F20E1">
      <w:pPr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9" o:spid="_x0000_s1027" type="#_x0000_t75" style="position:absolute;margin-left:277.1pt;margin-top:29.3pt;width:229.5pt;height:74.4pt;z-index:251663360;visibility:visible">
            <v:imagedata r:id="rId5" o:title=""/>
          </v:shape>
        </w:pict>
      </w:r>
      <w:r>
        <w:rPr>
          <w:rFonts w:ascii="ALFABET98 Tur" w:hAnsi="ALFABET98 Tur" w:cs="ALFABET98 Tur"/>
          <w:sz w:val="36"/>
          <w:szCs w:val="36"/>
        </w:rPr>
        <w:t>* Küreye benzeyen varlıkları işaretleyiniz.</w:t>
      </w:r>
    </w:p>
    <w:p w:rsidR="00095955" w:rsidRDefault="00095955" w:rsidP="000F20E1">
      <w:pPr>
        <w:tabs>
          <w:tab w:val="center" w:pos="5273"/>
        </w:tabs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 id="Resim 20" o:spid="_x0000_s1028" type="#_x0000_t75" style="position:absolute;margin-left:22.1pt;margin-top:.25pt;width:219.9pt;height:65.4pt;z-index:251664384;visibility:visible">
            <v:imagedata r:id="rId6" o:title=""/>
          </v:shape>
        </w:pict>
      </w:r>
      <w:r>
        <w:rPr>
          <w:rFonts w:ascii="ALFABET98" w:hAnsi="ALFABET98" w:cs="ALFABET98"/>
          <w:sz w:val="36"/>
          <w:szCs w:val="36"/>
        </w:rPr>
        <w:tab/>
      </w:r>
    </w:p>
    <w:p w:rsidR="00095955" w:rsidRDefault="00095955" w:rsidP="000F20E1">
      <w:pPr>
        <w:rPr>
          <w:rFonts w:ascii="ALFABET98" w:hAnsi="ALFABET98" w:cs="ALFABET98"/>
          <w:sz w:val="36"/>
          <w:szCs w:val="36"/>
        </w:rPr>
      </w:pPr>
    </w:p>
    <w:p w:rsidR="00095955" w:rsidRDefault="00095955" w:rsidP="007A5ACD">
      <w:pPr>
        <w:tabs>
          <w:tab w:val="left" w:pos="8616"/>
        </w:tabs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 id="Resim 6" o:spid="_x0000_s1029" type="#_x0000_t75" style="position:absolute;margin-left:465.5pt;margin-top:31.65pt;width:56.1pt;height:61.2pt;z-index:251652096;visibility:visible">
            <v:imagedata r:id="rId7" o:title=""/>
          </v:shape>
        </w:pict>
      </w:r>
      <w:r>
        <w:rPr>
          <w:noProof/>
          <w:lang w:eastAsia="tr-TR"/>
        </w:rPr>
        <w:pict>
          <v:shape id="Resim 5" o:spid="_x0000_s1030" type="#_x0000_t75" style="position:absolute;margin-left:299.3pt;margin-top:25.65pt;width:141.3pt;height:67.2pt;z-index:251651072;visibility:visible">
            <v:imagedata r:id="rId8" o:title=""/>
          </v:shape>
        </w:pict>
      </w:r>
      <w:r>
        <w:rPr>
          <w:noProof/>
          <w:lang w:eastAsia="tr-TR"/>
        </w:rPr>
        <w:pict>
          <v:shape id="Resim 3" o:spid="_x0000_s1031" type="#_x0000_t75" style="position:absolute;margin-left:1.7pt;margin-top:31.65pt;width:282.9pt;height:61.2pt;z-index:251650048;visibility:visible">
            <v:imagedata r:id="rId9" o:title=""/>
          </v:shape>
        </w:pict>
      </w:r>
      <w:r>
        <w:rPr>
          <w:rFonts w:ascii="ALFABET98" w:hAnsi="ALFABET98" w:cs="ALFABET98"/>
          <w:sz w:val="36"/>
          <w:szCs w:val="36"/>
        </w:rPr>
        <w:t>*</w:t>
      </w:r>
      <w:r>
        <w:rPr>
          <w:rFonts w:ascii="ALFABET98 Tur" w:hAnsi="ALFABET98 Tur" w:cs="ALFABET98 Tur"/>
          <w:sz w:val="36"/>
          <w:szCs w:val="36"/>
        </w:rPr>
        <w:t xml:space="preserve"> Küpe benzeyen varlıkları işaretleyiniz.</w:t>
      </w:r>
      <w:r>
        <w:rPr>
          <w:rFonts w:ascii="ALFABET98 Tur" w:hAnsi="ALFABET98 Tur" w:cs="ALFABET98 Tur"/>
          <w:sz w:val="36"/>
          <w:szCs w:val="36"/>
        </w:rPr>
        <w:tab/>
      </w:r>
    </w:p>
    <w:p w:rsidR="00095955" w:rsidRDefault="00095955" w:rsidP="007A5ACD">
      <w:pPr>
        <w:jc w:val="center"/>
        <w:rPr>
          <w:rFonts w:ascii="ALFABET98" w:hAnsi="ALFABET98" w:cs="ALFABET98"/>
          <w:sz w:val="36"/>
          <w:szCs w:val="36"/>
        </w:rPr>
      </w:pPr>
    </w:p>
    <w:p w:rsidR="00095955" w:rsidRDefault="00095955" w:rsidP="007A5ACD">
      <w:pPr>
        <w:rPr>
          <w:rFonts w:ascii="ALFABET98" w:hAnsi="ALFABET98" w:cs="ALFABET98"/>
          <w:sz w:val="36"/>
          <w:szCs w:val="36"/>
        </w:rPr>
      </w:pPr>
    </w:p>
    <w:p w:rsidR="00095955" w:rsidRDefault="00095955" w:rsidP="007A5ACD">
      <w:pPr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 id="Resim 18" o:spid="_x0000_s1032" type="#_x0000_t75" style="position:absolute;margin-left:414.2pt;margin-top:31.05pt;width:111pt;height:62.4pt;z-index:251662336;visibility:visible">
            <v:imagedata r:id="rId10" o:title=""/>
          </v:shape>
        </w:pict>
      </w:r>
      <w:r>
        <w:rPr>
          <w:noProof/>
          <w:lang w:eastAsia="tr-TR"/>
        </w:rPr>
        <w:pict>
          <v:shape id="Resim 8" o:spid="_x0000_s1033" type="#_x0000_t75" style="position:absolute;margin-left:185.9pt;margin-top:34.05pt;width:209.1pt;height:58.8pt;z-index:251654144;visibility:visible">
            <v:imagedata r:id="rId11" o:title=""/>
          </v:shape>
        </w:pict>
      </w:r>
      <w:r>
        <w:rPr>
          <w:noProof/>
          <w:lang w:eastAsia="tr-TR"/>
        </w:rPr>
        <w:pict>
          <v:shape id="Resim 7" o:spid="_x0000_s1034" type="#_x0000_t75" style="position:absolute;margin-left:4.7pt;margin-top:31.05pt;width:163.5pt;height:61.8pt;z-index:251653120;visibility:visible">
            <v:imagedata r:id="rId12" o:title=""/>
          </v:shape>
        </w:pict>
      </w:r>
      <w:r>
        <w:rPr>
          <w:rFonts w:ascii="ALFABET98 Tur" w:hAnsi="ALFABET98 Tur" w:cs="ALFABET98 Tur"/>
          <w:sz w:val="36"/>
          <w:szCs w:val="36"/>
        </w:rPr>
        <w:t>* Prizmaya benzeyen varlıkları işaretleyiniz.</w:t>
      </w:r>
    </w:p>
    <w:p w:rsidR="00095955" w:rsidRDefault="00095955" w:rsidP="006B0169">
      <w:pPr>
        <w:tabs>
          <w:tab w:val="left" w:pos="7968"/>
        </w:tabs>
        <w:rPr>
          <w:rFonts w:ascii="ALFABET98" w:hAnsi="ALFABET98" w:cs="ALFABET98"/>
          <w:sz w:val="36"/>
          <w:szCs w:val="36"/>
        </w:rPr>
      </w:pPr>
      <w:r>
        <w:rPr>
          <w:rFonts w:ascii="ALFABET98" w:hAnsi="ALFABET98" w:cs="ALFABET98"/>
          <w:sz w:val="36"/>
          <w:szCs w:val="36"/>
        </w:rPr>
        <w:tab/>
      </w:r>
      <w:r>
        <w:rPr>
          <w:rFonts w:ascii="ALFABET98" w:hAnsi="ALFABET98" w:cs="ALFABET98"/>
          <w:sz w:val="36"/>
          <w:szCs w:val="36"/>
        </w:rPr>
        <w:br w:type="textWrapping" w:clear="all"/>
      </w:r>
    </w:p>
    <w:p w:rsidR="00095955" w:rsidRDefault="00095955" w:rsidP="006B0169">
      <w:pPr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 id="Resim 12" o:spid="_x0000_s1035" type="#_x0000_t75" style="position:absolute;margin-left:320.3pt;margin-top:29pt;width:192.3pt;height:60.6pt;z-index:251657216;visibility:visible">
            <v:imagedata r:id="rId13" o:title=""/>
          </v:shape>
        </w:pict>
      </w:r>
      <w:r>
        <w:rPr>
          <w:noProof/>
          <w:lang w:eastAsia="tr-TR"/>
        </w:rPr>
        <w:pict>
          <v:shape id="Resim 11" o:spid="_x0000_s1036" type="#_x0000_t75" style="position:absolute;margin-left:201.5pt;margin-top:29pt;width:94.5pt;height:64.2pt;z-index:251656192;visibility:visible">
            <v:imagedata r:id="rId14" o:title=""/>
          </v:shape>
        </w:pict>
      </w:r>
      <w:r>
        <w:rPr>
          <w:rFonts w:ascii="ALFABET98 Tur" w:hAnsi="ALFABET98 Tur" w:cs="ALFABET98 Tur"/>
          <w:sz w:val="36"/>
          <w:szCs w:val="36"/>
        </w:rPr>
        <w:t>* Silindire benzeyen varlıkları işaretleyiniz.</w:t>
      </w:r>
    </w:p>
    <w:p w:rsidR="00095955" w:rsidRDefault="00095955" w:rsidP="006B0169">
      <w:pPr>
        <w:tabs>
          <w:tab w:val="left" w:pos="3540"/>
          <w:tab w:val="center" w:pos="5273"/>
        </w:tabs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 id="Resim 10" o:spid="_x0000_s1037" type="#_x0000_t75" style="position:absolute;margin-left:1.7pt;margin-top:0;width:184.5pt;height:55.1pt;z-index:251655168;visibility:visible">
            <v:imagedata r:id="rId15" o:title=""/>
          </v:shape>
        </w:pict>
      </w:r>
      <w:r>
        <w:rPr>
          <w:rFonts w:ascii="ALFABET98" w:hAnsi="ALFABET98" w:cs="ALFABET98"/>
          <w:sz w:val="36"/>
          <w:szCs w:val="36"/>
        </w:rPr>
        <w:tab/>
      </w:r>
      <w:r>
        <w:rPr>
          <w:rFonts w:ascii="ALFABET98" w:hAnsi="ALFABET98" w:cs="ALFABET98"/>
          <w:sz w:val="36"/>
          <w:szCs w:val="36"/>
        </w:rPr>
        <w:tab/>
      </w:r>
    </w:p>
    <w:p w:rsidR="00095955" w:rsidRDefault="00095955" w:rsidP="00383392">
      <w:pPr>
        <w:rPr>
          <w:rFonts w:ascii="ALFABET98" w:hAnsi="ALFABET98" w:cs="ALFABET98"/>
          <w:sz w:val="36"/>
          <w:szCs w:val="36"/>
        </w:rPr>
      </w:pPr>
    </w:p>
    <w:p w:rsidR="00095955" w:rsidRDefault="00095955" w:rsidP="00383392">
      <w:pPr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 id="Resim 14" o:spid="_x0000_s1038" type="#_x0000_t75" style="position:absolute;margin-left:236.3pt;margin-top:27.8pt;width:196.5pt;height:78pt;z-index:251659264;visibility:visible">
            <v:imagedata r:id="rId16" o:title=""/>
          </v:shape>
        </w:pict>
      </w:r>
      <w:r>
        <w:rPr>
          <w:rFonts w:ascii="ALFABET98" w:hAnsi="ALFABET98" w:cs="ALFABET98"/>
          <w:sz w:val="36"/>
          <w:szCs w:val="36"/>
        </w:rPr>
        <w:t xml:space="preserve">* Koniye </w:t>
      </w:r>
      <w:r>
        <w:rPr>
          <w:rFonts w:ascii="ALFABET98 Tur" w:hAnsi="ALFABET98 Tur" w:cs="ALFABET98 Tur"/>
          <w:sz w:val="36"/>
          <w:szCs w:val="36"/>
        </w:rPr>
        <w:t>benzeyen varlıkları işaretleyiniz.</w:t>
      </w:r>
    </w:p>
    <w:p w:rsidR="00095955" w:rsidRDefault="00095955" w:rsidP="00383392">
      <w:pPr>
        <w:tabs>
          <w:tab w:val="left" w:pos="4476"/>
          <w:tab w:val="left" w:pos="8856"/>
        </w:tabs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 id="Resim 16" o:spid="_x0000_s1039" type="#_x0000_t75" style="position:absolute;margin-left:447.5pt;margin-top:0;width:59.1pt;height:64.8pt;z-index:251660288;visibility:visible">
            <v:imagedata r:id="rId17" o:title=""/>
          </v:shape>
        </w:pict>
      </w:r>
      <w:r>
        <w:rPr>
          <w:noProof/>
          <w:lang w:eastAsia="tr-TR"/>
        </w:rPr>
        <w:pict>
          <v:shape id="Resim 13" o:spid="_x0000_s1040" type="#_x0000_t75" style="position:absolute;margin-left:1.7pt;margin-top:0;width:214.25pt;height:67.8pt;z-index:251658240;visibility:visible">
            <v:imagedata r:id="rId18" o:title=""/>
          </v:shape>
        </w:pict>
      </w:r>
      <w:r>
        <w:rPr>
          <w:rFonts w:ascii="ALFABET98" w:hAnsi="ALFABET98" w:cs="ALFABET98"/>
          <w:sz w:val="36"/>
          <w:szCs w:val="36"/>
        </w:rPr>
        <w:tab/>
      </w:r>
      <w:r>
        <w:rPr>
          <w:rFonts w:ascii="ALFABET98" w:hAnsi="ALFABET98" w:cs="ALFABET98"/>
          <w:sz w:val="36"/>
          <w:szCs w:val="36"/>
        </w:rPr>
        <w:tab/>
      </w:r>
    </w:p>
    <w:p w:rsidR="00095955" w:rsidRPr="00383392" w:rsidRDefault="00095955" w:rsidP="00383392">
      <w:pPr>
        <w:rPr>
          <w:rFonts w:ascii="ALFABET98" w:hAnsi="ALFABET98" w:cs="ALFABET98"/>
          <w:sz w:val="36"/>
          <w:szCs w:val="36"/>
        </w:rPr>
      </w:pPr>
    </w:p>
    <w:p w:rsidR="00095955" w:rsidRDefault="00095955" w:rsidP="00383392">
      <w:pPr>
        <w:rPr>
          <w:rFonts w:ascii="ALFABET98" w:hAnsi="ALFABET98" w:cs="ALFABET98"/>
          <w:sz w:val="36"/>
          <w:szCs w:val="36"/>
        </w:rPr>
      </w:pPr>
      <w:r>
        <w:rPr>
          <w:noProof/>
          <w:lang w:eastAsia="tr-TR"/>
        </w:rPr>
        <w:pict>
          <v:shape id="Resim 17" o:spid="_x0000_s1041" type="#_x0000_t75" style="position:absolute;margin-left:51.2pt;margin-top:29.55pt;width:431.4pt;height:140.4pt;z-index:251661312;visibility:visible">
            <v:imagedata r:id="rId19" o:title=""/>
          </v:shape>
        </w:pict>
      </w:r>
      <w:r>
        <w:rPr>
          <w:rFonts w:ascii="ALFABET98 Tur" w:hAnsi="ALFABET98 Tur" w:cs="ALFABET98 Tur"/>
          <w:sz w:val="36"/>
          <w:szCs w:val="36"/>
        </w:rPr>
        <w:t>* Aşağıdaki nesneleri, benzedikleri geometrik cisimlerle eşleştiriniz.</w:t>
      </w:r>
    </w:p>
    <w:p w:rsidR="00095955" w:rsidRDefault="00095955" w:rsidP="00383392">
      <w:pPr>
        <w:rPr>
          <w:rFonts w:ascii="ALFABET98" w:hAnsi="ALFABET98" w:cs="ALFABET98"/>
          <w:sz w:val="36"/>
          <w:szCs w:val="36"/>
        </w:rPr>
      </w:pPr>
    </w:p>
    <w:p w:rsidR="00095955" w:rsidRPr="00383392" w:rsidRDefault="00095955" w:rsidP="00383392">
      <w:pPr>
        <w:jc w:val="center"/>
        <w:rPr>
          <w:rFonts w:ascii="ALFABET98" w:hAnsi="ALFABET98" w:cs="ALFABET98"/>
          <w:sz w:val="36"/>
          <w:szCs w:val="36"/>
        </w:rPr>
      </w:pPr>
    </w:p>
    <w:sectPr w:rsidR="00095955" w:rsidRPr="00383392" w:rsidSect="000F20E1">
      <w:pgSz w:w="11906" w:h="16838"/>
      <w:pgMar w:top="680" w:right="680" w:bottom="567" w:left="680" w:header="709" w:footer="709" w:gutter="0"/>
      <w:pgBorders w:offsetFrom="page">
        <w:top w:val="starsBlack" w:sz="8" w:space="24" w:color="5F497A"/>
        <w:left w:val="starsBlack" w:sz="8" w:space="24" w:color="5F497A"/>
        <w:bottom w:val="starsBlack" w:sz="8" w:space="24" w:color="5F497A"/>
        <w:right w:val="starsBlack" w:sz="8" w:space="24" w:color="5F497A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0E1"/>
    <w:rsid w:val="0001547C"/>
    <w:rsid w:val="00095955"/>
    <w:rsid w:val="00095B0C"/>
    <w:rsid w:val="000F20E1"/>
    <w:rsid w:val="001F600E"/>
    <w:rsid w:val="002E4F78"/>
    <w:rsid w:val="00383392"/>
    <w:rsid w:val="005A7DEC"/>
    <w:rsid w:val="006A07F3"/>
    <w:rsid w:val="006B0169"/>
    <w:rsid w:val="00717263"/>
    <w:rsid w:val="00723156"/>
    <w:rsid w:val="007A5ACD"/>
    <w:rsid w:val="00974A22"/>
    <w:rsid w:val="009C0482"/>
    <w:rsid w:val="00D37650"/>
    <w:rsid w:val="00EC0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F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20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C0E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</Pages>
  <Words>60</Words>
  <Characters>344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EDANUR</cp:lastModifiedBy>
  <cp:revision>2</cp:revision>
  <dcterms:created xsi:type="dcterms:W3CDTF">2013-04-15T07:56:00Z</dcterms:created>
  <dcterms:modified xsi:type="dcterms:W3CDTF">2013-04-17T20:50:00Z</dcterms:modified>
  <cp:category>www.sorubak.com</cp:category>
</cp:coreProperties>
</file>