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9B" w:rsidRPr="007B678B" w:rsidRDefault="00D8709B" w:rsidP="007B678B">
      <w:pPr>
        <w:jc w:val="center"/>
        <w:rPr>
          <w:b/>
          <w:bCs/>
          <w:u w:val="single"/>
        </w:rPr>
      </w:pPr>
      <w:r w:rsidRPr="007B678B">
        <w:rPr>
          <w:b/>
          <w:bCs/>
          <w:u w:val="single"/>
        </w:rPr>
        <w:t>ÖLÇÜLER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jc w:val="center"/>
        <w:rPr>
          <w:b/>
          <w:bCs/>
        </w:rPr>
      </w:pPr>
      <w:r w:rsidRPr="007B678B">
        <w:rPr>
          <w:b/>
          <w:bCs/>
        </w:rPr>
        <w:t>DOĞAL UZUNLUK ÖLÇÜLERİ</w:t>
      </w:r>
    </w:p>
    <w:p w:rsidR="00D8709B" w:rsidRPr="007B678B" w:rsidRDefault="00D8709B" w:rsidP="007B678B">
      <w:pPr>
        <w:jc w:val="center"/>
        <w:rPr>
          <w:b/>
          <w:bCs/>
          <w:color w:val="000000"/>
        </w:rPr>
      </w:pPr>
      <w:r w:rsidRPr="007B678B">
        <w:rPr>
          <w:b/>
          <w:bCs/>
          <w:color w:val="000000"/>
        </w:rPr>
        <w:t>Aşağıdaki uzunlukları siz de gösteriniz.</w:t>
      </w:r>
    </w:p>
    <w:p w:rsidR="00D8709B" w:rsidRPr="007B678B" w:rsidRDefault="00D8709B" w:rsidP="007B678B">
      <w:pPr>
        <w:rPr>
          <w:b/>
          <w:bCs/>
          <w:color w:val="000000"/>
        </w:rPr>
      </w:pPr>
    </w:p>
    <w:p w:rsidR="00D8709B" w:rsidRPr="007B678B" w:rsidRDefault="00D8709B" w:rsidP="007B678B">
      <w:pPr>
        <w:tabs>
          <w:tab w:val="left" w:pos="7440"/>
        </w:tabs>
        <w:rPr>
          <w:b/>
          <w:bCs/>
        </w:rPr>
      </w:pPr>
      <w:r>
        <w:rPr>
          <w:noProof/>
        </w:rPr>
        <w:pict>
          <v:line id="_x0000_s1026" style="position:absolute;z-index:251651072" from="189pt,11.4pt" to="189pt,83.4pt">
            <v:stroke dashstyle="dash"/>
          </v:line>
        </w:pict>
      </w:r>
      <w:r>
        <w:rPr>
          <w:noProof/>
        </w:rPr>
        <w:pict>
          <v:line id="_x0000_s1027" style="position:absolute;z-index:251643904" from="108pt,11.4pt" to="189pt,11.4pt">
            <v:stroke startarrow="block" endarrow="block"/>
          </v:line>
        </w:pict>
      </w:r>
      <w:r>
        <w:rPr>
          <w:noProof/>
        </w:rPr>
        <w:pict>
          <v:line id="_x0000_s1028" style="position:absolute;z-index:251649024" from="108pt,11.4pt" to="108pt,74.4pt">
            <v:stroke dashstyle="dash"/>
          </v:line>
        </w:pict>
      </w:r>
      <w:r w:rsidRPr="007B678B">
        <w:rPr>
          <w:b/>
          <w:bCs/>
        </w:rPr>
        <w:tab/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tabs>
          <w:tab w:val="left" w:pos="5625"/>
        </w:tabs>
        <w:rPr>
          <w:b/>
          <w:bCs/>
        </w:rPr>
      </w:pPr>
      <w:r>
        <w:rPr>
          <w:noProof/>
        </w:rPr>
        <w:pict>
          <v:line id="_x0000_s1029" style="position:absolute;z-index:251646976" from="36pt,1.8pt" to="36pt,37.8pt">
            <v:stroke dashstyle="dash"/>
          </v:line>
        </w:pict>
      </w:r>
      <w:r>
        <w:rPr>
          <w:noProof/>
        </w:rPr>
        <w:pict>
          <v:line id="_x0000_s1030" style="position:absolute;z-index:251648000" from="45pt,1.8pt" to="45pt,37.8pt">
            <v:stroke dashstyle="dash"/>
          </v:line>
        </w:pict>
      </w:r>
      <w:r>
        <w:rPr>
          <w:noProof/>
        </w:rPr>
        <w:pict>
          <v:line id="_x0000_s1031" style="position:absolute;flip:y;z-index:251642880" from="27pt,1.8pt" to="54pt,3.6pt">
            <v:stroke startarrow="block" endarrow="block"/>
          </v:line>
        </w:pict>
      </w:r>
      <w:r w:rsidRPr="007B678B">
        <w:rPr>
          <w:b/>
          <w:bCs/>
        </w:rPr>
        <w:tab/>
      </w: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3pt;margin-top:78pt;width:126pt;height:36pt;z-index:251658240" stroked="f">
            <v:textbox style="mso-next-textbox:#_x0000_s1032">
              <w:txbxContent>
                <w:p w:rsidR="00D8709B" w:rsidRPr="00B70770" w:rsidRDefault="00D8709B" w:rsidP="007B678B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80pt;margin-top:42pt;width:9pt;height:54pt;z-index:251659264" stroked="f">
            <v:textbox style="mso-next-textbox:#_x0000_s1033">
              <w:txbxContent>
                <w:p w:rsidR="00D8709B" w:rsidRDefault="00D8709B" w:rsidP="007B678B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89pt;margin-top:24pt;width:99pt;height:63pt;z-index:251657216" stroked="f">
            <v:textbox style="mso-next-textbox:#_x0000_s1034">
              <w:txbxContent>
                <w:p w:rsidR="00D8709B" w:rsidRDefault="00D8709B" w:rsidP="007B678B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9pt;margin-top:78pt;width:36pt;height:18pt;z-index:251656192" stroked="f">
            <v:textbox style="mso-next-textbox:#_x0000_s1035">
              <w:txbxContent>
                <w:p w:rsidR="00D8709B" w:rsidRDefault="00D8709B" w:rsidP="007B678B"/>
              </w:txbxContent>
            </v:textbox>
          </v:shape>
        </w:pict>
      </w:r>
      <w:r w:rsidRPr="007B678B">
        <w:rPr>
          <w:b/>
          <w:bCs/>
        </w:rPr>
        <w:t xml:space="preserve">      </w:t>
      </w:r>
      <w:r w:rsidRPr="00040780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32.25pt;height:84.75pt;visibility:visible">
            <v:imagedata r:id="rId4" o:title=""/>
          </v:shape>
        </w:pict>
      </w:r>
      <w:r w:rsidRPr="007B678B">
        <w:rPr>
          <w:b/>
          <w:bCs/>
        </w:rPr>
        <w:t xml:space="preserve">                    </w:t>
      </w:r>
      <w:r w:rsidRPr="00040780">
        <w:rPr>
          <w:b/>
          <w:bCs/>
          <w:noProof/>
        </w:rPr>
        <w:pict>
          <v:shape id="Resim 2" o:spid="_x0000_i1026" type="#_x0000_t75" style="width:147pt;height:100.5pt;visibility:visible">
            <v:imagedata r:id="rId5" o:title=""/>
          </v:shape>
        </w:pict>
      </w:r>
      <w:r w:rsidRPr="007B678B">
        <w:rPr>
          <w:b/>
          <w:bCs/>
        </w:rPr>
        <w:t xml:space="preserve"> 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   parmak                      karış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line id="_x0000_s1036" style="position:absolute;z-index:251652096" from="198pt,3.5pt" to="198pt,30.5pt">
            <v:stroke dashstyle="dash"/>
          </v:line>
        </w:pict>
      </w:r>
      <w:r>
        <w:rPr>
          <w:noProof/>
        </w:rPr>
        <w:pict>
          <v:line id="_x0000_s1037" style="position:absolute;z-index:251645952" from="27pt,3.5pt" to="198pt,3.5pt">
            <v:stroke startarrow="block" endarrow="block"/>
          </v:line>
        </w:pict>
      </w:r>
      <w:r>
        <w:rPr>
          <w:noProof/>
        </w:rPr>
        <w:pict>
          <v:line id="_x0000_s1038" style="position:absolute;z-index:251653120" from="27pt,3.5pt" to="27pt,48.5pt">
            <v:stroke dashstyle="dash"/>
          </v:line>
        </w:pict>
      </w: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line id="_x0000_s1039" style="position:absolute;z-index:251655168" from="333pt,115.7pt" to="333pt,142.7pt">
            <v:stroke dashstyle="dash"/>
          </v:line>
        </w:pict>
      </w:r>
      <w:r>
        <w:rPr>
          <w:noProof/>
        </w:rPr>
        <w:pict>
          <v:line id="_x0000_s1040" style="position:absolute;z-index:251654144" from="378pt,106.7pt" to="378pt,151.7pt">
            <v:stroke dashstyle="dash"/>
          </v:line>
        </w:pict>
      </w:r>
      <w:r w:rsidRPr="007B678B">
        <w:rPr>
          <w:b/>
          <w:bCs/>
        </w:rPr>
        <w:t xml:space="preserve">         </w:t>
      </w:r>
      <w:r w:rsidRPr="00040780">
        <w:rPr>
          <w:b/>
          <w:bCs/>
          <w:noProof/>
        </w:rPr>
        <w:pict>
          <v:shape id="_x0000_i1027" type="#_x0000_t75" style="width:197.25pt;height:119.25pt;visibility:visible">
            <v:imagedata r:id="rId6" o:title=""/>
          </v:shape>
        </w:pict>
      </w:r>
      <w:r w:rsidRPr="007B678B">
        <w:rPr>
          <w:b/>
          <w:bCs/>
        </w:rPr>
        <w:t xml:space="preserve">                            </w:t>
      </w:r>
      <w:r w:rsidRPr="00040780">
        <w:rPr>
          <w:b/>
          <w:bCs/>
          <w:noProof/>
        </w:rPr>
        <w:pict>
          <v:shape id="Resim 4" o:spid="_x0000_i1028" type="#_x0000_t75" style="width:76.5pt;height:130.5pt;visibility:visible">
            <v:imagedata r:id="rId7" o:title=""/>
          </v:shape>
        </w:pict>
      </w: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line id="_x0000_s1041" style="position:absolute;z-index:251644928" from="333pt,11.55pt" to="378pt,11.55pt">
            <v:stroke startarrow="block" endarrow="block"/>
          </v:line>
        </w:pic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                         kulaç                                                         adım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Bazı uzunlukları ölçerken,doğal uzunluk ölçülerini kullanırız.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Bunlar :    PARMAK – KARIŞ – KULAÇ – ADIM  - AYAK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tabs>
          <w:tab w:val="left" w:pos="1880"/>
        </w:tabs>
        <w:jc w:val="center"/>
        <w:rPr>
          <w:b/>
          <w:bCs/>
          <w:u w:val="single"/>
        </w:rPr>
      </w:pPr>
      <w:r w:rsidRPr="007B678B">
        <w:rPr>
          <w:b/>
          <w:bCs/>
          <w:u w:val="single"/>
        </w:rPr>
        <w:t>Parmak</w:t>
      </w: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group id="_x0000_s1042" style="position:absolute;margin-left:84.6pt;margin-top:-6pt;width:10.8pt;height:1in;rotation:90;z-index:-251656192" coordorigin="3522,2034" coordsize="126,697">
            <v:shape id="_x0000_s1043" style="position:absolute;left:3555;top:2034;width:63;height:69" coordsize="63,69" path="m33,l43,19r7,20l58,57r5,12l52,69r-9,l32,69r-10,l13,69r-7,l2,69,,69,10,50,21,28,30,8,33,xe" fillcolor="lime" strokecolor="#33c">
              <v:path arrowok="t"/>
            </v:shape>
            <v:shape id="_x0000_s1044" style="position:absolute;left:3522;top:2171;width:126;height:554" coordsize="126,554" path="m126,2r,90l126,272r,176l126,527r-6,6l113,541r-7,7l99,554r-3,l90,554r-11,l68,554r-13,l44,554r-6,l35,554r-8,-8l19,540r-8,-7l,526,,,8,14r9,11l27,37r8,11l46,32,54,19r7,-8l66,r8,14l83,25r8,12l99,48r7,-16l115,18,123,7r3,-5xe" fillcolor="lime" strokecolor="#33c">
              <v:path arrowok="t"/>
            </v:shape>
            <v:shape id="_x0000_s1045" style="position:absolute;left:3550;top:2203;width:13;height:6" coordsize="13,6" path="m13,6l11,1,7,,2,1,,6r13,xe" fillcolor="lime" strokecolor="#33c">
              <v:path arrowok="t"/>
            </v:shape>
            <v:shape id="_x0000_s1046" style="position:absolute;left:3550;top:2209;width:13;height:516" coordsize="13,516" path="m13,516r,-74l13,273,13,98,13,,,,,98,,273,,442r,74l13,516xe" fillcolor="lime" strokecolor="#33c">
              <v:path arrowok="t"/>
            </v:shape>
            <v:shape id="_x0000_s1047" style="position:absolute;left:3550;top:2725;width:13;height:6" coordsize="13,6" path="m,l2,5,7,6,11,5,13,,,xe" fillcolor="lime" strokecolor="#33c">
              <v:path arrowok="t"/>
            </v:shape>
            <v:shape id="_x0000_s1048" style="position:absolute;left:3615;top:2203;width:13;height:6" coordsize="13,6" path="m13,6l11,1,6,,2,1,,6r13,xe" fillcolor="lime" strokecolor="#33c">
              <v:path arrowok="t"/>
            </v:shape>
            <v:shape id="_x0000_s1049" style="position:absolute;left:3615;top:2209;width:13;height:516" coordsize="13,516" path="m6,516r7,l13,,,,,516r6,xe" fillcolor="lime" strokecolor="#33c">
              <v:path arrowok="t"/>
            </v:shape>
            <v:shape id="_x0000_s1050" style="position:absolute;left:3615;top:2725;width:13;height:6" coordsize="13,6" path="m,l2,5,6,6,11,5,13,,,xe" fillcolor="lime" strokecolor="#33c">
              <v:path arrowok="t"/>
            </v:shape>
            <v:shape id="_x0000_s1051" style="position:absolute;left:3522;top:2103;width:126;height:116" coordsize="126,116" path="m126,70r-3,5l115,86r-9,14l99,116,91,105,83,93,74,82,66,68,61,79r-7,8l46,100,35,116,27,105,17,93,8,82,,68,33,r2,l39,r8,l55,,66,,76,,87,r9,l126,70xe" fillcolor="lime" strokecolor="#33c">
              <v:path arrowok="t"/>
            </v:shape>
          </v:group>
        </w:pict>
      </w:r>
      <w:r w:rsidRPr="007B678B">
        <w:rPr>
          <w:b/>
          <w:bCs/>
        </w:rPr>
        <w:t xml:space="preserve">                </w:t>
      </w:r>
      <w:r w:rsidRPr="00040780">
        <w:rPr>
          <w:b/>
          <w:bCs/>
          <w:noProof/>
        </w:rPr>
        <w:pict>
          <v:shape id="Resim 30" o:spid="_x0000_i1029" type="#_x0000_t75" style="width:113.25pt;height:76.5pt;visibility:visible">
            <v:imagedata r:id="rId8" o:title=""/>
          </v:shape>
        </w:pic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Kaleminizin boyunu ölçünüz. Kaç parmak geldiğini söyleyiniz.</w:t>
      </w: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jc w:val="center"/>
        <w:rPr>
          <w:b/>
          <w:bCs/>
          <w:u w:val="single"/>
        </w:rPr>
      </w:pPr>
      <w:r>
        <w:rPr>
          <w:noProof/>
        </w:rPr>
        <w:pict>
          <v:line id="_x0000_s1052" style="position:absolute;left:0;text-align:left;z-index:251661312" from="18pt,-4.2pt" to="378pt,-4.2pt"/>
        </w:pict>
      </w:r>
      <w:r w:rsidRPr="007B678B">
        <w:rPr>
          <w:b/>
          <w:bCs/>
          <w:u w:val="single"/>
        </w:rPr>
        <w:t>Karış</w:t>
      </w: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shape id="_x0000_s1053" style="position:absolute;margin-left:146.7pt;margin-top:68.35pt;width:18.2pt;height:110.15pt;z-index:251664384" coordsize="311,1299" path="m,1299l,503,311,r,659l,1299xe" fillcolor="#f90" strokeweight="1pt">
            <v:fill color2="fill darken(194)" focusposition=".5,.5" focussize="" method="linear sigma" focus="100%" type="gradientRadial"/>
            <v:path arrowok="t"/>
          </v:shape>
        </w:pict>
      </w:r>
      <w:r>
        <w:rPr>
          <w:noProof/>
        </w:rPr>
        <w:pict>
          <v:rect id="_x0000_s1054" style="position:absolute;margin-left:-5.95pt;margin-top:106.9pt;width:152.65pt;height:69.8pt;z-index:251663360" fillcolor="#f90" strokeweight="1pt">
            <v:fill color2="fill darken(194)" focusposition=".5,.5" focussize="" method="linear sigma" focus="100%" type="gradientRadial"/>
          </v:rect>
        </w:pict>
      </w:r>
      <w:r>
        <w:rPr>
          <w:noProof/>
        </w:rPr>
        <w:pict>
          <v:group id="_x0000_s1055" style="position:absolute;margin-left:-6pt;margin-top:68.25pt;width:172pt;height:50.7pt;z-index:251662336" coordorigin="2021,2287" coordsize="2950,598">
            <v:shape id="_x0000_s1056" style="position:absolute;left:2021;top:2287;width:2948;height:503" coordsize="2948,503" path="m479,l2948,,2649,503,,503,479,xe" fillcolor="#f90" strokeweight="1pt">
              <v:fill color2="fill darken(194)" focusposition=".5,.5" focussize="" method="linear sigma" focus="100%" type="gradientRadial"/>
              <v:path arrowok="t"/>
            </v:shape>
            <v:rect id="_x0000_s1057" style="position:absolute;left:2022;top:2791;width:2647;height:94" fillcolor="#f90" strokeweight="1pt">
              <v:fill color2="fill darken(194)" focusposition=".5,.5" focussize="" method="linear sigma" focus="100%" type="gradientRadial"/>
            </v:rect>
            <v:shape id="_x0000_s1058" style="position:absolute;left:4672;top:2288;width:299;height:597" coordsize="299,597" path="m,597l,502,299,r-1,79l,597xe" fillcolor="#f90" strokeweight="1pt">
              <v:fill color2="fill darken(194)" focusposition=".5,.5" focussize="" method="linear sigma" focus="100%" type="gradientRadial"/>
              <v:path arrowok="t"/>
            </v:shape>
          </v:group>
        </w:pict>
      </w:r>
      <w:r w:rsidRPr="007B678B">
        <w:rPr>
          <w:b/>
          <w:bCs/>
        </w:rPr>
        <w:t xml:space="preserve">          </w:t>
      </w:r>
      <w:r w:rsidRPr="00040780">
        <w:rPr>
          <w:b/>
          <w:bCs/>
          <w:noProof/>
        </w:rPr>
        <w:pict>
          <v:shape id="Resim 91" o:spid="_x0000_i1030" type="#_x0000_t75" style="width:106.5pt;height:124.5pt;visibility:visible">
            <v:imagedata r:id="rId9" o:title=""/>
          </v:shape>
        </w:pic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                        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group id="_x0000_s1059" style="position:absolute;margin-left:99pt;margin-top:.55pt;width:10.95pt;height:36pt;z-index:-251650048" coordorigin="2368,3567" coordsize="151,223">
            <v:shape id="_x0000_s1060" style="position:absolute;left:2480;top:3598;width:39;height:192" coordsize="39,192" path="m,192l,24,39,r,154l,192xe" fillcolor="#f90" strokeweight="1pt">
              <v:fill color2="fill darken(194)" focusposition=".5,.5" focussize="" method="linear sigma" focus="100%" type="gradientRadial"/>
              <v:path arrowok="t"/>
            </v:shape>
            <v:rect id="_x0000_s1061" style="position:absolute;left:2368;top:3567;width:110;height:221" fillcolor="#f90" strokeweight="1pt">
              <v:fill color2="fill darken(194)" focusposition=".5,.5" focussize="" method="linear sigma" focus="100%" type="gradientRadial"/>
            </v:rect>
          </v:group>
        </w:pict>
      </w:r>
      <w:r>
        <w:rPr>
          <w:noProof/>
        </w:rPr>
        <w:pict>
          <v:group id="_x0000_s1062" style="position:absolute;margin-left:18pt;margin-top:.55pt;width:10.95pt;height:36pt;z-index:-251651072" coordorigin="2368,3567" coordsize="151,223">
            <v:shape id="_x0000_s1063" style="position:absolute;left:2480;top:3598;width:39;height:192" coordsize="39,192" path="m,192l,24,39,r,154l,192xe" fillcolor="#f90" strokeweight="1pt">
              <v:fill color2="fill darken(194)" focusposition=".5,.5" focussize="" method="linear sigma" focus="100%" type="gradientRadial"/>
              <v:path arrowok="t"/>
            </v:shape>
            <v:rect id="_x0000_s1064" style="position:absolute;left:2368;top:3567;width:110;height:221" fillcolor="#f90" strokeweight="1pt">
              <v:fill color2="fill darken(194)" focusposition=".5,.5" focussize="" method="linear sigma" focus="100%" type="gradientRadial"/>
            </v:rect>
          </v:group>
        </w:pict>
      </w:r>
    </w:p>
    <w:p w:rsidR="00D8709B" w:rsidRPr="007B678B" w:rsidRDefault="00D8709B" w:rsidP="007B678B">
      <w:pPr>
        <w:rPr>
          <w:b/>
          <w:bCs/>
        </w:rPr>
      </w:pPr>
    </w:p>
    <w:p w:rsidR="00D8709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 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Masanın ve sıranın enini karışınızla ölçünüz. 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Kaç karış geldiğini söyleyiniz.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Sıranın boyunu karış ve parmağınızla ölçünüz.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Kaç karış,kaç parmak geldiğini söyleyiniz.</w:t>
      </w:r>
    </w:p>
    <w:p w:rsidR="00D8709B" w:rsidRPr="007B678B" w:rsidRDefault="00D8709B" w:rsidP="007B678B">
      <w:pPr>
        <w:jc w:val="center"/>
        <w:rPr>
          <w:b/>
          <w:bCs/>
          <w:u w:val="single"/>
        </w:rPr>
      </w:pPr>
      <w:r w:rsidRPr="007B678B">
        <w:rPr>
          <w:b/>
          <w:bCs/>
          <w:u w:val="single"/>
        </w:rPr>
        <w:t>Kulaç</w:t>
      </w:r>
    </w:p>
    <w:p w:rsidR="00D8709B" w:rsidRPr="007B678B" w:rsidRDefault="00D8709B" w:rsidP="007B678B">
      <w:pPr>
        <w:jc w:val="center"/>
        <w:rPr>
          <w:b/>
          <w:bCs/>
          <w:u w:val="single"/>
        </w:rPr>
      </w:pPr>
    </w:p>
    <w:p w:rsidR="00D8709B" w:rsidRPr="007B678B" w:rsidRDefault="00D8709B" w:rsidP="007B678B">
      <w:pPr>
        <w:jc w:val="center"/>
        <w:rPr>
          <w:b/>
          <w:bCs/>
          <w:u w:val="single"/>
        </w:rPr>
      </w:pP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shape id="_x0000_s1065" style="position:absolute;margin-left:69.75pt;margin-top:76pt;width:198pt;height:117pt;z-index:251667456" coordsize="4045,3256" path="m,109hdc95,77,184,33,280,9v269,54,529,36,800,20c1227,,1354,40,1500,49v180,11,360,12,540,20c2147,74,2253,82,2360,89v116,29,207,82,320,120c2805,251,2951,276,3060,349v29,43,71,77,100,120c3172,487,3171,510,3180,529v55,110,75,39,120,220c3375,1050,3303,780,3380,1029v25,81,55,159,80,240c3476,1322,3500,1429,3500,1429v9,114,35,226,40,340c3580,2729,3466,2366,3580,2709v-27,547,85,310,-140,460c3420,3162,3396,3162,3380,3149v-77,-61,-100,-221,-120,-300c3267,2729,3271,2609,3280,2489v4,-54,-2,-111,20,-160c3314,2299,3353,2289,3380,2269v40,7,81,10,120,20c3541,2299,3620,2329,3620,2329v73,109,90,139,120,260c3733,2642,3740,2699,3720,2749v-33,82,-230,21,-240,20c3393,2711,3335,2662,3420,2549v18,-24,53,-27,80,-40c3533,2522,3576,2522,3600,2549v95,107,39,177,80,300c3691,2881,3720,2902,3740,2929v7,27,32,55,20,80c3747,3036,3706,3034,3680,3049v-21,12,-40,27,-60,40c3419,3039,3319,3027,3220,2829v-34,-268,-41,-257,,-640c3220,2186,3284,2054,3300,2049v64,-21,133,-13,200,-20c3638,2043,3787,2045,3920,2089v82,247,29,64,,660c3910,2959,3873,3131,3640,3189,3377,2992,3471,3080,3340,2949v-37,-112,1,-226,20,-340c3367,2462,3356,2314,3380,2169v4,-24,36,-38,60,-40c3494,2124,3547,2142,3600,2149v20,7,42,10,60,20c3702,2192,3780,2249,3780,2249v-7,67,-5,135,-20,200c3755,2472,3729,2487,3720,2509v-11,25,-9,55,-20,80c3669,2662,3610,2686,3540,2709v-8,-2,-125,-29,-140,-40c3338,2625,3318,2587,3280,2529v-23,-140,-42,-279,-60,-420c3234,2009,3204,1929,3340,1929v55,,160,40,160,40c3527,1989,3555,2007,3580,2029v21,18,36,44,60,60c3658,2101,3681,2100,3700,2109v21,11,40,27,60,40c3767,2202,3769,2256,3780,2309v9,41,32,79,40,120c3839,2535,3860,2749,3860,2749v-7,87,9,178,-20,260c3831,3035,3787,3026,3760,3029v-93,10,-187,13,-280,20c3300,3004,3372,3026,3260,2989v-27,-82,-88,-131,-140,-200c3098,2573,3080,2422,3080,2189v,-3,31,-262,40,-280c3176,1797,3352,1778,3440,1749v20,-7,60,-20,60,-20c3593,1736,3689,1726,3780,1749v47,12,120,80,120,80c4045,2047,3899,2327,3980,2569v-42,126,-40,162,-40,100e" filled="f" strokecolor="blue" strokeweight="3pt">
            <v:path arrowok="t"/>
          </v:shape>
        </w:pict>
      </w:r>
      <w:r>
        <w:rPr>
          <w:noProof/>
        </w:rPr>
        <w:pict>
          <v:shape id="_x0000_s1066" style="position:absolute;margin-left:271.55pt;margin-top:112pt;width:43.45pt;height:78.6pt;z-index:251669504;mso-position-horizontal:absolute;mso-position-vertical:absolute" coordsize="869,1572" path="m243,hdc293,75,295,136,323,220v13,321,34,474,60,760c368,1215,426,1292,263,1400,131,1356,145,1279,203,1140v11,-26,33,-53,60,-60c367,1053,476,1053,583,1040v124,124,139,158,80,380c655,1448,564,1473,543,1480v-107,-7,-216,4,-320,-20c176,1449,103,1380,103,1380,76,1327,48,1274,23,1220,14,1201,,1181,3,1160,26,979,147,985,283,940v147,18,277,44,420,80c723,1033,748,1041,763,1060v13,16,11,41,20,60c794,1141,810,1160,823,1180v7,36,46,164,,200c756,1432,384,1457,343,1460v-108,27,-110,20,-200,-40c137,1375,99,1142,183,1100v48,-24,107,-13,160,-20c474,1036,539,1062,643,1140v-13,100,-21,201,-40,300c595,1481,604,1550,563,1560v-47,12,-120,-80,-120,-80c430,1453,390,1427,403,1400v31,-62,237,-79,240,-120hal421,1152hde" filled="f" strokecolor="blue">
            <v:path arrowok="t"/>
          </v:shape>
        </w:pict>
      </w:r>
      <w:r>
        <w:rPr>
          <w:noProof/>
        </w:rPr>
        <w:pict>
          <v:shape id="_x0000_s1067" type="#_x0000_t202" style="position:absolute;margin-left:252pt;margin-top:130pt;width:81pt;height:81pt;z-index:251668480" stroked="f">
            <v:textbox style="mso-next-textbox:#_x0000_s1067">
              <w:txbxContent>
                <w:p w:rsidR="00D8709B" w:rsidRDefault="00D8709B" w:rsidP="007B678B"/>
              </w:txbxContent>
            </v:textbox>
          </v:shape>
        </w:pict>
      </w:r>
      <w:r w:rsidRPr="007B678B">
        <w:rPr>
          <w:b/>
          <w:bCs/>
        </w:rPr>
        <w:t xml:space="preserve">                      </w:t>
      </w:r>
      <w:r w:rsidRPr="00040780">
        <w:rPr>
          <w:b/>
          <w:bCs/>
          <w:noProof/>
        </w:rPr>
        <w:pict>
          <v:shape id="Resim 92" o:spid="_x0000_i1031" type="#_x0000_t75" style="width:142.5pt;height:147.75pt;visibility:visible">
            <v:imagedata r:id="rId10" o:title=""/>
          </v:shape>
        </w:pic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* Yazı tahtanızın boyunu kulacınızla ölçünüz.  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Kaç kulaç geldiğini söyleyiniz.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* Beş kulaçlık bir ip gösteriniz.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* Tahtaya dört karış uzunluğunda çizgi çiziniz.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* Defterinize düz bir çizgi çiziniz. Çizdiğiniz çizginin 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kaç parmak geldiğini söyleyiniz.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>* Sıranızın boyunu,siz ve arkadaşınız karışınızla ölçünüz. Ölçüm sonuçlarını karşılaştırınız.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* Her insanda doğal uzunluk ölçüleri farklıdır.              </w:t>
      </w:r>
    </w:p>
    <w:p w:rsidR="00D8709B" w:rsidRPr="007B678B" w:rsidRDefault="00D8709B" w:rsidP="007B678B">
      <w:pPr>
        <w:rPr>
          <w:b/>
          <w:bCs/>
        </w:rPr>
      </w:pPr>
      <w:r w:rsidRPr="007B678B">
        <w:rPr>
          <w:b/>
          <w:bCs/>
        </w:rPr>
        <w:t xml:space="preserve"> ( Arkadaşın ile senin , öğretmenin ile senin )</w:t>
      </w: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</w:p>
    <w:p w:rsidR="00D8709B" w:rsidRPr="007B678B" w:rsidRDefault="00D8709B" w:rsidP="007B678B">
      <w:pPr>
        <w:rPr>
          <w:b/>
          <w:bCs/>
        </w:rPr>
      </w:pPr>
      <w:r>
        <w:rPr>
          <w:noProof/>
        </w:rPr>
        <w:pict>
          <v:line id="_x0000_s1068" style="position:absolute;z-index:251650048" from="108pt,99.35pt" to="108pt,117.35pt">
            <v:stroke dashstyle="dash"/>
          </v:line>
        </w:pict>
      </w:r>
      <w:r w:rsidRPr="007B678B">
        <w:rPr>
          <w:b/>
          <w:bCs/>
        </w:rPr>
        <w:t xml:space="preserve">                </w:t>
      </w:r>
    </w:p>
    <w:p w:rsidR="00D8709B" w:rsidRPr="007B678B" w:rsidRDefault="00D8709B" w:rsidP="007B678B">
      <w:pPr>
        <w:jc w:val="center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  <w:u w:val="single"/>
        </w:rPr>
        <w:t>Adım</w:t>
      </w:r>
    </w:p>
    <w:p w:rsidR="00D8709B" w:rsidRPr="007B678B" w:rsidRDefault="00D8709B" w:rsidP="007B678B">
      <w:pPr>
        <w:jc w:val="center"/>
        <w:rPr>
          <w:rFonts w:ascii="Comic Sans MS" w:hAnsi="Comic Sans MS" w:cs="Comic Sans MS"/>
          <w:b/>
          <w:bCs/>
          <w:sz w:val="22"/>
          <w:szCs w:val="22"/>
          <w:u w:val="single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</w:t>
      </w:r>
      <w:r w:rsidRPr="00040780"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 id="Resim 117" o:spid="_x0000_i1032" type="#_x0000_t75" style="width:126pt;height:146.25pt;visibility:visible">
            <v:imagedata r:id="rId11" o:title=""/>
          </v:shape>
        </w:pic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line id="_x0000_s1069" style="position:absolute;z-index:251670528" from="180pt,1.2pt" to="270pt,1.2pt">
            <v:stroke startarrow="block" endarrow="block"/>
          </v:line>
        </w:pic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Sınıfın boyunu adımlarınızla ölçünüz. Kaç adım geldiğini söyleyiniz.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Bahçede on beş adımlık bir uzunluk gösteriniz.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Sınıfta beş adımlık yer gösteriniz.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jc w:val="center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  <w:u w:val="single"/>
        </w:rPr>
        <w:t>Ayak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040780"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 id="Resim 122" o:spid="_x0000_i1033" type="#_x0000_t75" alt="b" style="width:95.25pt;height:115.5pt;visibility:visible">
            <v:imagedata r:id="rId12" o:title=""/>
          </v:shape>
        </w:pict>
      </w: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                  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0" type="#_x0000_t16" style="position:absolute;margin-left:108pt;margin-top:34.7pt;width:4in;height:90pt;z-index:-251643904" fillcolor="#cff"/>
        </w:pict>
      </w: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   </w:t>
      </w:r>
      <w:r w:rsidRPr="00040780"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 id="Resim 123" o:spid="_x0000_i1034" type="#_x0000_t75" alt="b" style="width:96.75pt;height:51.75pt;visibility:visible">
            <v:imagedata r:id="rId13" o:title=""/>
          </v:shape>
        </w:pict>
      </w: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40780"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 id="Resim 124" o:spid="_x0000_i1035" type="#_x0000_t75" alt="b" style="width:96.75pt;height:51.75pt;visibility:visible">
            <v:imagedata r:id="rId13" o:title=""/>
          </v:shape>
        </w:pict>
      </w: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         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line id="_x0000_s1071" style="position:absolute;z-index:251671552" from="117pt,1.25pt" to="378pt,1.25pt" strokeweight="4.5pt"/>
        </w:pic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Sınıfınızın kapısının kaç ayak olduğunu söyleyiniz.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Sıranızın tahtaya olan uzaklığı kaç adımdır?           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Kaç ayaktır?    Söyleyiniz.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* Sınıfınızda 6 adım 3 ayaklık bir uzunluk gösteriniz.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 xml:space="preserve">*  Kaleminizin uzunluğu ile sıranızın uzunluğunu ölçünüz. </w:t>
      </w:r>
    </w:p>
    <w:p w:rsidR="00D8709B" w:rsidRPr="007B678B" w:rsidRDefault="00D8709B" w:rsidP="007B678B">
      <w:pPr>
        <w:rPr>
          <w:rFonts w:ascii="Comic Sans MS" w:hAnsi="Comic Sans MS" w:cs="Comic Sans MS"/>
          <w:b/>
          <w:bCs/>
          <w:sz w:val="22"/>
          <w:szCs w:val="22"/>
        </w:rPr>
      </w:pPr>
      <w:r w:rsidRPr="007B678B">
        <w:rPr>
          <w:rFonts w:ascii="Comic Sans MS" w:hAnsi="Comic Sans MS" w:cs="Comic Sans MS"/>
          <w:b/>
          <w:bCs/>
          <w:sz w:val="22"/>
          <w:szCs w:val="22"/>
        </w:rPr>
        <w:t>Sıranızın uzunluğu, kaç kalem uzunluğundadır.</w:t>
      </w:r>
    </w:p>
    <w:p w:rsidR="00D8709B" w:rsidRPr="007B678B" w:rsidRDefault="00D8709B" w:rsidP="007B678B">
      <w:pPr>
        <w:tabs>
          <w:tab w:val="left" w:pos="6810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Söyleyiniz. </w:t>
      </w:r>
      <w:hyperlink r:id="rId14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</w:p>
    <w:sectPr w:rsidR="00D8709B" w:rsidRPr="007B678B" w:rsidSect="007B67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78B"/>
    <w:rsid w:val="00040780"/>
    <w:rsid w:val="003D1497"/>
    <w:rsid w:val="004A538E"/>
    <w:rsid w:val="00520D1B"/>
    <w:rsid w:val="007B678B"/>
    <w:rsid w:val="00B70770"/>
    <w:rsid w:val="00D8709B"/>
    <w:rsid w:val="00F402DD"/>
    <w:rsid w:val="00FB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78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B67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678B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B7B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wmf"/><Relationship Id="rId9" Type="http://schemas.openxmlformats.org/officeDocument/2006/relationships/image" Target="media/image6.emf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284</Words>
  <Characters>1624</Characters>
  <Application>Microsoft Office Outlook</Application>
  <DocSecurity>0</DocSecurity>
  <Lines>0</Lines>
  <Paragraphs>0</Paragraphs>
  <ScaleCrop>false</ScaleCrop>
  <Manager>www.sorubak.com</Manager>
  <Company>DeNeMe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sınıf</dc:creator>
  <cp:keywords>www.sorubak.com</cp:keywords>
  <dc:description>www.sorubak.com</dc:description>
  <cp:lastModifiedBy>eda</cp:lastModifiedBy>
  <cp:revision>3</cp:revision>
  <dcterms:created xsi:type="dcterms:W3CDTF">2013-05-03T10:06:00Z</dcterms:created>
  <dcterms:modified xsi:type="dcterms:W3CDTF">2013-05-23T17:04:00Z</dcterms:modified>
  <cp:category>www.sorubak.com</cp:category>
</cp:coreProperties>
</file>