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5C" w:rsidRDefault="00701F5C" w:rsidP="0041547B">
      <w:pPr>
        <w:jc w:val="center"/>
        <w:rPr>
          <w:rFonts w:ascii="Comic Sans MS" w:hAnsi="Comic Sans MS" w:cs="Comic Sans MS"/>
          <w:sz w:val="28"/>
          <w:szCs w:val="28"/>
        </w:rPr>
      </w:pPr>
    </w:p>
    <w:p w:rsidR="00701F5C" w:rsidRPr="00D60685" w:rsidRDefault="00701F5C" w:rsidP="0041547B">
      <w:pPr>
        <w:jc w:val="center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.............................. İLKÖĞRETİM OKULU TÜRKÇE ÇALIŞMA KAĞIDI</w:t>
      </w:r>
    </w:p>
    <w:p w:rsidR="00701F5C" w:rsidRPr="00D60685" w:rsidRDefault="00701F5C" w:rsidP="0041547B">
      <w:pPr>
        <w:rPr>
          <w:rFonts w:ascii="Comic Sans MS" w:hAnsi="Comic Sans MS" w:cs="Comic Sans MS"/>
          <w:sz w:val="28"/>
          <w:szCs w:val="28"/>
        </w:rPr>
      </w:pPr>
      <w:hyperlink r:id="rId4" w:history="1">
        <w:r>
          <w:rPr>
            <w:rStyle w:val="Hyperlink"/>
            <w:rFonts w:ascii="Hand writing Mutlu" w:hAnsi="Hand writing Mutlu" w:cs="Hand writing Mutlu"/>
          </w:rPr>
          <w:t>www.sorubak.com</w:t>
        </w:r>
      </w:hyperlink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-8.4pt;margin-top:16.2pt;width:18pt;height:18pt;z-index:251654144;mso-position-horizontal-relative:text;mso-position-vertical-relative:text"/>
        </w:pict>
      </w:r>
    </w:p>
    <w:p w:rsidR="00701F5C" w:rsidRPr="00D60685" w:rsidRDefault="00701F5C" w:rsidP="0041547B">
      <w:pPr>
        <w:rPr>
          <w:rFonts w:ascii="Comic Sans MS" w:hAnsi="Comic Sans MS" w:cs="Comic Sans MS"/>
          <w:sz w:val="28"/>
          <w:szCs w:val="28"/>
        </w:rPr>
      </w:pPr>
      <w:r w:rsidRPr="00D60685">
        <w:rPr>
          <w:rFonts w:ascii="Comic Sans MS" w:hAnsi="Comic Sans MS" w:cs="Comic Sans MS"/>
          <w:sz w:val="28"/>
          <w:szCs w:val="28"/>
        </w:rPr>
        <w:t xml:space="preserve">     Aşağıdaki isimler inceleyelim. Hangilerinin özel isim, cins isim, çoğul isim, tekil isim olduğunu uygun yerlere yazalım.</w:t>
      </w:r>
    </w:p>
    <w:p w:rsidR="00701F5C" w:rsidRPr="00D60685" w:rsidRDefault="00701F5C" w:rsidP="0041547B">
      <w:pPr>
        <w:rPr>
          <w:rFonts w:ascii="Comic Sans MS" w:hAnsi="Comic Sans MS" w:cs="Comic Sans MS"/>
          <w:sz w:val="28"/>
          <w:szCs w:val="28"/>
        </w:rPr>
      </w:pPr>
    </w:p>
    <w:p w:rsidR="00701F5C" w:rsidRPr="00D60685" w:rsidRDefault="00701F5C" w:rsidP="0041547B">
      <w:pPr>
        <w:rPr>
          <w:rFonts w:ascii="Comic Sans MS" w:hAnsi="Comic Sans MS" w:cs="Comic Sans MS"/>
          <w:sz w:val="28"/>
          <w:szCs w:val="28"/>
        </w:rPr>
      </w:pPr>
      <w:r w:rsidRPr="00D60685">
        <w:rPr>
          <w:rFonts w:ascii="Comic Sans MS" w:hAnsi="Comic Sans MS" w:cs="Comic Sans MS"/>
          <w:sz w:val="28"/>
          <w:szCs w:val="28"/>
          <w:u w:val="single"/>
        </w:rPr>
        <w:t xml:space="preserve">ADLAR </w:t>
      </w:r>
      <w:r w:rsidRPr="00D60685">
        <w:rPr>
          <w:rFonts w:ascii="Comic Sans MS" w:hAnsi="Comic Sans MS" w:cs="Comic Sans MS"/>
          <w:sz w:val="28"/>
          <w:szCs w:val="28"/>
        </w:rPr>
        <w:t xml:space="preserve">                    </w:t>
      </w:r>
      <w:r w:rsidRPr="00D60685">
        <w:rPr>
          <w:rFonts w:ascii="Comic Sans MS" w:hAnsi="Comic Sans MS" w:cs="Comic Sans MS"/>
          <w:sz w:val="28"/>
          <w:szCs w:val="28"/>
          <w:u w:val="single"/>
        </w:rPr>
        <w:t>Özel isim</w:t>
      </w:r>
      <w:r w:rsidRPr="00D60685">
        <w:rPr>
          <w:rFonts w:ascii="Comic Sans MS" w:hAnsi="Comic Sans MS" w:cs="Comic Sans MS"/>
          <w:sz w:val="28"/>
          <w:szCs w:val="28"/>
        </w:rPr>
        <w:t xml:space="preserve">           </w:t>
      </w:r>
      <w:r w:rsidRPr="00D60685">
        <w:rPr>
          <w:rFonts w:ascii="Comic Sans MS" w:hAnsi="Comic Sans MS" w:cs="Comic Sans MS"/>
          <w:sz w:val="28"/>
          <w:szCs w:val="28"/>
          <w:u w:val="single"/>
        </w:rPr>
        <w:t>Cins isim</w:t>
      </w:r>
      <w:r w:rsidRPr="00D60685">
        <w:rPr>
          <w:rFonts w:ascii="Comic Sans MS" w:hAnsi="Comic Sans MS" w:cs="Comic Sans MS"/>
          <w:sz w:val="28"/>
          <w:szCs w:val="28"/>
        </w:rPr>
        <w:t xml:space="preserve">          </w:t>
      </w:r>
      <w:r w:rsidRPr="00D60685">
        <w:rPr>
          <w:rFonts w:ascii="Comic Sans MS" w:hAnsi="Comic Sans MS" w:cs="Comic Sans MS"/>
          <w:sz w:val="28"/>
          <w:szCs w:val="28"/>
          <w:u w:val="single"/>
        </w:rPr>
        <w:t>Tekil</w:t>
      </w:r>
      <w:r w:rsidRPr="00D60685">
        <w:rPr>
          <w:rFonts w:ascii="Comic Sans MS" w:hAnsi="Comic Sans MS" w:cs="Comic Sans MS"/>
          <w:sz w:val="28"/>
          <w:szCs w:val="28"/>
        </w:rPr>
        <w:t xml:space="preserve">           </w:t>
      </w:r>
      <w:r w:rsidRPr="00D60685">
        <w:rPr>
          <w:rFonts w:ascii="Comic Sans MS" w:hAnsi="Comic Sans MS" w:cs="Comic Sans MS"/>
          <w:sz w:val="28"/>
          <w:szCs w:val="28"/>
          <w:u w:val="single"/>
        </w:rPr>
        <w:t>Çoğul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Adam                      ……………………..      cins isim            tekil          ………..........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Aydın                      …………………….       …………………         ……………. 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Balıklar                   …………………….       …………………         ……………..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Buğday                   …………………….        ………………..         ………………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Türkiye                  …………………….        ………………..         ………………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Kitaplar                 ……………………..        ………………..         ………………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Gazeteler              …………………….        …………………         ………………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Uludağ                   …………………….        …………………         ………………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Zerrin                    …………………….        …………………         ……………… 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Toprak                  ……………………          …………………         ……………….   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Denizli                   ……………………         ………………….        ……………….    ………………….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_x0000_s1027" type="#_x0000_t12" style="position:absolute;margin-left:0;margin-top:19.35pt;width:18pt;height:18pt;z-index:251657216"/>
        </w:pic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Aşağıdaki özel isimlerin eklerini kesme işareti (‘) ile ayıralım. Yndaki boşluğa yazalım.  Örnek:   Türkiye</w:t>
      </w:r>
      <w:r w:rsidRPr="00CA6C6E">
        <w:rPr>
          <w:rFonts w:ascii="Comic Sans MS" w:hAnsi="Comic Sans MS" w:cs="Comic Sans MS"/>
          <w:color w:val="FF0000"/>
          <w:sz w:val="28"/>
          <w:szCs w:val="28"/>
        </w:rPr>
        <w:t>’</w:t>
      </w:r>
      <w:r>
        <w:rPr>
          <w:rFonts w:ascii="Comic Sans MS" w:hAnsi="Comic Sans MS" w:cs="Comic Sans MS"/>
          <w:sz w:val="28"/>
          <w:szCs w:val="28"/>
        </w:rPr>
        <w:t xml:space="preserve">de    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Bursanın   -- ---- Türkiyenin  -------   Cemili  -----    Minnoşu  -----  Sivası  -----  Ayşegülü-----Dilarayı    ---------   İzmirde     ------   Merveden  ----------  Burçakı  --------  İstanbulda  --------  Ayşeyi--------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_x0000_s1028" type="#_x0000_t12" style="position:absolute;margin-left:0;margin-top:19.3pt;width:18pt;height:18pt;z-index:251656192"/>
        </w:pic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Aşağıdaki tekil adları çoğul yapalım.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kapı : ……………………………..     taş : ……………………………..    yıldız: …………………………..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kaşık : …………………………..      kemer : ……………………….    merdiven : …………………….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göz : …………………………….       bisiklet : ………………………   oyuncu : ………………………..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_x0000_s1029" type="#_x0000_t12" style="position:absolute;margin-left:0;margin-top:1.2pt;width:18pt;height:18pt;z-index:251655168"/>
        </w:pict>
      </w:r>
      <w:r>
        <w:rPr>
          <w:rFonts w:ascii="Comic Sans MS" w:hAnsi="Comic Sans MS" w:cs="Comic Sans MS"/>
          <w:sz w:val="28"/>
          <w:szCs w:val="28"/>
        </w:rPr>
        <w:t xml:space="preserve">      Aşağıdaki çoğul isimleri tekil yapalım.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bardaklar : …………………       Ayşeler   : …………………..       tahtalar    : ……………… 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dereler    : ………………….       böcekler : …………………..       Gökseller  : ……………….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duvarlar   : …………………       güller      : ……………………      çocuklar    : ……………….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evler        :………………….       sokaklar  : ……………………      şapkalar    : ……………….</w:t>
      </w:r>
    </w:p>
    <w:p w:rsidR="00701F5C" w:rsidRDefault="00701F5C" w:rsidP="0041547B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günler      : …………………       silgiler     :……………………..     arabalar    : ………………</w:t>
      </w:r>
    </w:p>
    <w:p w:rsidR="00701F5C" w:rsidRDefault="00701F5C" w:rsidP="00032ADF">
      <w:pPr>
        <w:rPr>
          <w:b/>
          <w:bCs/>
          <w:sz w:val="26"/>
          <w:szCs w:val="26"/>
        </w:rPr>
      </w:pPr>
      <w:r>
        <w:rPr>
          <w:noProof/>
        </w:rPr>
        <w:pict>
          <v:shape id="_x0000_s1030" type="#_x0000_t12" style="position:absolute;margin-left:-18pt;margin-top:13.15pt;width:18pt;height:18pt;z-index:251658240"/>
        </w:pict>
      </w:r>
    </w:p>
    <w:p w:rsidR="00701F5C" w:rsidRPr="00032ADF" w:rsidRDefault="00701F5C" w:rsidP="00032ADF">
      <w:pPr>
        <w:rPr>
          <w:rFonts w:ascii="Comic Sans MS" w:hAnsi="Comic Sans MS" w:cs="Comic Sans MS"/>
          <w:b/>
          <w:bCs/>
          <w:sz w:val="28"/>
          <w:szCs w:val="28"/>
        </w:rPr>
      </w:pPr>
      <w:r w:rsidRPr="00032ADF">
        <w:rPr>
          <w:rFonts w:ascii="Comic Sans MS" w:hAnsi="Comic Sans MS" w:cs="Comic Sans MS"/>
          <w:b/>
          <w:bCs/>
          <w:sz w:val="28"/>
          <w:szCs w:val="28"/>
        </w:rPr>
        <w:t xml:space="preserve"> Aşağıdakilerden hangisi cümle değildir?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Ezgi okulu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B. Kar yağıyor.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 xml:space="preserve">             C. Yazıyorum.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</w:p>
    <w:p w:rsidR="00701F5C" w:rsidRPr="00032ADF" w:rsidRDefault="00701F5C" w:rsidP="00032ADF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</w:rPr>
        <w:pict>
          <v:shape id="_x0000_s1031" type="#_x0000_t12" style="position:absolute;margin-left:-27.75pt;margin-top:3.75pt;width:18pt;height:18pt;z-index:251661312"/>
        </w:pict>
      </w:r>
      <w:r w:rsidRPr="00032ADF">
        <w:rPr>
          <w:rFonts w:ascii="Comic Sans MS" w:hAnsi="Comic Sans MS" w:cs="Comic Sans MS"/>
          <w:b/>
          <w:bCs/>
          <w:sz w:val="28"/>
          <w:szCs w:val="28"/>
        </w:rPr>
        <w:t>“ Dost kara günde belli olur. “ atasözü kaç heceden oluşmaktadır?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5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B. 9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C. 11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</w:p>
    <w:p w:rsidR="00701F5C" w:rsidRPr="00032ADF" w:rsidRDefault="00701F5C" w:rsidP="00032ADF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</w:rPr>
        <w:pict>
          <v:shape id="_x0000_s1032" type="#_x0000_t12" style="position:absolute;margin-left:-22.5pt;margin-top:1.45pt;width:18pt;height:18pt;z-index:251660288"/>
        </w:pict>
      </w:r>
      <w:r w:rsidRPr="00032ADF">
        <w:rPr>
          <w:rFonts w:ascii="Comic Sans MS" w:hAnsi="Comic Sans MS" w:cs="Comic Sans MS"/>
          <w:b/>
          <w:bCs/>
          <w:sz w:val="28"/>
          <w:szCs w:val="28"/>
        </w:rPr>
        <w:t>Aşağıdaki sözcüklerden hangisinin hece sayısı en fazladır?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Türk</w:t>
      </w:r>
      <w:r w:rsidRPr="00032ADF">
        <w:rPr>
          <w:rFonts w:ascii="Comic Sans MS" w:hAnsi="Comic Sans MS" w:cs="Comic Sans MS"/>
          <w:sz w:val="28"/>
          <w:szCs w:val="28"/>
        </w:rPr>
        <w:tab/>
        <w:t xml:space="preserve">       B. mertçe</w:t>
      </w:r>
      <w:r w:rsidRPr="00032ADF">
        <w:rPr>
          <w:rFonts w:ascii="Comic Sans MS" w:hAnsi="Comic Sans MS" w:cs="Comic Sans MS"/>
          <w:sz w:val="28"/>
          <w:szCs w:val="28"/>
        </w:rPr>
        <w:tab/>
        <w:t xml:space="preserve">   C. kitapçı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_x0000_s1033" type="#_x0000_t12" style="position:absolute;margin-left:-18.75pt;margin-top:18.7pt;width:18pt;height:18pt;z-index:251659264"/>
        </w:pict>
      </w:r>
    </w:p>
    <w:p w:rsidR="00701F5C" w:rsidRPr="00032ADF" w:rsidRDefault="00701F5C" w:rsidP="00032ADF">
      <w:pPr>
        <w:rPr>
          <w:rFonts w:ascii="Comic Sans MS" w:hAnsi="Comic Sans MS" w:cs="Comic Sans MS"/>
          <w:b/>
          <w:bCs/>
          <w:sz w:val="28"/>
          <w:szCs w:val="28"/>
        </w:rPr>
      </w:pPr>
      <w:r w:rsidRPr="00032ADF">
        <w:rPr>
          <w:rFonts w:ascii="Comic Sans MS" w:hAnsi="Comic Sans MS" w:cs="Comic Sans MS"/>
          <w:b/>
          <w:bCs/>
          <w:sz w:val="28"/>
          <w:szCs w:val="28"/>
        </w:rPr>
        <w:t>Aşağıdaki seçeneklerden hangisinde ünlü harflerin tamamı vardır?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ab/>
        <w:t>A. a, e, ı, i, j, k,  ö, u, ü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ab/>
        <w:t>B. a, b, c, ç, d, e, f, g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ab/>
        <w:t>C. a, e, ı,  i, o, ö, u, ü</w:t>
      </w:r>
    </w:p>
    <w:p w:rsidR="00701F5C" w:rsidRDefault="00701F5C" w:rsidP="00032ADF">
      <w:pPr>
        <w:jc w:val="center"/>
        <w:rPr>
          <w:rFonts w:ascii="Comic Sans MS" w:hAnsi="Comic Sans MS" w:cs="Comic Sans MS"/>
          <w:b/>
          <w:bCs/>
          <w:sz w:val="36"/>
          <w:szCs w:val="36"/>
        </w:rPr>
      </w:pPr>
      <w:r w:rsidRPr="00BE70C5">
        <w:rPr>
          <w:rFonts w:ascii="Comic Sans MS" w:hAnsi="Comic Sans MS" w:cs="Comic Sans MS"/>
          <w:b/>
          <w:bCs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b/>
          <w:bCs/>
          <w:noProof/>
          <w:sz w:val="36"/>
          <w:szCs w:val="36"/>
        </w:rPr>
        <w:pict>
          <v:shape id="_x0000_i1026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b/>
          <w:bCs/>
          <w:noProof/>
          <w:sz w:val="36"/>
          <w:szCs w:val="36"/>
        </w:rPr>
        <w:pict>
          <v:shape id="_x0000_i1027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b/>
          <w:bCs/>
          <w:noProof/>
          <w:sz w:val="36"/>
          <w:szCs w:val="36"/>
        </w:rPr>
        <w:pict>
          <v:shape id="_x0000_i1028" type="#_x0000_t75" alt="MPj04277360000[1]" style="width:18.75pt;height:30.75pt;visibility:visible" filled="t" fillcolor="silver">
            <v:imagedata r:id="rId5" o:title="" grayscale="t"/>
          </v:shape>
        </w:pict>
      </w:r>
    </w:p>
    <w:p w:rsidR="00701F5C" w:rsidRPr="000D4D19" w:rsidRDefault="00701F5C" w:rsidP="00032ADF">
      <w:pPr>
        <w:jc w:val="center"/>
        <w:rPr>
          <w:rFonts w:ascii="Comic Sans MS" w:hAnsi="Comic Sans MS" w:cs="Comic Sans MS"/>
          <w:b/>
          <w:bCs/>
          <w:sz w:val="40"/>
          <w:szCs w:val="40"/>
        </w:rPr>
      </w:pPr>
      <w:r w:rsidRPr="000D4D19">
        <w:rPr>
          <w:rFonts w:ascii="Comic Sans MS" w:hAnsi="Comic Sans MS" w:cs="Comic Sans MS"/>
          <w:b/>
          <w:bCs/>
          <w:sz w:val="40"/>
          <w:szCs w:val="40"/>
        </w:rPr>
        <w:t>BALONLU PROBLEMLER</w:t>
      </w:r>
    </w:p>
    <w:p w:rsidR="00701F5C" w:rsidRDefault="00701F5C" w:rsidP="00032ADF">
      <w:pPr>
        <w:rPr>
          <w:rFonts w:ascii="Comic Sans MS" w:hAnsi="Comic Sans MS" w:cs="Comic Sans MS"/>
          <w:sz w:val="28"/>
          <w:szCs w:val="28"/>
        </w:rPr>
      </w:pP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1 - 9 balonum vardı. 2 tanesi patladı. Şimdi kaç balonum var ?</w:t>
      </w:r>
    </w:p>
    <w:p w:rsidR="00701F5C" w:rsidRPr="00032ADF" w:rsidRDefault="00701F5C" w:rsidP="00032ADF">
      <w:pPr>
        <w:jc w:val="center"/>
        <w:rPr>
          <w:rFonts w:ascii="Comic Sans MS" w:hAnsi="Comic Sans MS" w:cs="Comic Sans MS"/>
          <w:sz w:val="28"/>
          <w:szCs w:val="28"/>
        </w:rPr>
      </w:pP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_x0000_i1029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2" o:spid="_x0000_i1030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3" o:spid="_x0000_i1031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4" o:spid="_x0000_i1032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5" o:spid="_x0000_i1033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6" o:spid="_x0000_i1034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7" o:spid="_x0000_i1035" type="#_x0000_t75" alt="MPj04277360000[1]" style="width:18.75pt;height:30.75pt;visibility:visible" filled="t" fillcolor="silver">
            <v:imagedata r:id="rId5" o:title="" grayscale="t"/>
          </v:shape>
        </w:pict>
      </w:r>
      <w:r w:rsidRPr="00032ADF">
        <w:rPr>
          <w:rFonts w:ascii="Comic Sans MS" w:hAnsi="Comic Sans MS" w:cs="Comic Sans MS"/>
          <w:sz w:val="28"/>
          <w:szCs w:val="28"/>
        </w:rPr>
        <w:t xml:space="preserve"> </w: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8" o:spid="_x0000_i1036" type="#_x0000_t75" alt="MPj04277360000[1]" style="width:18.75pt;height:30.75pt;visibility:visible" filled="t" fillcolor="silver">
            <v:imagedata r:id="rId5" o:title="" grayscale="t"/>
          </v:shape>
        </w:pict>
      </w:r>
      <w:r w:rsidRPr="00BE70C5">
        <w:rPr>
          <w:rFonts w:ascii="Comic Sans MS" w:hAnsi="Comic Sans MS" w:cs="Comic Sans MS"/>
          <w:noProof/>
          <w:sz w:val="28"/>
          <w:szCs w:val="28"/>
        </w:rPr>
        <w:pict>
          <v:shape id="Resim 9" o:spid="_x0000_i1037" type="#_x0000_t75" alt="MPj04277360000[1]" style="width:18.75pt;height:30.75pt;visibility:visible" filled="t" fillcolor="silver">
            <v:imagedata r:id="rId5" o:title="" grayscale="t"/>
          </v:shape>
        </w:pic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2 – 13 tane balonum vardı. 5 tanesini rüzgar uçurdu. Geriye kaç balonum kaldı ?</w:t>
      </w:r>
    </w:p>
    <w:p w:rsidR="00701F5C" w:rsidRPr="00032ADF" w:rsidRDefault="00701F5C" w:rsidP="00032ADF">
      <w:pPr>
        <w:jc w:val="center"/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  5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B.  8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C.   10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3 – 14 tane balonum vardı.  7 tanesini arkadaşıma verdim. Geriye kaç balonum kaldı ?</w:t>
      </w:r>
    </w:p>
    <w:p w:rsidR="00701F5C" w:rsidRPr="00032ADF" w:rsidRDefault="00701F5C" w:rsidP="00032ADF">
      <w:pPr>
        <w:jc w:val="center"/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  5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B.   6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 xml:space="preserve"> C.   7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 xml:space="preserve">4 – Benim 5 </w:t>
      </w:r>
      <w:r>
        <w:rPr>
          <w:rFonts w:ascii="Comic Sans MS" w:hAnsi="Comic Sans MS" w:cs="Comic Sans MS"/>
          <w:sz w:val="28"/>
          <w:szCs w:val="28"/>
        </w:rPr>
        <w:t>tane balonum vardı.  Ebru da bana</w:t>
      </w:r>
      <w:r w:rsidRPr="00032ADF">
        <w:rPr>
          <w:rFonts w:ascii="Comic Sans MS" w:hAnsi="Comic Sans MS" w:cs="Comic Sans MS"/>
          <w:sz w:val="28"/>
          <w:szCs w:val="28"/>
        </w:rPr>
        <w:t xml:space="preserve"> balon verince 8 balonum oldu. Ebru bana kaç balon verdi?</w:t>
      </w:r>
    </w:p>
    <w:p w:rsidR="00701F5C" w:rsidRPr="00032ADF" w:rsidRDefault="00701F5C" w:rsidP="00032ADF">
      <w:pPr>
        <w:jc w:val="center"/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  5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B.   4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 xml:space="preserve"> C.   3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 xml:space="preserve">5 – Baloncunun elinde 18 tane </w:t>
      </w:r>
      <w:r>
        <w:rPr>
          <w:rFonts w:ascii="Comic Sans MS" w:hAnsi="Comic Sans MS" w:cs="Comic Sans MS"/>
          <w:sz w:val="28"/>
          <w:szCs w:val="28"/>
        </w:rPr>
        <w:t>balon vardı. Baloncu balonların</w:t>
      </w:r>
      <w:r w:rsidRPr="00032ADF">
        <w:rPr>
          <w:rFonts w:ascii="Comic Sans MS" w:hAnsi="Comic Sans MS" w:cs="Comic Sans MS"/>
          <w:sz w:val="28"/>
          <w:szCs w:val="28"/>
        </w:rPr>
        <w:t>dan 7 tanesini sattı. Geriye kaç balonu kaldı ?</w:t>
      </w:r>
    </w:p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  10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>B.   11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 xml:space="preserve">  C.  12</w:t>
      </w:r>
    </w:p>
    <w:tbl>
      <w:tblPr>
        <w:tblW w:w="0" w:type="auto"/>
        <w:tblInd w:w="-68" w:type="dxa"/>
        <w:tblCellMar>
          <w:left w:w="70" w:type="dxa"/>
          <w:right w:w="70" w:type="dxa"/>
        </w:tblCellMar>
        <w:tblLook w:val="0000"/>
      </w:tblPr>
      <w:tblGrid>
        <w:gridCol w:w="7450"/>
      </w:tblGrid>
      <w:tr w:rsidR="00701F5C" w:rsidRPr="00032ADF">
        <w:trPr>
          <w:trHeight w:val="719"/>
        </w:trPr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page" w:tblpX="3677" w:tblpY="-22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272"/>
            </w:tblGrid>
            <w:tr w:rsidR="00701F5C" w:rsidRPr="00032ADF">
              <w:tc>
                <w:tcPr>
                  <w:tcW w:w="3272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</w:tcPr>
                <w:p w:rsidR="00701F5C" w:rsidRPr="00032ADF" w:rsidRDefault="00701F5C" w:rsidP="00216C65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0" o:spid="_x0000_i1038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1" o:spid="_x0000_i1039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2" o:spid="_x0000_i1040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3" o:spid="_x0000_i1041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4" o:spid="_x0000_i1042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5" o:spid="_x0000_i1043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6" o:spid="_x0000_i1044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  <w:r w:rsidRPr="00BE70C5">
                    <w:rPr>
                      <w:rFonts w:ascii="Comic Sans MS" w:hAnsi="Comic Sans MS" w:cs="Comic Sans MS"/>
                      <w:noProof/>
                      <w:sz w:val="28"/>
                      <w:szCs w:val="28"/>
                    </w:rPr>
                    <w:pict>
                      <v:shape id="Resim 17" o:spid="_x0000_i1045" type="#_x0000_t75" alt="MPj04277360000[1]" style="width:18.75pt;height:30.75pt;visibility:visible" filled="t" fillcolor="silver">
                        <v:imagedata r:id="rId5" o:title="" grayscale="t"/>
                      </v:shape>
                    </w:pict>
                  </w:r>
                </w:p>
              </w:tc>
            </w:tr>
          </w:tbl>
          <w:p w:rsidR="00701F5C" w:rsidRPr="00032ADF" w:rsidRDefault="00701F5C" w:rsidP="00216C65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18" o:spid="_x0000_i1046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19" o:spid="_x0000_i1047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20" o:spid="_x0000_i1048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21" o:spid="_x0000_i1049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22" o:spid="_x0000_i1050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23" o:spid="_x0000_i1051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24" o:spid="_x0000_i1052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25" o:spid="_x0000_i1053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BE70C5">
              <w:rPr>
                <w:rFonts w:ascii="Comic Sans MS" w:hAnsi="Comic Sans MS" w:cs="Comic Sans MS"/>
                <w:noProof/>
                <w:sz w:val="28"/>
                <w:szCs w:val="28"/>
              </w:rPr>
              <w:pict>
                <v:shape id="Resim 26" o:spid="_x0000_i1054" type="#_x0000_t75" alt="MPj04277360000[1]" style="width:18.75pt;height:30.75pt;visibility:visible" filled="t" fillcolor="silver">
                  <v:imagedata r:id="rId5" o:title="" grayscale="t"/>
                </v:shape>
              </w:pict>
            </w:r>
            <w:r w:rsidRPr="00032ADF">
              <w:rPr>
                <w:rFonts w:ascii="Comic Sans MS" w:hAnsi="Comic Sans MS" w:cs="Comic Sans MS"/>
                <w:sz w:val="28"/>
                <w:szCs w:val="28"/>
              </w:rPr>
              <w:t xml:space="preserve">    </w:t>
            </w:r>
          </w:p>
        </w:tc>
      </w:tr>
    </w:tbl>
    <w:p w:rsidR="00701F5C" w:rsidRPr="00032ADF" w:rsidRDefault="00701F5C" w:rsidP="00032ADF">
      <w:pPr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6 – Yukarıda balonlarla ifade edilen çıkarma işlemi aşağıdakiler- den hangisidir ?</w:t>
      </w:r>
    </w:p>
    <w:p w:rsidR="00701F5C" w:rsidRPr="00032ADF" w:rsidRDefault="00701F5C" w:rsidP="00032ADF">
      <w:pPr>
        <w:jc w:val="center"/>
        <w:rPr>
          <w:rFonts w:ascii="Comic Sans MS" w:hAnsi="Comic Sans MS" w:cs="Comic Sans MS"/>
          <w:sz w:val="28"/>
          <w:szCs w:val="28"/>
        </w:rPr>
      </w:pPr>
      <w:r w:rsidRPr="00032ADF">
        <w:rPr>
          <w:rFonts w:ascii="Comic Sans MS" w:hAnsi="Comic Sans MS" w:cs="Comic Sans MS"/>
          <w:sz w:val="28"/>
          <w:szCs w:val="28"/>
        </w:rPr>
        <w:t>A.   9- 6 =3</w:t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</w:r>
      <w:r w:rsidRPr="00032ADF">
        <w:rPr>
          <w:rFonts w:ascii="Comic Sans MS" w:hAnsi="Comic Sans MS" w:cs="Comic Sans MS"/>
          <w:sz w:val="28"/>
          <w:szCs w:val="28"/>
        </w:rPr>
        <w:tab/>
        <w:t xml:space="preserve"> B.   17- 8=9                     C.    14-6= 8</w:t>
      </w:r>
    </w:p>
    <w:p w:rsidR="00701F5C" w:rsidRPr="00032ADF" w:rsidRDefault="00701F5C">
      <w:pPr>
        <w:rPr>
          <w:rFonts w:ascii="Comic Sans MS" w:hAnsi="Comic Sans MS" w:cs="Comic Sans MS"/>
          <w:sz w:val="28"/>
          <w:szCs w:val="28"/>
        </w:rPr>
      </w:pPr>
    </w:p>
    <w:sectPr w:rsidR="00701F5C" w:rsidRPr="00032ADF" w:rsidSect="004154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47B"/>
    <w:rsid w:val="00032ADF"/>
    <w:rsid w:val="000D4D19"/>
    <w:rsid w:val="00216C65"/>
    <w:rsid w:val="002734BA"/>
    <w:rsid w:val="0041547B"/>
    <w:rsid w:val="006508D4"/>
    <w:rsid w:val="00701F5C"/>
    <w:rsid w:val="0073775C"/>
    <w:rsid w:val="00B448C3"/>
    <w:rsid w:val="00BE70C5"/>
    <w:rsid w:val="00CA6C6E"/>
    <w:rsid w:val="00D60685"/>
    <w:rsid w:val="00D8236B"/>
    <w:rsid w:val="00FF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7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2A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2AD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650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515</Words>
  <Characters>2942</Characters>
  <Application>Microsoft Office Outlook</Application>
  <DocSecurity>0</DocSecurity>
  <Lines>0</Lines>
  <Paragraphs>0</Paragraphs>
  <ScaleCrop>false</ScaleCrop>
  <Manager>www.sorubak.com</Manager>
  <Company>DeNeMe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sınıf</dc:creator>
  <cp:keywords>www.sorubak.com</cp:keywords>
  <dc:description>www.sorubak.com</dc:description>
  <cp:lastModifiedBy>eda</cp:lastModifiedBy>
  <cp:revision>5</cp:revision>
  <dcterms:created xsi:type="dcterms:W3CDTF">2013-04-29T10:35:00Z</dcterms:created>
  <dcterms:modified xsi:type="dcterms:W3CDTF">2013-05-23T17:03:00Z</dcterms:modified>
  <cp:category>www.sorubak.com</cp:category>
</cp:coreProperties>
</file>