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D6C" w:rsidRDefault="00823D6C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4" o:spid="_x0000_s1026" type="#_x0000_t98" style="position:absolute;margin-left:-25.1pt;margin-top:-42.35pt;width:505.5pt;height:39pt;z-index:251616768;visibility:visible;v-text-anchor:middle" fillcolor="#a5d5e2" strokecolor="#40a7c2">
            <v:fill color2="#e4f2f6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823D6C" w:rsidRPr="009F10BA" w:rsidRDefault="00823D6C" w:rsidP="009F10BA">
                  <w:pPr>
                    <w:jc w:val="center"/>
                    <w:rPr>
                      <w:rFonts w:ascii="Hand writing Mutlu" w:hAnsi="Hand writing Mutlu" w:cs="Hand writing Mutlu"/>
                      <w:b/>
                      <w:bCs/>
                      <w:caps/>
                      <w:sz w:val="32"/>
                      <w:szCs w:val="32"/>
                    </w:rPr>
                  </w:pPr>
                  <w:r w:rsidRPr="009F10BA">
                    <w:rPr>
                      <w:rFonts w:ascii="Hand writing Mutlu" w:hAnsi="Hand writing Mutlu" w:cs="Hand writing Mutlu"/>
                      <w:b/>
                      <w:bCs/>
                      <w:caps/>
                      <w:sz w:val="32"/>
                      <w:szCs w:val="32"/>
                    </w:rPr>
                    <w:t xml:space="preserve">1.SINIF </w:t>
                  </w:r>
                  <w:r w:rsidRPr="009F10BA">
                    <w:rPr>
                      <w:rFonts w:ascii="Times New Roman" w:hAnsi="Times New Roman" w:cs="Times New Roman"/>
                      <w:b/>
                      <w:bCs/>
                      <w:caps/>
                      <w:sz w:val="32"/>
                      <w:szCs w:val="32"/>
                    </w:rPr>
                    <w:t>–</w:t>
                  </w:r>
                  <w:r w:rsidRPr="009F10BA">
                    <w:rPr>
                      <w:rFonts w:ascii="Hand writing Mutlu" w:hAnsi="Hand writing Mutlu" w:cs="Hand writing Mutlu"/>
                      <w:b/>
                      <w:bCs/>
                      <w:caps/>
                      <w:sz w:val="32"/>
                      <w:szCs w:val="32"/>
                    </w:rPr>
                    <w:t xml:space="preserve"> TOPLAMA İŞLEMİ ETKİNLİĞİ</w:t>
                  </w:r>
                </w:p>
              </w:txbxContent>
            </v:textbox>
          </v:shape>
        </w:pict>
      </w:r>
    </w:p>
    <w:p w:rsidR="00823D6C" w:rsidRDefault="00823D6C">
      <w:pPr>
        <w:rPr>
          <w:rFonts w:ascii="Hand writing Mutlu" w:hAnsi="Hand writing Mutlu" w:cs="Hand writing Mutlu"/>
          <w:sz w:val="48"/>
          <w:szCs w:val="48"/>
        </w:rPr>
      </w:pPr>
      <w:r>
        <w:rPr>
          <w:noProof/>
          <w:lang w:eastAsia="tr-TR"/>
        </w:rPr>
        <w:pict>
          <v:line id="Düz Bağlayıcı 31" o:spid="_x0000_s1027" style="position:absolute;z-index:251627008;visibility:visible" from="394.9pt,80.7pt" to="457.15pt,80.7pt"/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8" o:spid="_x0000_s1028" type="#_x0000_t13" style="position:absolute;margin-left:373.15pt;margin-top:46.9pt;width:21.75pt;height:27pt;z-index:251625984;visibility:visible;v-text-anchor:middle" adj="10800" strokecolor="#4f81bd" strokeweight="2pt"/>
        </w:pict>
      </w:r>
      <w:r>
        <w:rPr>
          <w:noProof/>
          <w:lang w:eastAsia="tr-TR"/>
        </w:rPr>
        <w:pict>
          <v:shape id="Sağ Ok 27" o:spid="_x0000_s1029" type="#_x0000_t13" style="position:absolute;margin-left:373.15pt;margin-top:7.95pt;width:21.75pt;height:27pt;z-index:251624960;visibility:visible;v-text-anchor:middle" adj="10800" strokecolor="#4f81bd" strokeweight="2pt"/>
        </w:pict>
      </w:r>
      <w:r>
        <w:rPr>
          <w:noProof/>
          <w:lang w:eastAsia="tr-TR"/>
        </w:rPr>
        <w:pict>
          <v:shape id="Sağ Ok 16" o:spid="_x0000_s1030" type="#_x0000_t13" style="position:absolute;margin-left:123.4pt;margin-top:46.9pt;width:21.75pt;height:27pt;z-index:251620864;visibility:visible;v-text-anchor:middle" adj="10800" fillcolor="window" strokecolor="#c0504d" strokeweight="2pt"/>
        </w:pict>
      </w:r>
      <w:r>
        <w:rPr>
          <w:noProof/>
          <w:lang w:eastAsia="tr-TR"/>
        </w:rPr>
        <w:pict>
          <v:rect id="Dikdörtgen 23" o:spid="_x0000_s1031" style="position:absolute;margin-left:224.65pt;margin-top:42.35pt;width:148.5pt;height:38.25pt;z-index:251623936;visibility:visible;v-text-anchor:middle" filled="f" strokecolor="#4f81bd" strokeweight="2pt">
            <v:textbox>
              <w:txbxContent>
                <w:p w:rsidR="00823D6C" w:rsidRDefault="00823D6C" w:rsidP="005037E3">
                  <w:pPr>
                    <w:jc w:val="center"/>
                  </w:pP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04" o:spid="_x0000_i1028" type="#_x0000_t75" style="width:16.5pt;height:25.5pt;visibility:visible">
                        <v:imagedata r:id="rId4" o:title=""/>
                        <o:lock v:ext="edit" cropping="t"/>
                      </v:shape>
                    </w:pict>
                  </w:r>
                  <w:r>
                    <w:t xml:space="preserve">   </w:t>
                  </w: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05" o:spid="_x0000_i1029" type="#_x0000_t75" style="width:16.5pt;height:25.5pt;visibility:visible">
                        <v:imagedata r:id="rId4" o:title=""/>
                        <o:lock v:ext="edit" cropping="t"/>
                      </v:shape>
                    </w:pict>
                  </w:r>
                  <w:r>
                    <w:t xml:space="preserve">   </w:t>
                  </w: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06" o:spid="_x0000_i1030" type="#_x0000_t75" style="width:16.5pt;height:25.5pt;visibility:visible">
                        <v:imagedata r:id="rId4" o:title=""/>
                        <o:lock v:ext="edit" cropping="t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8" o:spid="_x0000_s1032" style="position:absolute;margin-left:224.65pt;margin-top:3.35pt;width:148.5pt;height:38.25pt;z-index:251622912;visibility:visible;v-text-anchor:middle" filled="f" strokecolor="#4f81bd" strokeweight="2pt">
            <v:textbox>
              <w:txbxContent>
                <w:p w:rsidR="00823D6C" w:rsidRDefault="00823D6C" w:rsidP="005037E3"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99" o:spid="_x0000_i1036" type="#_x0000_t75" style="width:16.5pt;height:25.5pt;visibility:visible">
                        <v:imagedata r:id="rId4" o:title=""/>
                        <o:lock v:ext="edit" cropping="t"/>
                      </v:shape>
                    </w:pict>
                  </w:r>
                  <w:r>
                    <w:t xml:space="preserve">    </w:t>
                  </w: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00" o:spid="_x0000_i1037" type="#_x0000_t75" style="width:16.5pt;height:25.5pt;visibility:visible">
                        <v:imagedata r:id="rId4" o:title=""/>
                        <o:lock v:ext="edit" cropping="t"/>
                      </v:shape>
                    </w:pict>
                  </w:r>
                  <w:r>
                    <w:t xml:space="preserve">    </w:t>
                  </w: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01" o:spid="_x0000_i1038" type="#_x0000_t75" style="width:16.5pt;height:25.5pt;visibility:visible">
                        <v:imagedata r:id="rId4" o:title=""/>
                        <o:lock v:ext="edit" cropping="t"/>
                      </v:shape>
                    </w:pict>
                  </w:r>
                  <w:r>
                    <w:t xml:space="preserve">     </w:t>
                  </w: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02" o:spid="_x0000_i1039" type="#_x0000_t75" style="width:16.5pt;height:25.5pt;visibility:visible">
                        <v:imagedata r:id="rId4" o:title=""/>
                        <o:lock v:ext="edit" cropping="t"/>
                      </v:shape>
                    </w:pict>
                  </w:r>
                  <w:r>
                    <w:t xml:space="preserve">    </w:t>
                  </w: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03" o:spid="_x0000_i1040" type="#_x0000_t75" style="width:16.5pt;height:25.5pt;visibility:visible">
                        <v:imagedata r:id="rId4" o:title=""/>
                        <o:lock v:ext="edit" cropping="t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line id="Düz Bağlayıcı 17" o:spid="_x0000_s1033" style="position:absolute;z-index:251621888;visibility:visible" from="145.15pt,73.95pt" to="207.4pt,73.95pt"/>
        </w:pict>
      </w:r>
      <w:r>
        <w:rPr>
          <w:noProof/>
          <w:lang w:eastAsia="tr-TR"/>
        </w:rPr>
        <w:pict>
          <v:shape id="Sağ Ok 15" o:spid="_x0000_s1034" type="#_x0000_t13" style="position:absolute;margin-left:123.4pt;margin-top:7.95pt;width:21.75pt;height:27pt;z-index:251619840;visibility:visible;v-text-anchor:middle" adj="10800" strokecolor="#c0504d" strokeweight="2pt"/>
        </w:pict>
      </w:r>
      <w:r>
        <w:rPr>
          <w:noProof/>
          <w:lang w:eastAsia="tr-TR"/>
        </w:rPr>
        <w:pict>
          <v:rect id="Dikdörtgen 7" o:spid="_x0000_s1035" style="position:absolute;margin-left:-25.1pt;margin-top:3.35pt;width:148.5pt;height:38.25pt;z-index:251617792;visibility:visible;v-text-anchor:middle" filled="f" strokecolor="#c0504d" strokeweight="2pt">
            <v:textbox>
              <w:txbxContent>
                <w:p w:rsidR="00823D6C" w:rsidRDefault="00823D6C" w:rsidP="009F10BA">
                  <w:pPr>
                    <w:jc w:val="center"/>
                  </w:pPr>
                  <w:r w:rsidRPr="00670FA7">
                    <w:rPr>
                      <w:noProof/>
                      <w:lang w:eastAsia="tr-TR"/>
                    </w:rPr>
                    <w:pict>
                      <v:shape id="Resim 8" o:spid="_x0000_i1044" type="#_x0000_t75" style="width:36pt;height:27pt;visibility:visible">
                        <v:imagedata r:id="rId5" o:title="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9" o:spid="_x0000_i1045" type="#_x0000_t75" style="width:36pt;height:27pt;visibility:visible">
                        <v:imagedata r:id="rId5" o:title="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10" o:spid="_x0000_i1046" type="#_x0000_t75" style="width:36pt;height:27pt;visibility:visible">
                        <v:imagedata r:id="rId5" o:title="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1" o:spid="_x0000_s1036" style="position:absolute;margin-left:-25.1pt;margin-top:42.3pt;width:148.5pt;height:38.25pt;z-index:251618816;visibility:visible;v-text-anchor:middle" filled="f" strokecolor="#c0504d" strokeweight="2pt">
            <v:textbox>
              <w:txbxContent>
                <w:p w:rsidR="00823D6C" w:rsidRDefault="00823D6C" w:rsidP="009F10BA">
                  <w:pPr>
                    <w:jc w:val="center"/>
                  </w:pPr>
                  <w:r w:rsidRPr="00670FA7">
                    <w:rPr>
                      <w:noProof/>
                      <w:lang w:eastAsia="tr-TR"/>
                    </w:rPr>
                    <w:pict>
                      <v:shape id="Resim 12" o:spid="_x0000_i1049" type="#_x0000_t75" style="width:36pt;height:27pt;visibility:visible">
                        <v:imagedata r:id="rId5" o:title="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13" o:spid="_x0000_i1050" type="#_x0000_t75" style="width:36pt;height:27pt;visibility:visible">
                        <v:imagedata r:id="rId5" o:title=""/>
                      </v:shape>
                    </w:pict>
                  </w:r>
                </w:p>
              </w:txbxContent>
            </v:textbox>
          </v:rect>
        </w:pict>
      </w:r>
      <w:r>
        <w:t xml:space="preserve">                                                                  </w:t>
      </w:r>
      <w:r w:rsidRPr="009F10BA">
        <w:rPr>
          <w:rFonts w:ascii="Hand writing Mutlu" w:hAnsi="Hand writing Mutlu" w:cs="Hand writing Mutlu"/>
        </w:rPr>
        <w:t xml:space="preserve"> </w:t>
      </w:r>
      <w:r w:rsidRPr="009F10BA">
        <w:rPr>
          <w:rFonts w:ascii="Hand writing Mutlu" w:hAnsi="Hand writing Mutlu" w:cs="Hand writing Mutlu"/>
          <w:sz w:val="48"/>
          <w:szCs w:val="48"/>
        </w:rPr>
        <w:t>3</w:t>
      </w:r>
      <w:r>
        <w:rPr>
          <w:rFonts w:ascii="Hand writing Mutlu" w:hAnsi="Hand writing Mutlu" w:cs="Hand writing Mutlu"/>
          <w:sz w:val="48"/>
          <w:szCs w:val="48"/>
        </w:rPr>
        <w:t xml:space="preserve">                      ..                                         .             + 2    .                +..                                       .              </w:t>
      </w:r>
      <w:r>
        <w:rPr>
          <w:rFonts w:ascii="Times New Roman" w:hAnsi="Times New Roman" w:cs="Times New Roman"/>
          <w:sz w:val="48"/>
          <w:szCs w:val="48"/>
        </w:rPr>
        <w:t>..</w:t>
      </w:r>
      <w:r w:rsidRPr="009B2F03">
        <w:rPr>
          <w:rFonts w:ascii="Hand writing Mutlu" w:hAnsi="Hand writing Mutlu" w:cs="Hand writing Mutlu"/>
          <w:sz w:val="48"/>
          <w:szCs w:val="48"/>
        </w:rPr>
        <w:t>5</w:t>
      </w:r>
      <w:r>
        <w:rPr>
          <w:rFonts w:ascii="Hand writing Mutlu" w:hAnsi="Hand writing Mutlu" w:cs="Hand writing Mutlu"/>
          <w:sz w:val="48"/>
          <w:szCs w:val="48"/>
        </w:rPr>
        <w:t xml:space="preserve">..                    </w:t>
      </w:r>
      <w:r>
        <w:rPr>
          <w:rFonts w:ascii="Times New Roman" w:hAnsi="Times New Roman" w:cs="Times New Roman"/>
          <w:sz w:val="48"/>
          <w:szCs w:val="48"/>
        </w:rPr>
        <w:t>…</w:t>
      </w:r>
      <w:r>
        <w:rPr>
          <w:rFonts w:ascii="Hand writing Mutlu" w:hAnsi="Hand writing Mutlu" w:cs="Hand writing Mutlu"/>
          <w:sz w:val="48"/>
          <w:szCs w:val="48"/>
        </w:rPr>
        <w:t xml:space="preserve">.     </w:t>
      </w:r>
    </w:p>
    <w:p w:rsidR="00823D6C" w:rsidRDefault="00823D6C" w:rsidP="009B2F03"/>
    <w:p w:rsidR="00823D6C" w:rsidRDefault="00823D6C" w:rsidP="009B2F03">
      <w:pPr>
        <w:rPr>
          <w:rFonts w:ascii="Hand writing Mutlu" w:hAnsi="Hand writing Mutlu" w:cs="Hand writing Mutlu"/>
          <w:sz w:val="48"/>
          <w:szCs w:val="48"/>
        </w:rPr>
      </w:pPr>
      <w:r>
        <w:rPr>
          <w:noProof/>
          <w:lang w:eastAsia="tr-TR"/>
        </w:rPr>
        <w:pict>
          <v:line id="Düz Bağlayıcı 33" o:spid="_x0000_s1037" style="position:absolute;z-index:251637248;visibility:visible" from="394.9pt,80.7pt" to="457.15pt,80.7pt"/>
        </w:pict>
      </w:r>
      <w:r>
        <w:rPr>
          <w:noProof/>
          <w:lang w:eastAsia="tr-TR"/>
        </w:rPr>
        <w:pict>
          <v:shape id="Sağ Ok 34" o:spid="_x0000_s1038" type="#_x0000_t13" style="position:absolute;margin-left:373.15pt;margin-top:46.9pt;width:21.75pt;height:27pt;z-index:251636224;visibility:visible;v-text-anchor:middle" adj="10800" strokecolor="#8064a2" strokeweight="2pt"/>
        </w:pict>
      </w:r>
      <w:r>
        <w:rPr>
          <w:noProof/>
          <w:lang w:eastAsia="tr-TR"/>
        </w:rPr>
        <w:pict>
          <v:shape id="Sağ Ok 35" o:spid="_x0000_s1039" type="#_x0000_t13" style="position:absolute;margin-left:373.15pt;margin-top:7.95pt;width:21.75pt;height:27pt;z-index:251635200;visibility:visible;v-text-anchor:middle" adj="10800" strokecolor="#8064a2" strokeweight="2pt"/>
        </w:pict>
      </w:r>
      <w:r>
        <w:rPr>
          <w:noProof/>
          <w:lang w:eastAsia="tr-TR"/>
        </w:rPr>
        <w:pict>
          <v:shape id="Sağ Ok 36" o:spid="_x0000_s1040" type="#_x0000_t13" style="position:absolute;margin-left:123.4pt;margin-top:46.9pt;width:21.75pt;height:27pt;z-index:251631104;visibility:visible;v-text-anchor:middle" adj="10800" strokecolor="#9bbb59" strokeweight="2pt"/>
        </w:pict>
      </w:r>
      <w:r>
        <w:rPr>
          <w:noProof/>
          <w:lang w:eastAsia="tr-TR"/>
        </w:rPr>
        <w:pict>
          <v:rect id="Dikdörtgen 37" o:spid="_x0000_s1041" style="position:absolute;margin-left:224.65pt;margin-top:42.35pt;width:148.5pt;height:38.25pt;z-index:251634176;visibility:visible;v-text-anchor:middle" filled="f" strokecolor="#8064a2" strokeweight="2pt">
            <v:textbox>
              <w:txbxContent>
                <w:p w:rsidR="00823D6C" w:rsidRDefault="00823D6C" w:rsidP="009B2F03">
                  <w:pPr>
                    <w:jc w:val="center"/>
                  </w:pP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21" o:spid="_x0000_i1055" type="#_x0000_t75" style="width:27pt;height:41.25pt;visibility:visible">
                        <v:imagedata r:id="rId6" o:title=""/>
                        <o:lock v:ext="edit" cropping="t"/>
                      </v:shape>
                    </w:pict>
                  </w: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22" o:spid="_x0000_i1056" type="#_x0000_t75" style="width:27pt;height:41.25pt;visibility:visible">
                        <v:imagedata r:id="rId6" o:title=""/>
                        <o:lock v:ext="edit" cropping="t"/>
                      </v:shape>
                    </w:pict>
                  </w: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23" o:spid="_x0000_i1057" type="#_x0000_t75" style="width:27pt;height:41.25pt;visibility:visible">
                        <v:imagedata r:id="rId6" o:title=""/>
                        <o:lock v:ext="edit" cropping="t"/>
                      </v:shape>
                    </w:pict>
                  </w: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24" o:spid="_x0000_i1058" type="#_x0000_t75" style="width:27pt;height:41.25pt;visibility:visible">
                        <v:imagedata r:id="rId6" o:title=""/>
                        <o:lock v:ext="edit" cropping="t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8" o:spid="_x0000_s1042" style="position:absolute;margin-left:224.65pt;margin-top:3.35pt;width:148.5pt;height:38.25pt;z-index:251633152;visibility:visible;v-text-anchor:middle" filled="f" strokecolor="#8064a2" strokeweight="2pt">
            <v:textbox>
              <w:txbxContent>
                <w:p w:rsidR="00823D6C" w:rsidRDefault="00823D6C" w:rsidP="009B2F03">
                  <w:pPr>
                    <w:jc w:val="center"/>
                  </w:pP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17" o:spid="_x0000_i1063" type="#_x0000_t75" style="width:27pt;height:41.25pt;visibility:visible">
                        <v:imagedata r:id="rId6" o:title=""/>
                        <o:lock v:ext="edit" cropping="t"/>
                      </v:shape>
                    </w:pict>
                  </w: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18" o:spid="_x0000_i1064" type="#_x0000_t75" style="width:27pt;height:41.25pt;visibility:visible">
                        <v:imagedata r:id="rId6" o:title=""/>
                        <o:lock v:ext="edit" cropping="t"/>
                      </v:shape>
                    </w:pict>
                  </w: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19" o:spid="_x0000_i1065" type="#_x0000_t75" style="width:27pt;height:41.25pt;visibility:visible">
                        <v:imagedata r:id="rId6" o:title=""/>
                        <o:lock v:ext="edit" cropping="t"/>
                      </v:shape>
                    </w:pict>
                  </w: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20" o:spid="_x0000_i1066" type="#_x0000_t75" style="width:27pt;height:41.25pt;visibility:visible">
                        <v:imagedata r:id="rId6" o:title=""/>
                        <o:lock v:ext="edit" cropping="t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line id="Düz Bağlayıcı 39" o:spid="_x0000_s1043" style="position:absolute;z-index:251632128;visibility:visible" from="145.15pt,73.95pt" to="207.4pt,73.95pt"/>
        </w:pict>
      </w:r>
      <w:r>
        <w:rPr>
          <w:noProof/>
          <w:lang w:eastAsia="tr-TR"/>
        </w:rPr>
        <w:pict>
          <v:shape id="Sağ Ok 40" o:spid="_x0000_s1044" type="#_x0000_t13" style="position:absolute;margin-left:123.4pt;margin-top:7.95pt;width:21.75pt;height:27pt;z-index:251630080;visibility:visible;v-text-anchor:middle" adj="10800" strokecolor="#9bbb59" strokeweight="2pt"/>
        </w:pict>
      </w:r>
      <w:r>
        <w:rPr>
          <w:noProof/>
          <w:lang w:eastAsia="tr-TR"/>
        </w:rPr>
        <w:pict>
          <v:rect id="Dikdörtgen 41" o:spid="_x0000_s1045" style="position:absolute;margin-left:-25.1pt;margin-top:3.35pt;width:148.5pt;height:38.25pt;z-index:251628032;visibility:visible;v-text-anchor:middle" filled="f" strokecolor="#9bbb59" strokeweight="2pt">
            <v:textbox>
              <w:txbxContent>
                <w:p w:rsidR="00823D6C" w:rsidRDefault="00823D6C" w:rsidP="009B2F03">
                  <w:pPr>
                    <w:jc w:val="center"/>
                  </w:pP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10" o:spid="_x0000_i1070" type="#_x0000_t75" style="width:31.5pt;height:27.75pt;visibility:visible">
                        <v:imagedata r:id="rId7" o:title=""/>
                        <o:lock v:ext="edit" cropping="t"/>
                      </v:shape>
                    </w:pict>
                  </w: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11" o:spid="_x0000_i1071" type="#_x0000_t75" style="width:31.5pt;height:27.75pt;visibility:visible">
                        <v:imagedata r:id="rId7" o:title=""/>
                        <o:lock v:ext="edit" cropping="t"/>
                      </v:shape>
                    </w:pict>
                  </w: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12" o:spid="_x0000_i1072" type="#_x0000_t75" style="width:31.5pt;height:27.75pt;visibility:visible">
                        <v:imagedata r:id="rId7" o:title=""/>
                        <o:lock v:ext="edit" cropping="t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2" o:spid="_x0000_s1046" style="position:absolute;margin-left:-25.1pt;margin-top:42.3pt;width:148.5pt;height:38.25pt;z-index:251629056;visibility:visible;v-text-anchor:middle" filled="f" strokecolor="#9bbb59" strokeweight="2pt">
            <v:textbox>
              <w:txbxContent>
                <w:p w:rsidR="00823D6C" w:rsidRDefault="00823D6C" w:rsidP="009B2F03">
                  <w:pPr>
                    <w:jc w:val="center"/>
                  </w:pP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13" o:spid="_x0000_i1076" type="#_x0000_t75" style="width:31.5pt;height:27.75pt;visibility:visible">
                        <v:imagedata r:id="rId7" o:title=""/>
                        <o:lock v:ext="edit" cropping="t"/>
                      </v:shape>
                    </w:pict>
                  </w: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14" o:spid="_x0000_i1077" type="#_x0000_t75" style="width:31.5pt;height:27.75pt;visibility:visible">
                        <v:imagedata r:id="rId7" o:title=""/>
                        <o:lock v:ext="edit" cropping="t"/>
                      </v:shape>
                    </w:pict>
                  </w: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15" o:spid="_x0000_i1078" type="#_x0000_t75" style="width:31.5pt;height:27.75pt;visibility:visible">
                        <v:imagedata r:id="rId7" o:title=""/>
                        <o:lock v:ext="edit" cropping="t"/>
                      </v:shape>
                    </w:pict>
                  </w:r>
                </w:p>
              </w:txbxContent>
            </v:textbox>
          </v:rect>
        </w:pict>
      </w:r>
      <w:r>
        <w:t xml:space="preserve">                                                                  </w:t>
      </w:r>
      <w:r w:rsidRPr="009F10BA">
        <w:rPr>
          <w:rFonts w:ascii="Hand writing Mutlu" w:hAnsi="Hand writing Mutlu" w:cs="Hand writing Mutlu"/>
        </w:rPr>
        <w:t xml:space="preserve"> </w:t>
      </w:r>
      <w:r>
        <w:rPr>
          <w:rFonts w:ascii="Hand writing Mutlu" w:hAnsi="Hand writing Mutlu" w:cs="Hand writing Mutlu"/>
          <w:sz w:val="48"/>
          <w:szCs w:val="48"/>
        </w:rPr>
        <w:t xml:space="preserve">..                      ..                                         .             + ..    .                +..                                       .              </w:t>
      </w:r>
      <w:r>
        <w:rPr>
          <w:rFonts w:ascii="Times New Roman" w:hAnsi="Times New Roman" w:cs="Times New Roman"/>
          <w:sz w:val="48"/>
          <w:szCs w:val="48"/>
        </w:rPr>
        <w:t>…</w:t>
      </w:r>
      <w:r>
        <w:rPr>
          <w:rFonts w:ascii="Hand writing Mutlu" w:hAnsi="Hand writing Mutlu" w:cs="Hand writing Mutlu"/>
          <w:sz w:val="48"/>
          <w:szCs w:val="48"/>
        </w:rPr>
        <w:t xml:space="preserve">..                    </w:t>
      </w:r>
      <w:r>
        <w:rPr>
          <w:rFonts w:ascii="Times New Roman" w:hAnsi="Times New Roman" w:cs="Times New Roman"/>
          <w:sz w:val="48"/>
          <w:szCs w:val="48"/>
        </w:rPr>
        <w:t>…</w:t>
      </w:r>
      <w:r>
        <w:rPr>
          <w:rFonts w:ascii="Hand writing Mutlu" w:hAnsi="Hand writing Mutlu" w:cs="Hand writing Mutlu"/>
          <w:sz w:val="48"/>
          <w:szCs w:val="48"/>
        </w:rPr>
        <w:t>..</w:t>
      </w:r>
    </w:p>
    <w:p w:rsidR="00823D6C" w:rsidRDefault="00823D6C" w:rsidP="009B2F03"/>
    <w:p w:rsidR="00823D6C" w:rsidRDefault="00823D6C" w:rsidP="009B2F03">
      <w:pPr>
        <w:rPr>
          <w:rFonts w:ascii="Hand writing Mutlu" w:hAnsi="Hand writing Mutlu" w:cs="Hand writing Mutlu"/>
          <w:sz w:val="48"/>
          <w:szCs w:val="48"/>
        </w:rPr>
      </w:pPr>
      <w:r>
        <w:rPr>
          <w:noProof/>
          <w:lang w:eastAsia="tr-TR"/>
        </w:rPr>
        <w:pict>
          <v:line id="Düz Bağlayıcı 55" o:spid="_x0000_s1047" style="position:absolute;z-index:251647488;visibility:visible" from="394.9pt,80.7pt" to="457.15pt,80.7pt"/>
        </w:pict>
      </w:r>
      <w:r>
        <w:rPr>
          <w:noProof/>
          <w:lang w:eastAsia="tr-TR"/>
        </w:rPr>
        <w:pict>
          <v:shape id="Sağ Ok 56" o:spid="_x0000_s1048" type="#_x0000_t13" style="position:absolute;margin-left:373.15pt;margin-top:46.9pt;width:21.75pt;height:27pt;z-index:251646464;visibility:visible;v-text-anchor:middle" adj="10800" strokecolor="#4bacc6" strokeweight="2pt"/>
        </w:pict>
      </w:r>
      <w:r>
        <w:rPr>
          <w:noProof/>
          <w:lang w:eastAsia="tr-TR"/>
        </w:rPr>
        <w:pict>
          <v:shape id="Sağ Ok 57" o:spid="_x0000_s1049" type="#_x0000_t13" style="position:absolute;margin-left:373.15pt;margin-top:7.95pt;width:21.75pt;height:27pt;z-index:251645440;visibility:visible;v-text-anchor:middle" adj="10800" strokecolor="#4bacc6" strokeweight="2pt"/>
        </w:pict>
      </w:r>
      <w:r>
        <w:rPr>
          <w:noProof/>
          <w:lang w:eastAsia="tr-TR"/>
        </w:rPr>
        <w:pict>
          <v:shape id="Sağ Ok 58" o:spid="_x0000_s1050" type="#_x0000_t13" style="position:absolute;margin-left:123.4pt;margin-top:46.9pt;width:21.75pt;height:27pt;z-index:251641344;visibility:visible;v-text-anchor:middle" adj="10800" strokecolor="#f79646" strokeweight="2pt"/>
        </w:pict>
      </w:r>
      <w:r>
        <w:rPr>
          <w:noProof/>
          <w:lang w:eastAsia="tr-TR"/>
        </w:rPr>
        <w:pict>
          <v:rect id="Dikdörtgen 59" o:spid="_x0000_s1051" style="position:absolute;margin-left:224.65pt;margin-top:42.35pt;width:148.5pt;height:38.25pt;z-index:251644416;visibility:visible;v-text-anchor:middle" filled="f" strokecolor="#4bacc6" strokeweight="2pt">
            <v:textbox>
              <w:txbxContent>
                <w:p w:rsidR="00823D6C" w:rsidRDefault="00823D6C" w:rsidP="009B2F03">
                  <w:pPr>
                    <w:jc w:val="center"/>
                  </w:pP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42" o:spid="_x0000_i1083" type="#_x0000_t75" style="width:14.25pt;height:21.75pt;visibility:visible">
                        <v:imagedata r:id="rId8" o:title=""/>
                      </v:shape>
                    </w:pict>
                  </w: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43" o:spid="_x0000_i1084" type="#_x0000_t75" style="width:14.25pt;height:21.75pt;visibility:visible">
                        <v:imagedata r:id="rId8" o:title=""/>
                      </v:shape>
                    </w:pict>
                  </w: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44" o:spid="_x0000_i1085" type="#_x0000_t75" style="width:14.25pt;height:21.75pt;visibility:visible">
                        <v:imagedata r:id="rId8" o:title=""/>
                      </v:shape>
                    </w:pict>
                  </w: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45" o:spid="_x0000_i1086" type="#_x0000_t75" style="width:14.25pt;height:21.75pt;visibility:visible">
                        <v:imagedata r:id="rId8" o:title="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0" o:spid="_x0000_s1052" style="position:absolute;margin-left:224.65pt;margin-top:3.35pt;width:148.5pt;height:38.25pt;z-index:251643392;visibility:visible;v-text-anchor:middle" filled="f" strokecolor="#4bacc6" strokeweight="2pt">
            <v:textbox>
              <w:txbxContent>
                <w:p w:rsidR="00823D6C" w:rsidRDefault="00823D6C" w:rsidP="00F67A83">
                  <w:pPr>
                    <w:jc w:val="center"/>
                  </w:pP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37" o:spid="_x0000_i1092" type="#_x0000_t75" style="width:14.25pt;height:21.75pt;visibility:visible">
                        <v:imagedata r:id="rId8" o:title=""/>
                      </v:shape>
                    </w:pict>
                  </w: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38" o:spid="_x0000_i1093" type="#_x0000_t75" style="width:14.25pt;height:21.75pt;visibility:visible">
                        <v:imagedata r:id="rId8" o:title=""/>
                      </v:shape>
                    </w:pict>
                  </w: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39" o:spid="_x0000_i1094" type="#_x0000_t75" style="width:14.25pt;height:21.75pt;visibility:visible">
                        <v:imagedata r:id="rId8" o:title=""/>
                      </v:shape>
                    </w:pict>
                  </w: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40" o:spid="_x0000_i1095" type="#_x0000_t75" style="width:14.25pt;height:21.75pt;visibility:visible">
                        <v:imagedata r:id="rId8" o:title=""/>
                      </v:shape>
                    </w:pict>
                  </w: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41" o:spid="_x0000_i1096" type="#_x0000_t75" style="width:14.25pt;height:21.75pt;visibility:visible">
                        <v:imagedata r:id="rId8" o:title="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line id="Düz Bağlayıcı 61" o:spid="_x0000_s1053" style="position:absolute;z-index:251642368;visibility:visible" from="145.15pt,73.95pt" to="207.4pt,73.95pt"/>
        </w:pict>
      </w:r>
      <w:r>
        <w:rPr>
          <w:noProof/>
          <w:lang w:eastAsia="tr-TR"/>
        </w:rPr>
        <w:pict>
          <v:shape id="Sağ Ok 62" o:spid="_x0000_s1054" type="#_x0000_t13" style="position:absolute;margin-left:123.4pt;margin-top:7.95pt;width:21.75pt;height:27pt;z-index:251640320;visibility:visible;v-text-anchor:middle" adj="10800" strokecolor="#f79646" strokeweight="2pt"/>
        </w:pict>
      </w:r>
      <w:r>
        <w:rPr>
          <w:noProof/>
          <w:lang w:eastAsia="tr-TR"/>
        </w:rPr>
        <w:pict>
          <v:rect id="Dikdörtgen 63" o:spid="_x0000_s1055" style="position:absolute;margin-left:-25.1pt;margin-top:3.35pt;width:148.5pt;height:38.25pt;z-index:251638272;visibility:visible;v-text-anchor:middle" filled="f" strokecolor="#f79646" strokeweight="2pt">
            <v:textbox>
              <w:txbxContent>
                <w:p w:rsidR="00823D6C" w:rsidRDefault="00823D6C" w:rsidP="00F67A83">
                  <w:pPr>
                    <w:jc w:val="center"/>
                  </w:pP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26" o:spid="_x0000_i1101" type="#_x0000_t75" style="width:29.25pt;height:28.5pt;visibility:visible">
                        <v:imagedata r:id="rId9" o:title=""/>
                        <o:lock v:ext="edit" cropping="t"/>
                      </v:shape>
                    </w:pict>
                  </w: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27" o:spid="_x0000_i1102" type="#_x0000_t75" style="width:27.75pt;height:27pt;visibility:visible">
                        <v:imagedata r:id="rId9" o:title=""/>
                        <o:lock v:ext="edit" cropping="t"/>
                      </v:shape>
                    </w:pict>
                  </w: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28" o:spid="_x0000_i1103" type="#_x0000_t75" style="width:27.75pt;height:27pt;visibility:visible">
                        <v:imagedata r:id="rId9" o:title=""/>
                        <o:lock v:ext="edit" cropping="t"/>
                      </v:shape>
                    </w:pict>
                  </w: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32" o:spid="_x0000_i1104" type="#_x0000_t75" style="width:27.75pt;height:27pt;visibility:visible">
                        <v:imagedata r:id="rId9" o:title=""/>
                        <o:lock v:ext="edit" cropping="t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64" o:spid="_x0000_s1056" style="position:absolute;margin-left:-25.1pt;margin-top:42.3pt;width:148.5pt;height:38.25pt;z-index:251639296;visibility:visible;v-text-anchor:middle" filled="f" strokecolor="#f79646" strokeweight="2pt">
            <v:textbox>
              <w:txbxContent>
                <w:p w:rsidR="00823D6C" w:rsidRDefault="00823D6C" w:rsidP="009B2F03">
                  <w:pPr>
                    <w:jc w:val="center"/>
                  </w:pP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34" o:spid="_x0000_i1107" type="#_x0000_t75" style="width:27.75pt;height:27pt;visibility:visible">
                        <v:imagedata r:id="rId9" o:title=""/>
                        <o:lock v:ext="edit" cropping="t"/>
                      </v:shape>
                    </w:pict>
                  </w: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35" o:spid="_x0000_i1108" type="#_x0000_t75" style="width:27.75pt;height:27pt;visibility:visible">
                        <v:imagedata r:id="rId9" o:title=""/>
                        <o:lock v:ext="edit" cropping="t"/>
                      </v:shape>
                    </w:pict>
                  </w:r>
                </w:p>
              </w:txbxContent>
            </v:textbox>
          </v:rect>
        </w:pict>
      </w:r>
      <w:r>
        <w:t xml:space="preserve">                                                                  </w:t>
      </w:r>
      <w:r w:rsidRPr="009F10BA">
        <w:rPr>
          <w:rFonts w:ascii="Hand writing Mutlu" w:hAnsi="Hand writing Mutlu" w:cs="Hand writing Mutlu"/>
        </w:rPr>
        <w:t xml:space="preserve"> </w:t>
      </w:r>
      <w:r>
        <w:rPr>
          <w:rFonts w:ascii="Hand writing Mutlu" w:hAnsi="Hand writing Mutlu" w:cs="Hand writing Mutlu"/>
          <w:sz w:val="48"/>
          <w:szCs w:val="48"/>
        </w:rPr>
        <w:t xml:space="preserve">..                      ..                                         .             + ..    .                +..                                       .              </w:t>
      </w:r>
      <w:r>
        <w:rPr>
          <w:rFonts w:ascii="Times New Roman" w:hAnsi="Times New Roman" w:cs="Times New Roman"/>
          <w:sz w:val="48"/>
          <w:szCs w:val="48"/>
        </w:rPr>
        <w:t>…</w:t>
      </w:r>
      <w:r>
        <w:rPr>
          <w:rFonts w:ascii="Hand writing Mutlu" w:hAnsi="Hand writing Mutlu" w:cs="Hand writing Mutlu"/>
          <w:sz w:val="48"/>
          <w:szCs w:val="48"/>
        </w:rPr>
        <w:t xml:space="preserve">..                    </w:t>
      </w:r>
      <w:r>
        <w:rPr>
          <w:rFonts w:ascii="Times New Roman" w:hAnsi="Times New Roman" w:cs="Times New Roman"/>
          <w:sz w:val="48"/>
          <w:szCs w:val="48"/>
        </w:rPr>
        <w:t>…</w:t>
      </w:r>
      <w:r>
        <w:rPr>
          <w:rFonts w:ascii="Hand writing Mutlu" w:hAnsi="Hand writing Mutlu" w:cs="Hand writing Mutlu"/>
          <w:sz w:val="48"/>
          <w:szCs w:val="48"/>
        </w:rPr>
        <w:t>..</w:t>
      </w:r>
    </w:p>
    <w:p w:rsidR="00823D6C" w:rsidRDefault="00823D6C" w:rsidP="009B2F03"/>
    <w:p w:rsidR="00823D6C" w:rsidRDefault="00823D6C" w:rsidP="009B2F03">
      <w:pPr>
        <w:rPr>
          <w:rFonts w:ascii="Hand writing Mutlu" w:hAnsi="Hand writing Mutlu" w:cs="Hand writing Mutlu"/>
          <w:sz w:val="48"/>
          <w:szCs w:val="48"/>
        </w:rPr>
      </w:pPr>
      <w:r>
        <w:rPr>
          <w:noProof/>
          <w:lang w:eastAsia="tr-TR"/>
        </w:rPr>
        <w:pict>
          <v:line id="Düz Bağlayıcı 77" o:spid="_x0000_s1057" style="position:absolute;z-index:251657728;visibility:visible" from="394.9pt,80.7pt" to="457.15pt,80.7pt"/>
        </w:pict>
      </w:r>
      <w:r>
        <w:rPr>
          <w:noProof/>
          <w:lang w:eastAsia="tr-TR"/>
        </w:rPr>
        <w:pict>
          <v:shape id="Sağ Ok 78" o:spid="_x0000_s1058" type="#_x0000_t13" style="position:absolute;margin-left:373.15pt;margin-top:46.9pt;width:21.75pt;height:27pt;z-index:251656704;visibility:visible;v-text-anchor:middle" adj="10800" strokecolor="#8064a2" strokeweight="2pt"/>
        </w:pict>
      </w:r>
      <w:r>
        <w:rPr>
          <w:noProof/>
          <w:lang w:eastAsia="tr-TR"/>
        </w:rPr>
        <w:pict>
          <v:shape id="Sağ Ok 79" o:spid="_x0000_s1059" type="#_x0000_t13" style="position:absolute;margin-left:373.15pt;margin-top:7.95pt;width:21.75pt;height:27pt;z-index:251655680;visibility:visible;v-text-anchor:middle" adj="10800" strokecolor="#8064a2" strokeweight="2pt"/>
        </w:pict>
      </w:r>
      <w:r>
        <w:rPr>
          <w:noProof/>
          <w:lang w:eastAsia="tr-TR"/>
        </w:rPr>
        <w:pict>
          <v:shape id="Sağ Ok 80" o:spid="_x0000_s1060" type="#_x0000_t13" style="position:absolute;margin-left:123.4pt;margin-top:46.9pt;width:21.75pt;height:27pt;z-index:251651584;visibility:visible;v-text-anchor:middle" adj="10800" fillcolor="window" strokecolor="#c0504d" strokeweight="2pt"/>
        </w:pict>
      </w:r>
      <w:r>
        <w:rPr>
          <w:noProof/>
          <w:lang w:eastAsia="tr-TR"/>
        </w:rPr>
        <w:pict>
          <v:rect id="Dikdörtgen 81" o:spid="_x0000_s1061" style="position:absolute;margin-left:224.65pt;margin-top:42.35pt;width:148.5pt;height:38.25pt;z-index:251654656;visibility:visible;v-text-anchor:middle" filled="f" strokecolor="#8064a2" strokeweight="2pt">
            <v:textbox>
              <w:txbxContent>
                <w:p w:rsidR="00823D6C" w:rsidRDefault="00823D6C" w:rsidP="009B2F03">
                  <w:pPr>
                    <w:jc w:val="center"/>
                  </w:pPr>
                  <w:r w:rsidRPr="00670FA7">
                    <w:rPr>
                      <w:noProof/>
                      <w:lang w:eastAsia="tr-TR"/>
                    </w:rPr>
                    <w:pict>
                      <v:shape id="Resim 87" o:spid="_x0000_i1112" type="#_x0000_t75" style="width:36pt;height:27pt;visibility:visible">
                        <v:imagedata r:id="rId5" o:title="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88" o:spid="_x0000_i1113" type="#_x0000_t75" style="width:36pt;height:27pt;visibility:visible">
                        <v:imagedata r:id="rId5" o:title="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89" o:spid="_x0000_i1114" type="#_x0000_t75" style="width:36pt;height:27pt;visibility:visible">
                        <v:imagedata r:id="rId5" o:title="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82" o:spid="_x0000_s1062" style="position:absolute;margin-left:224.65pt;margin-top:3.35pt;width:148.5pt;height:38.25pt;z-index:251653632;visibility:visible;v-text-anchor:middle" filled="f" strokecolor="#8064a2" strokeweight="2pt">
            <v:textbox>
              <w:txbxContent>
                <w:p w:rsidR="00823D6C" w:rsidRDefault="00823D6C" w:rsidP="009B2F03">
                  <w:r w:rsidRPr="00670FA7">
                    <w:rPr>
                      <w:noProof/>
                      <w:lang w:eastAsia="tr-TR"/>
                    </w:rPr>
                    <w:pict>
                      <v:shape id="Resim 90" o:spid="_x0000_i1118" type="#_x0000_t75" style="width:36pt;height:27pt;visibility:visible">
                        <v:imagedata r:id="rId5" o:title="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91" o:spid="_x0000_i1119" type="#_x0000_t75" style="width:36pt;height:27pt;visibility:visible">
                        <v:imagedata r:id="rId5" o:title="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92" o:spid="_x0000_i1120" type="#_x0000_t75" style="width:36pt;height:27pt;visibility:visible">
                        <v:imagedata r:id="rId5" o:title="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line id="Düz Bağlayıcı 83" o:spid="_x0000_s1063" style="position:absolute;z-index:251652608;visibility:visible" from="145.15pt,73.95pt" to="207.4pt,73.95pt"/>
        </w:pict>
      </w:r>
      <w:r>
        <w:rPr>
          <w:noProof/>
          <w:lang w:eastAsia="tr-TR"/>
        </w:rPr>
        <w:pict>
          <v:shape id="Sağ Ok 84" o:spid="_x0000_s1064" type="#_x0000_t13" style="position:absolute;margin-left:123.4pt;margin-top:7.95pt;width:21.75pt;height:27pt;z-index:251650560;visibility:visible;v-text-anchor:middle" adj="10800" strokecolor="#c0504d" strokeweight="2pt"/>
        </w:pict>
      </w:r>
      <w:r>
        <w:rPr>
          <w:noProof/>
          <w:lang w:eastAsia="tr-TR"/>
        </w:rPr>
        <w:pict>
          <v:rect id="Dikdörtgen 85" o:spid="_x0000_s1065" style="position:absolute;margin-left:-25.1pt;margin-top:3.35pt;width:148.5pt;height:38.25pt;z-index:251648512;visibility:visible;v-text-anchor:middle" filled="f" strokecolor="#c0504d" strokeweight="2pt">
            <v:textbox>
              <w:txbxContent>
                <w:p w:rsidR="00823D6C" w:rsidRDefault="00823D6C" w:rsidP="009B2F03">
                  <w:pPr>
                    <w:jc w:val="center"/>
                  </w:pP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47" o:spid="_x0000_i1127" type="#_x0000_t75" style="width:18pt;height:25.5pt;visibility:visible">
                        <v:imagedata r:id="rId10" o:title=""/>
                        <o:lock v:ext="edit" cropping="t"/>
                      </v:shape>
                    </w:pict>
                  </w: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48" o:spid="_x0000_i1128" type="#_x0000_t75" style="width:18pt;height:25.5pt;visibility:visible">
                        <v:imagedata r:id="rId10" o:title=""/>
                        <o:lock v:ext="edit" cropping="t"/>
                      </v:shape>
                    </w:pict>
                  </w: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49" o:spid="_x0000_i1129" type="#_x0000_t75" style="width:18pt;height:25.5pt;visibility:visible">
                        <v:imagedata r:id="rId10" o:title=""/>
                        <o:lock v:ext="edit" cropping="t"/>
                      </v:shape>
                    </w:pict>
                  </w: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50" o:spid="_x0000_i1130" type="#_x0000_t75" style="width:18pt;height:25.5pt;visibility:visible">
                        <v:imagedata r:id="rId10" o:title=""/>
                        <o:lock v:ext="edit" cropping="t"/>
                      </v:shape>
                    </w:pict>
                  </w: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51" o:spid="_x0000_i1131" type="#_x0000_t75" style="width:18pt;height:25.5pt;visibility:visible">
                        <v:imagedata r:id="rId10" o:title=""/>
                        <o:lock v:ext="edit" cropping="t"/>
                      </v:shape>
                    </w:pict>
                  </w: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52" o:spid="_x0000_i1132" type="#_x0000_t75" style="width:18pt;height:25.5pt;visibility:visible">
                        <v:imagedata r:id="rId10" o:title=""/>
                        <o:lock v:ext="edit" cropping="t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86" o:spid="_x0000_s1066" style="position:absolute;margin-left:-25.1pt;margin-top:42.3pt;width:148.5pt;height:38.25pt;z-index:251649536;visibility:visible;v-text-anchor:middle" filled="f" strokecolor="#c0504d" strokeweight="2pt">
            <v:textbox>
              <w:txbxContent>
                <w:p w:rsidR="00823D6C" w:rsidRDefault="00823D6C" w:rsidP="009B2F03">
                  <w:pPr>
                    <w:jc w:val="center"/>
                  </w:pP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53" o:spid="_x0000_i1136" type="#_x0000_t75" style="width:18pt;height:25.5pt;visibility:visible">
                        <v:imagedata r:id="rId10" o:title=""/>
                        <o:lock v:ext="edit" cropping="t"/>
                      </v:shape>
                    </w:pict>
                  </w: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54" o:spid="_x0000_i1137" type="#_x0000_t75" style="width:18pt;height:25.5pt;visibility:visible">
                        <v:imagedata r:id="rId10" o:title=""/>
                        <o:lock v:ext="edit" cropping="t"/>
                      </v:shape>
                    </w:pict>
                  </w:r>
                  <w:r w:rsidRPr="000618F3">
                    <w:rPr>
                      <w:rFonts w:ascii="Hand writing Mutlu" w:hAnsi="Hand writing Mutlu" w:cs="Hand writing Mutlu"/>
                      <w:noProof/>
                      <w:sz w:val="48"/>
                      <w:szCs w:val="48"/>
                      <w:lang w:eastAsia="tr-TR"/>
                    </w:rPr>
                    <w:pict>
                      <v:shape id="Resim 155" o:spid="_x0000_i1138" type="#_x0000_t75" style="width:18pt;height:25.5pt;visibility:visible">
                        <v:imagedata r:id="rId10" o:title=""/>
                        <o:lock v:ext="edit" cropping="t"/>
                      </v:shape>
                    </w:pict>
                  </w:r>
                </w:p>
              </w:txbxContent>
            </v:textbox>
          </v:rect>
        </w:pict>
      </w:r>
      <w:r>
        <w:t xml:space="preserve">                                                                  </w:t>
      </w:r>
      <w:r w:rsidRPr="009F10BA">
        <w:rPr>
          <w:rFonts w:ascii="Hand writing Mutlu" w:hAnsi="Hand writing Mutlu" w:cs="Hand writing Mutlu"/>
        </w:rPr>
        <w:t xml:space="preserve"> </w:t>
      </w:r>
      <w:r>
        <w:rPr>
          <w:rFonts w:ascii="Hand writing Mutlu" w:hAnsi="Hand writing Mutlu" w:cs="Hand writing Mutlu"/>
          <w:sz w:val="48"/>
          <w:szCs w:val="48"/>
        </w:rPr>
        <w:t xml:space="preserve">..                      ..                                         .             + ..    .                +..                                       .              </w:t>
      </w:r>
      <w:r>
        <w:rPr>
          <w:rFonts w:ascii="Times New Roman" w:hAnsi="Times New Roman" w:cs="Times New Roman"/>
          <w:sz w:val="48"/>
          <w:szCs w:val="48"/>
        </w:rPr>
        <w:t>…</w:t>
      </w:r>
      <w:r>
        <w:rPr>
          <w:rFonts w:ascii="Hand writing Mutlu" w:hAnsi="Hand writing Mutlu" w:cs="Hand writing Mutlu"/>
          <w:sz w:val="48"/>
          <w:szCs w:val="48"/>
        </w:rPr>
        <w:t xml:space="preserve">..                    </w:t>
      </w:r>
      <w:r>
        <w:rPr>
          <w:rFonts w:ascii="Times New Roman" w:hAnsi="Times New Roman" w:cs="Times New Roman"/>
          <w:sz w:val="48"/>
          <w:szCs w:val="48"/>
        </w:rPr>
        <w:t>…</w:t>
      </w:r>
      <w:r>
        <w:rPr>
          <w:rFonts w:ascii="Hand writing Mutlu" w:hAnsi="Hand writing Mutlu" w:cs="Hand writing Mutlu"/>
          <w:sz w:val="48"/>
          <w:szCs w:val="48"/>
        </w:rPr>
        <w:t>..</w:t>
      </w:r>
    </w:p>
    <w:p w:rsidR="00823D6C" w:rsidRDefault="00823D6C" w:rsidP="009B2F03">
      <w:pPr>
        <w:rPr>
          <w:rFonts w:ascii="Hand writing Mutlu" w:hAnsi="Hand writing Mutlu" w:cs="Hand writing Mutlu"/>
          <w:sz w:val="48"/>
          <w:szCs w:val="48"/>
        </w:rPr>
      </w:pPr>
      <w:hyperlink r:id="rId11" w:history="1">
        <w:r>
          <w:rPr>
            <w:rStyle w:val="Hyperlink"/>
            <w:rFonts w:ascii="Hand writing Mutlu" w:hAnsi="Hand writing Mutlu" w:cs="Hand writing Mutlu"/>
            <w:sz w:val="36"/>
            <w:szCs w:val="36"/>
          </w:rPr>
          <w:t>www.sorubak.com</w:t>
        </w:r>
      </w:hyperlink>
    </w:p>
    <w:p w:rsidR="00823D6C" w:rsidRDefault="00823D6C" w:rsidP="000D2B64"/>
    <w:p w:rsidR="00823D6C" w:rsidRDefault="00823D6C" w:rsidP="000D2B64">
      <w:pPr>
        <w:rPr>
          <w:rFonts w:ascii="Hand writing Mutlu" w:hAnsi="Hand writing Mutlu" w:cs="Hand writing Mutlu"/>
          <w:sz w:val="48"/>
          <w:szCs w:val="48"/>
        </w:rPr>
      </w:pPr>
      <w:r>
        <w:rPr>
          <w:noProof/>
          <w:lang w:eastAsia="tr-TR"/>
        </w:rPr>
        <w:pict>
          <v:line id="Düz Bağlayıcı 157" o:spid="_x0000_s1067" style="position:absolute;z-index:251667968;visibility:visible" from="394.9pt,80.7pt" to="457.15pt,80.7pt"/>
        </w:pict>
      </w:r>
      <w:r>
        <w:rPr>
          <w:noProof/>
          <w:lang w:eastAsia="tr-TR"/>
        </w:rPr>
        <w:pict>
          <v:shape id="Sağ Ok 158" o:spid="_x0000_s1068" type="#_x0000_t13" style="position:absolute;margin-left:373.15pt;margin-top:46.9pt;width:21.75pt;height:27pt;z-index:251666944;visibility:visible;v-text-anchor:middle" adj="10800" strokecolor="#4f81bd" strokeweight="2pt"/>
        </w:pict>
      </w:r>
      <w:r>
        <w:rPr>
          <w:noProof/>
          <w:lang w:eastAsia="tr-TR"/>
        </w:rPr>
        <w:pict>
          <v:shape id="Sağ Ok 159" o:spid="_x0000_s1069" type="#_x0000_t13" style="position:absolute;margin-left:373.15pt;margin-top:7.95pt;width:21.75pt;height:27pt;z-index:251665920;visibility:visible;v-text-anchor:middle" adj="10800" strokecolor="#4f81bd" strokeweight="2pt"/>
        </w:pict>
      </w:r>
      <w:r>
        <w:rPr>
          <w:noProof/>
          <w:lang w:eastAsia="tr-TR"/>
        </w:rPr>
        <w:pict>
          <v:shape id="Sağ Ok 160" o:spid="_x0000_s1070" type="#_x0000_t13" style="position:absolute;margin-left:123.4pt;margin-top:46.9pt;width:21.75pt;height:27pt;z-index:251661824;visibility:visible;v-text-anchor:middle" adj="10800" fillcolor="window" strokecolor="#c0504d" strokeweight="2pt"/>
        </w:pict>
      </w:r>
      <w:r>
        <w:rPr>
          <w:noProof/>
          <w:lang w:eastAsia="tr-TR"/>
        </w:rPr>
        <w:pict>
          <v:rect id="Dikdörtgen 161" o:spid="_x0000_s1071" style="position:absolute;margin-left:224.65pt;margin-top:42.35pt;width:148.5pt;height:38.25pt;z-index:251664896;visibility:visible;v-text-anchor:middle" filled="f" strokecolor="#4f81bd" strokeweight="2pt">
            <v:textbox>
              <w:txbxContent>
                <w:p w:rsidR="00823D6C" w:rsidRDefault="00823D6C" w:rsidP="00127501">
                  <w:r w:rsidRPr="00670FA7">
                    <w:rPr>
                      <w:noProof/>
                      <w:lang w:eastAsia="tr-TR"/>
                    </w:rPr>
                    <w:pict>
                      <v:shape id="Resim 272" o:spid="_x0000_i1145" type="#_x0000_t75" style="width:20.25pt;height:27pt;visibility:visible">
                        <v:imagedata r:id="rId12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273" o:spid="_x0000_i1146" type="#_x0000_t75" style="width:20.25pt;height:27pt;visibility:visible">
                        <v:imagedata r:id="rId12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274" o:spid="_x0000_i1147" type="#_x0000_t75" style="width:20.25pt;height:27pt;visibility:visible">
                        <v:imagedata r:id="rId12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275" o:spid="_x0000_i1148" type="#_x0000_t75" style="width:20.25pt;height:27pt;visibility:visible">
                        <v:imagedata r:id="rId12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276" o:spid="_x0000_i1149" type="#_x0000_t75" style="width:20.25pt;height:27pt;visibility:visible">
                        <v:imagedata r:id="rId12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277" o:spid="_x0000_i1150" type="#_x0000_t75" style="width:20.25pt;height:27pt;visibility:visible">
                        <v:imagedata r:id="rId12" o:title=""/>
                        <o:lock v:ext="edit" cropping="t"/>
                      </v:shape>
                    </w:pict>
                  </w:r>
                </w:p>
                <w:p w:rsidR="00823D6C" w:rsidRDefault="00823D6C" w:rsidP="000D2B64">
                  <w:pPr>
                    <w:jc w:val="center"/>
                  </w:pPr>
                  <w:r>
                    <w:t xml:space="preserve">     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62" o:spid="_x0000_s1072" style="position:absolute;margin-left:224.65pt;margin-top:3.35pt;width:148.5pt;height:38.25pt;z-index:251663872;visibility:visible;v-text-anchor:middle" filled="f" strokecolor="#4f81bd" strokeweight="2pt">
            <v:textbox>
              <w:txbxContent>
                <w:p w:rsidR="00823D6C" w:rsidRDefault="00823D6C" w:rsidP="000D2B64">
                  <w:r>
                    <w:t xml:space="preserve"> </w: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266" o:spid="_x0000_i1157" type="#_x0000_t75" style="width:20.25pt;height:27pt;visibility:visible">
                        <v:imagedata r:id="rId12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267" o:spid="_x0000_i1158" type="#_x0000_t75" style="width:20.25pt;height:27pt;visibility:visible">
                        <v:imagedata r:id="rId12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268" o:spid="_x0000_i1159" type="#_x0000_t75" style="width:20.25pt;height:27pt;visibility:visible">
                        <v:imagedata r:id="rId12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269" o:spid="_x0000_i1160" type="#_x0000_t75" style="width:20.25pt;height:27pt;visibility:visible">
                        <v:imagedata r:id="rId12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270" o:spid="_x0000_i1161" type="#_x0000_t75" style="width:20.25pt;height:27pt;visibility:visible">
                        <v:imagedata r:id="rId12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271" o:spid="_x0000_i1162" type="#_x0000_t75" style="width:20.25pt;height:27pt;visibility:visible">
                        <v:imagedata r:id="rId12" o:title=""/>
                        <o:lock v:ext="edit" cropping="t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line id="Düz Bağlayıcı 163" o:spid="_x0000_s1073" style="position:absolute;z-index:251662848;visibility:visible" from="145.15pt,73.95pt" to="207.4pt,73.95pt"/>
        </w:pict>
      </w:r>
      <w:r>
        <w:rPr>
          <w:noProof/>
          <w:lang w:eastAsia="tr-TR"/>
        </w:rPr>
        <w:pict>
          <v:shape id="Sağ Ok 164" o:spid="_x0000_s1074" type="#_x0000_t13" style="position:absolute;margin-left:123.4pt;margin-top:7.95pt;width:21.75pt;height:27pt;z-index:251660800;visibility:visible;v-text-anchor:middle" adj="10800" strokecolor="#c0504d" strokeweight="2pt"/>
        </w:pict>
      </w:r>
      <w:r>
        <w:rPr>
          <w:noProof/>
          <w:lang w:eastAsia="tr-TR"/>
        </w:rPr>
        <w:pict>
          <v:rect id="Dikdörtgen 165" o:spid="_x0000_s1075" style="position:absolute;margin-left:-25.1pt;margin-top:3.35pt;width:148.5pt;height:38.25pt;z-index:251658752;visibility:visible;v-text-anchor:middle" filled="f" strokecolor="#c0504d" strokeweight="2pt">
            <v:textbox>
              <w:txbxContent>
                <w:p w:rsidR="00823D6C" w:rsidRDefault="00823D6C" w:rsidP="000D2B64">
                  <w:pPr>
                    <w:jc w:val="center"/>
                  </w:pPr>
                  <w:r w:rsidRPr="00670FA7">
                    <w:rPr>
                      <w:noProof/>
                      <w:lang w:eastAsia="tr-TR"/>
                    </w:rPr>
                    <w:pict>
                      <v:shape id="Resim 255" o:spid="_x0000_i1169" type="#_x0000_t75" style="width:19.5pt;height:25.5pt;visibility:visible">
                        <v:imagedata r:id="rId13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256" o:spid="_x0000_i1170" type="#_x0000_t75" style="width:19.5pt;height:25.5pt;visibility:visible">
                        <v:imagedata r:id="rId13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257" o:spid="_x0000_i1171" type="#_x0000_t75" style="width:19.5pt;height:25.5pt;visibility:visible">
                        <v:imagedata r:id="rId13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258" o:spid="_x0000_i1172" type="#_x0000_t75" style="width:19.5pt;height:25.5pt;visibility:visible">
                        <v:imagedata r:id="rId13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259" o:spid="_x0000_i1173" type="#_x0000_t75" style="width:19.5pt;height:25.5pt;visibility:visible">
                        <v:imagedata r:id="rId13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289" o:spid="_x0000_i1174" type="#_x0000_t75" style="width:19.5pt;height:25.5pt;visibility:visible">
                        <v:imagedata r:id="rId13" o:title=""/>
                        <o:lock v:ext="edit" cropping="t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66" o:spid="_x0000_s1076" style="position:absolute;margin-left:-25.1pt;margin-top:42.3pt;width:148.5pt;height:38.25pt;z-index:251659776;visibility:visible;v-text-anchor:middle" filled="f" strokecolor="#c0504d" strokeweight="2pt">
            <v:textbox>
              <w:txbxContent>
                <w:p w:rsidR="00823D6C" w:rsidRDefault="00823D6C" w:rsidP="000D2B64">
                  <w:pPr>
                    <w:jc w:val="center"/>
                  </w:pPr>
                  <w:r w:rsidRPr="00670FA7">
                    <w:rPr>
                      <w:noProof/>
                      <w:lang w:eastAsia="tr-TR"/>
                    </w:rPr>
                    <w:pict>
                      <v:shape id="Resim 260" o:spid="_x0000_i1180" type="#_x0000_t75" style="width:19.5pt;height:25.5pt;visibility:visible">
                        <v:imagedata r:id="rId13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261" o:spid="_x0000_i1181" type="#_x0000_t75" style="width:19.5pt;height:25.5pt;visibility:visible">
                        <v:imagedata r:id="rId13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262" o:spid="_x0000_i1182" type="#_x0000_t75" style="width:19.5pt;height:25.5pt;visibility:visible">
                        <v:imagedata r:id="rId13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263" o:spid="_x0000_i1183" type="#_x0000_t75" style="width:19.5pt;height:25.5pt;visibility:visible">
                        <v:imagedata r:id="rId13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264" o:spid="_x0000_i1184" type="#_x0000_t75" style="width:19.5pt;height:25.5pt;visibility:visible">
                        <v:imagedata r:id="rId13" o:title=""/>
                        <o:lock v:ext="edit" cropping="t"/>
                      </v:shape>
                    </w:pict>
                  </w:r>
                </w:p>
              </w:txbxContent>
            </v:textbox>
          </v:rect>
        </w:pict>
      </w:r>
      <w:r>
        <w:t xml:space="preserve">                                                                  </w:t>
      </w:r>
      <w:r w:rsidRPr="009F10BA">
        <w:rPr>
          <w:rFonts w:ascii="Hand writing Mutlu" w:hAnsi="Hand writing Mutlu" w:cs="Hand writing Mutlu"/>
        </w:rPr>
        <w:t xml:space="preserve"> </w:t>
      </w:r>
      <w:r>
        <w:rPr>
          <w:rFonts w:ascii="Hand writing Mutlu" w:hAnsi="Hand writing Mutlu" w:cs="Hand writing Mutlu"/>
          <w:sz w:val="48"/>
          <w:szCs w:val="48"/>
        </w:rPr>
        <w:t xml:space="preserve">..                      ..                                         .             + ..    .                +..                                       .              </w:t>
      </w:r>
      <w:r>
        <w:rPr>
          <w:rFonts w:ascii="Times New Roman" w:hAnsi="Times New Roman" w:cs="Times New Roman"/>
          <w:sz w:val="48"/>
          <w:szCs w:val="48"/>
        </w:rPr>
        <w:t>…</w:t>
      </w:r>
      <w:r>
        <w:rPr>
          <w:rFonts w:ascii="Hand writing Mutlu" w:hAnsi="Hand writing Mutlu" w:cs="Hand writing Mutlu"/>
          <w:sz w:val="48"/>
          <w:szCs w:val="48"/>
        </w:rPr>
        <w:t xml:space="preserve">..                    </w:t>
      </w:r>
      <w:r>
        <w:rPr>
          <w:rFonts w:ascii="Times New Roman" w:hAnsi="Times New Roman" w:cs="Times New Roman"/>
          <w:sz w:val="48"/>
          <w:szCs w:val="48"/>
        </w:rPr>
        <w:t>…</w:t>
      </w:r>
      <w:r>
        <w:rPr>
          <w:rFonts w:ascii="Hand writing Mutlu" w:hAnsi="Hand writing Mutlu" w:cs="Hand writing Mutlu"/>
          <w:sz w:val="48"/>
          <w:szCs w:val="48"/>
        </w:rPr>
        <w:t xml:space="preserve">.     </w:t>
      </w:r>
    </w:p>
    <w:p w:rsidR="00823D6C" w:rsidRDefault="00823D6C" w:rsidP="000D2B64"/>
    <w:p w:rsidR="00823D6C" w:rsidRDefault="00823D6C" w:rsidP="000D2B64">
      <w:pPr>
        <w:rPr>
          <w:rFonts w:ascii="Hand writing Mutlu" w:hAnsi="Hand writing Mutlu" w:cs="Hand writing Mutlu"/>
          <w:sz w:val="48"/>
          <w:szCs w:val="48"/>
        </w:rPr>
      </w:pPr>
      <w:r>
        <w:rPr>
          <w:noProof/>
          <w:lang w:eastAsia="tr-TR"/>
        </w:rPr>
        <w:pict>
          <v:line id="Düz Bağlayıcı 167" o:spid="_x0000_s1077" style="position:absolute;z-index:251678208;visibility:visible" from="394.9pt,80.7pt" to="457.15pt,80.7pt"/>
        </w:pict>
      </w:r>
      <w:r>
        <w:rPr>
          <w:noProof/>
          <w:lang w:eastAsia="tr-TR"/>
        </w:rPr>
        <w:pict>
          <v:shape id="Sağ Ok 168" o:spid="_x0000_s1078" type="#_x0000_t13" style="position:absolute;margin-left:373.15pt;margin-top:46.9pt;width:21.75pt;height:27pt;z-index:251677184;visibility:visible;v-text-anchor:middle" adj="10800" strokecolor="#8064a2" strokeweight="2pt"/>
        </w:pict>
      </w:r>
      <w:r>
        <w:rPr>
          <w:noProof/>
          <w:lang w:eastAsia="tr-TR"/>
        </w:rPr>
        <w:pict>
          <v:shape id="Sağ Ok 169" o:spid="_x0000_s1079" type="#_x0000_t13" style="position:absolute;margin-left:373.15pt;margin-top:7.95pt;width:21.75pt;height:27pt;z-index:251676160;visibility:visible;v-text-anchor:middle" adj="10800" strokecolor="#8064a2" strokeweight="2pt"/>
        </w:pict>
      </w:r>
      <w:r>
        <w:rPr>
          <w:noProof/>
          <w:lang w:eastAsia="tr-TR"/>
        </w:rPr>
        <w:pict>
          <v:shape id="Sağ Ok 170" o:spid="_x0000_s1080" type="#_x0000_t13" style="position:absolute;margin-left:123.4pt;margin-top:46.9pt;width:21.75pt;height:27pt;z-index:251672064;visibility:visible;v-text-anchor:middle" adj="10800" strokecolor="#9bbb59" strokeweight="2pt"/>
        </w:pict>
      </w:r>
      <w:r>
        <w:rPr>
          <w:noProof/>
          <w:lang w:eastAsia="tr-TR"/>
        </w:rPr>
        <w:pict>
          <v:rect id="Dikdörtgen 171" o:spid="_x0000_s1081" style="position:absolute;margin-left:224.65pt;margin-top:42.35pt;width:148.5pt;height:38.25pt;z-index:251675136;visibility:visible;v-text-anchor:middle" filled="f" strokecolor="#8064a2" strokeweight="2pt">
            <v:textbox>
              <w:txbxContent>
                <w:p w:rsidR="00823D6C" w:rsidRDefault="00823D6C" w:rsidP="00330B36">
                  <w:pPr>
                    <w:jc w:val="center"/>
                  </w:pPr>
                  <w:r w:rsidRPr="00670FA7">
                    <w:rPr>
                      <w:noProof/>
                      <w:lang w:eastAsia="tr-TR"/>
                    </w:rPr>
                    <w:pict>
                      <v:shape id="Resim 304" o:spid="_x0000_i1193" type="#_x0000_t75" style="width:15.75pt;height:22.5pt;visibility:visible">
                        <v:imagedata r:id="rId14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05" o:spid="_x0000_i1194" type="#_x0000_t75" style="width:15.75pt;height:22.5pt;visibility:visible">
                        <v:imagedata r:id="rId14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06" o:spid="_x0000_i1195" type="#_x0000_t75" style="width:15.75pt;height:22.5pt;visibility:visible">
                        <v:imagedata r:id="rId14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07" o:spid="_x0000_i1196" type="#_x0000_t75" style="width:15.75pt;height:22.5pt;visibility:visible">
                        <v:imagedata r:id="rId14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08" o:spid="_x0000_i1197" type="#_x0000_t75" style="width:15.75pt;height:22.5pt;visibility:visible">
                        <v:imagedata r:id="rId14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09" o:spid="_x0000_i1198" type="#_x0000_t75" style="width:15.75pt;height:21.75pt;visibility:visible">
                        <v:imagedata r:id="rId14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10" o:spid="_x0000_i1199" type="#_x0000_t75" style="width:15.75pt;height:21.75pt;visibility:visible">
                        <v:imagedata r:id="rId14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11" o:spid="_x0000_i1200" type="#_x0000_t75" style="width:15.75pt;height:21.75pt;visibility:visible">
                        <v:imagedata r:id="rId14" o:title=""/>
                        <o:lock v:ext="edit" cropping="t"/>
                      </v:shape>
                    </w:pict>
                  </w:r>
                </w:p>
                <w:p w:rsidR="00823D6C" w:rsidRPr="00330B36" w:rsidRDefault="00823D6C" w:rsidP="000D2B64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72" o:spid="_x0000_s1082" style="position:absolute;margin-left:224.65pt;margin-top:3.35pt;width:148.5pt;height:38.25pt;z-index:251674112;visibility:visible;v-text-anchor:middle" filled="f" strokecolor="#8064a2" strokeweight="2pt">
            <v:textbox>
              <w:txbxContent>
                <w:p w:rsidR="00823D6C" w:rsidRDefault="00823D6C" w:rsidP="000D2B64">
                  <w:pPr>
                    <w:jc w:val="center"/>
                  </w:pPr>
                  <w:r w:rsidRPr="00670FA7">
                    <w:rPr>
                      <w:noProof/>
                      <w:lang w:eastAsia="tr-TR"/>
                    </w:rPr>
                    <w:pict>
                      <v:shape id="Resim 296" o:spid="_x0000_i1209" type="#_x0000_t75" style="width:15.75pt;height:22.5pt;visibility:visible">
                        <v:imagedata r:id="rId14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297" o:spid="_x0000_i1210" type="#_x0000_t75" style="width:15.75pt;height:22.5pt;visibility:visible">
                        <v:imagedata r:id="rId14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298" o:spid="_x0000_i1211" type="#_x0000_t75" style="width:15.75pt;height:22.5pt;visibility:visible">
                        <v:imagedata r:id="rId14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299" o:spid="_x0000_i1212" type="#_x0000_t75" style="width:15.75pt;height:22.5pt;visibility:visible">
                        <v:imagedata r:id="rId14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00" o:spid="_x0000_i1213" type="#_x0000_t75" style="width:15.75pt;height:22.5pt;visibility:visible">
                        <v:imagedata r:id="rId14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01" o:spid="_x0000_i1214" type="#_x0000_t75" style="width:15.75pt;height:21.75pt;visibility:visible">
                        <v:imagedata r:id="rId14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02" o:spid="_x0000_i1215" type="#_x0000_t75" style="width:15.75pt;height:21.75pt;visibility:visible">
                        <v:imagedata r:id="rId14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03" o:spid="_x0000_i1216" type="#_x0000_t75" style="width:15.75pt;height:21.75pt;visibility:visible">
                        <v:imagedata r:id="rId14" o:title=""/>
                        <o:lock v:ext="edit" cropping="t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line id="Düz Bağlayıcı 173" o:spid="_x0000_s1083" style="position:absolute;z-index:251673088;visibility:visible" from="145.15pt,73.95pt" to="207.4pt,73.95pt"/>
        </w:pict>
      </w:r>
      <w:r>
        <w:rPr>
          <w:noProof/>
          <w:lang w:eastAsia="tr-TR"/>
        </w:rPr>
        <w:pict>
          <v:shape id="Sağ Ok 174" o:spid="_x0000_s1084" type="#_x0000_t13" style="position:absolute;margin-left:123.4pt;margin-top:7.95pt;width:21.75pt;height:27pt;z-index:251671040;visibility:visible;v-text-anchor:middle" adj="10800" strokecolor="#9bbb59" strokeweight="2pt"/>
        </w:pict>
      </w:r>
      <w:r>
        <w:rPr>
          <w:noProof/>
          <w:lang w:eastAsia="tr-TR"/>
        </w:rPr>
        <w:pict>
          <v:rect id="Dikdörtgen 175" o:spid="_x0000_s1085" style="position:absolute;margin-left:-25.1pt;margin-top:3.35pt;width:148.5pt;height:38.25pt;z-index:251668992;visibility:visible;v-text-anchor:middle" filled="f" strokecolor="#9bbb59" strokeweight="2pt">
            <v:textbox>
              <w:txbxContent>
                <w:p w:rsidR="00823D6C" w:rsidRDefault="00823D6C" w:rsidP="000D2B64">
                  <w:pPr>
                    <w:jc w:val="center"/>
                  </w:pPr>
                  <w:r w:rsidRPr="00670FA7">
                    <w:rPr>
                      <w:noProof/>
                      <w:lang w:eastAsia="tr-TR"/>
                    </w:rPr>
                    <w:pict>
                      <v:shape id="Resim 279" o:spid="_x0000_i1222" type="#_x0000_t75" style="width:21.75pt;height:21.75pt;visibility:visible">
                        <v:imagedata r:id="rId15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280" o:spid="_x0000_i1223" type="#_x0000_t75" style="width:21.75pt;height:21.75pt;visibility:visible">
                        <v:imagedata r:id="rId15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281" o:spid="_x0000_i1224" type="#_x0000_t75" style="width:21.75pt;height:21.75pt;visibility:visible">
                        <v:imagedata r:id="rId15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282" o:spid="_x0000_i1225" type="#_x0000_t75" style="width:21.75pt;height:21.75pt;visibility:visible">
                        <v:imagedata r:id="rId15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283" o:spid="_x0000_i1226" type="#_x0000_t75" style="width:21.75pt;height:21.75pt;visibility:visible">
                        <v:imagedata r:id="rId15" o:title=""/>
                        <o:lock v:ext="edit" cropping="t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76" o:spid="_x0000_s1086" style="position:absolute;margin-left:-25.1pt;margin-top:42.3pt;width:148.5pt;height:38.25pt;z-index:251670016;visibility:visible;v-text-anchor:middle" filled="f" strokecolor="#9bbb59" strokeweight="2pt">
            <v:textbox>
              <w:txbxContent>
                <w:p w:rsidR="00823D6C" w:rsidRDefault="00823D6C" w:rsidP="000D2B64">
                  <w:pPr>
                    <w:jc w:val="center"/>
                  </w:pPr>
                  <w:r w:rsidRPr="00670FA7">
                    <w:rPr>
                      <w:noProof/>
                      <w:lang w:eastAsia="tr-TR"/>
                    </w:rPr>
                    <w:pict>
                      <v:shape id="Resim 284" o:spid="_x0000_i1232" type="#_x0000_t75" style="width:21.75pt;height:21.75pt;visibility:visible">
                        <v:imagedata r:id="rId15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285" o:spid="_x0000_i1233" type="#_x0000_t75" style="width:21.75pt;height:21.75pt;visibility:visible">
                        <v:imagedata r:id="rId15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286" o:spid="_x0000_i1234" type="#_x0000_t75" style="width:21.75pt;height:21.75pt;visibility:visible">
                        <v:imagedata r:id="rId15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287" o:spid="_x0000_i1235" type="#_x0000_t75" style="width:21.75pt;height:21.75pt;visibility:visible">
                        <v:imagedata r:id="rId15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288" o:spid="_x0000_i1236" type="#_x0000_t75" style="width:21.75pt;height:21.75pt;visibility:visible">
                        <v:imagedata r:id="rId15" o:title=""/>
                        <o:lock v:ext="edit" cropping="t"/>
                      </v:shape>
                    </w:pict>
                  </w:r>
                </w:p>
              </w:txbxContent>
            </v:textbox>
          </v:rect>
        </w:pict>
      </w:r>
      <w:r>
        <w:t xml:space="preserve">                                                                  </w:t>
      </w:r>
      <w:r w:rsidRPr="009F10BA">
        <w:rPr>
          <w:rFonts w:ascii="Hand writing Mutlu" w:hAnsi="Hand writing Mutlu" w:cs="Hand writing Mutlu"/>
        </w:rPr>
        <w:t xml:space="preserve"> </w:t>
      </w:r>
      <w:r>
        <w:rPr>
          <w:rFonts w:ascii="Hand writing Mutlu" w:hAnsi="Hand writing Mutlu" w:cs="Hand writing Mutlu"/>
          <w:sz w:val="48"/>
          <w:szCs w:val="48"/>
        </w:rPr>
        <w:t xml:space="preserve">..                      ..                                         .             + ..    .                +..                                       .              </w:t>
      </w:r>
      <w:r>
        <w:rPr>
          <w:rFonts w:ascii="Times New Roman" w:hAnsi="Times New Roman" w:cs="Times New Roman"/>
          <w:sz w:val="48"/>
          <w:szCs w:val="48"/>
        </w:rPr>
        <w:t>…</w:t>
      </w:r>
      <w:r>
        <w:rPr>
          <w:rFonts w:ascii="Hand writing Mutlu" w:hAnsi="Hand writing Mutlu" w:cs="Hand writing Mutlu"/>
          <w:sz w:val="48"/>
          <w:szCs w:val="48"/>
        </w:rPr>
        <w:t xml:space="preserve">..                    </w:t>
      </w:r>
      <w:r>
        <w:rPr>
          <w:rFonts w:ascii="Times New Roman" w:hAnsi="Times New Roman" w:cs="Times New Roman"/>
          <w:sz w:val="48"/>
          <w:szCs w:val="48"/>
        </w:rPr>
        <w:t>…</w:t>
      </w:r>
      <w:r>
        <w:rPr>
          <w:rFonts w:ascii="Hand writing Mutlu" w:hAnsi="Hand writing Mutlu" w:cs="Hand writing Mutlu"/>
          <w:sz w:val="48"/>
          <w:szCs w:val="48"/>
        </w:rPr>
        <w:t>..</w:t>
      </w:r>
    </w:p>
    <w:p w:rsidR="00823D6C" w:rsidRDefault="00823D6C" w:rsidP="000D2B64"/>
    <w:p w:rsidR="00823D6C" w:rsidRDefault="00823D6C" w:rsidP="000D2B64">
      <w:pPr>
        <w:rPr>
          <w:rFonts w:ascii="Hand writing Mutlu" w:hAnsi="Hand writing Mutlu" w:cs="Hand writing Mutlu"/>
          <w:sz w:val="48"/>
          <w:szCs w:val="48"/>
        </w:rPr>
      </w:pPr>
      <w:r>
        <w:rPr>
          <w:noProof/>
          <w:lang w:eastAsia="tr-TR"/>
        </w:rPr>
        <w:pict>
          <v:line id="Düz Bağlayıcı 177" o:spid="_x0000_s1087" style="position:absolute;z-index:251688448;visibility:visible" from="394.9pt,80.7pt" to="457.15pt,80.7pt"/>
        </w:pict>
      </w:r>
      <w:r>
        <w:rPr>
          <w:noProof/>
          <w:lang w:eastAsia="tr-TR"/>
        </w:rPr>
        <w:pict>
          <v:shape id="Sağ Ok 178" o:spid="_x0000_s1088" type="#_x0000_t13" style="position:absolute;margin-left:373.15pt;margin-top:46.9pt;width:21.75pt;height:27pt;z-index:251687424;visibility:visible;v-text-anchor:middle" adj="10800" strokecolor="#4bacc6" strokeweight="2pt"/>
        </w:pict>
      </w:r>
      <w:r>
        <w:rPr>
          <w:noProof/>
          <w:lang w:eastAsia="tr-TR"/>
        </w:rPr>
        <w:pict>
          <v:shape id="Sağ Ok 179" o:spid="_x0000_s1089" type="#_x0000_t13" style="position:absolute;margin-left:373.15pt;margin-top:7.95pt;width:21.75pt;height:27pt;z-index:251686400;visibility:visible;v-text-anchor:middle" adj="10800" strokecolor="#4bacc6" strokeweight="2pt"/>
        </w:pict>
      </w:r>
      <w:r>
        <w:rPr>
          <w:noProof/>
          <w:lang w:eastAsia="tr-TR"/>
        </w:rPr>
        <w:pict>
          <v:shape id="Sağ Ok 180" o:spid="_x0000_s1090" type="#_x0000_t13" style="position:absolute;margin-left:123.4pt;margin-top:46.9pt;width:21.75pt;height:27pt;z-index:251682304;visibility:visible;v-text-anchor:middle" adj="10800" strokecolor="#f79646" strokeweight="2pt"/>
        </w:pict>
      </w:r>
      <w:r>
        <w:rPr>
          <w:noProof/>
          <w:lang w:eastAsia="tr-TR"/>
        </w:rPr>
        <w:pict>
          <v:rect id="Dikdörtgen 181" o:spid="_x0000_s1091" style="position:absolute;margin-left:224.65pt;margin-top:42.35pt;width:148.5pt;height:38.25pt;z-index:251685376;visibility:visible;v-text-anchor:middle" filled="f" strokecolor="#4bacc6" strokeweight="2pt">
            <v:textbox>
              <w:txbxContent>
                <w:p w:rsidR="00823D6C" w:rsidRDefault="00823D6C" w:rsidP="00CC03B4">
                  <w:pPr>
                    <w:jc w:val="center"/>
                  </w:pPr>
                  <w:r w:rsidRPr="00670FA7">
                    <w:rPr>
                      <w:noProof/>
                      <w:lang w:eastAsia="tr-TR"/>
                    </w:rPr>
                    <w:pict>
                      <v:shape id="Resim 337" o:spid="_x0000_i1244" type="#_x0000_t75" style="width:14.25pt;height:28.5pt;visibility:visible">
                        <v:imagedata r:id="rId16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38" o:spid="_x0000_i1245" type="#_x0000_t75" style="width:14.25pt;height:28.5pt;visibility:visible">
                        <v:imagedata r:id="rId16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39" o:spid="_x0000_i1246" type="#_x0000_t75" style="width:14.25pt;height:28.5pt;visibility:visible">
                        <v:imagedata r:id="rId16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40" o:spid="_x0000_i1247" type="#_x0000_t75" style="width:14.25pt;height:28.5pt;visibility:visible">
                        <v:imagedata r:id="rId16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41" o:spid="_x0000_i1248" type="#_x0000_t75" style="width:14.25pt;height:28.5pt;visibility:visible">
                        <v:imagedata r:id="rId16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42" o:spid="_x0000_i1249" type="#_x0000_t75" style="width:14.25pt;height:28.5pt;visibility:visible">
                        <v:imagedata r:id="rId16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43" o:spid="_x0000_i1250" type="#_x0000_t75" style="width:14.25pt;height:28.5pt;visibility:visible">
                        <v:imagedata r:id="rId16" o:title=""/>
                        <o:lock v:ext="edit" cropping="t"/>
                      </v:shape>
                    </w:pict>
                  </w:r>
                </w:p>
                <w:p w:rsidR="00823D6C" w:rsidRDefault="00823D6C" w:rsidP="000D2B64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82" o:spid="_x0000_s1092" style="position:absolute;margin-left:224.65pt;margin-top:3.35pt;width:148.5pt;height:38.25pt;z-index:251684352;visibility:visible;v-text-anchor:middle" filled="f" strokecolor="#4bacc6" strokeweight="2pt">
            <v:textbox>
              <w:txbxContent>
                <w:p w:rsidR="00823D6C" w:rsidRDefault="00823D6C" w:rsidP="000D2B64">
                  <w:pPr>
                    <w:jc w:val="center"/>
                  </w:pPr>
                  <w:r w:rsidRPr="00670FA7">
                    <w:rPr>
                      <w:noProof/>
                      <w:lang w:eastAsia="tr-TR"/>
                    </w:rPr>
                    <w:pict>
                      <v:shape id="Resim 330" o:spid="_x0000_i1258" type="#_x0000_t75" style="width:14.25pt;height:28.5pt;visibility:visible">
                        <v:imagedata r:id="rId16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31" o:spid="_x0000_i1259" type="#_x0000_t75" style="width:14.25pt;height:28.5pt;visibility:visible">
                        <v:imagedata r:id="rId16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32" o:spid="_x0000_i1260" type="#_x0000_t75" style="width:14.25pt;height:28.5pt;visibility:visible">
                        <v:imagedata r:id="rId16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33" o:spid="_x0000_i1261" type="#_x0000_t75" style="width:14.25pt;height:28.5pt;visibility:visible">
                        <v:imagedata r:id="rId16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34" o:spid="_x0000_i1262" type="#_x0000_t75" style="width:14.25pt;height:28.5pt;visibility:visible">
                        <v:imagedata r:id="rId16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35" o:spid="_x0000_i1263" type="#_x0000_t75" style="width:14.25pt;height:28.5pt;visibility:visible">
                        <v:imagedata r:id="rId16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36" o:spid="_x0000_i1264" type="#_x0000_t75" style="width:14.25pt;height:28.5pt;visibility:visible">
                        <v:imagedata r:id="rId16" o:title=""/>
                        <o:lock v:ext="edit" cropping="t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line id="Düz Bağlayıcı 183" o:spid="_x0000_s1093" style="position:absolute;z-index:251683328;visibility:visible" from="145.15pt,73.95pt" to="207.4pt,73.95pt"/>
        </w:pict>
      </w:r>
      <w:r>
        <w:rPr>
          <w:noProof/>
          <w:lang w:eastAsia="tr-TR"/>
        </w:rPr>
        <w:pict>
          <v:shape id="Sağ Ok 184" o:spid="_x0000_s1094" type="#_x0000_t13" style="position:absolute;margin-left:123.4pt;margin-top:7.95pt;width:21.75pt;height:27pt;z-index:251681280;visibility:visible;v-text-anchor:middle" adj="10800" strokecolor="#f79646" strokeweight="2pt"/>
        </w:pict>
      </w:r>
      <w:r>
        <w:rPr>
          <w:noProof/>
          <w:lang w:eastAsia="tr-TR"/>
        </w:rPr>
        <w:pict>
          <v:rect id="Dikdörtgen 185" o:spid="_x0000_s1095" style="position:absolute;margin-left:-25.1pt;margin-top:3.35pt;width:148.5pt;height:38.25pt;z-index:251679232;visibility:visible;v-text-anchor:middle" filled="f" strokecolor="#f79646" strokeweight="2pt">
            <v:textbox>
              <w:txbxContent>
                <w:p w:rsidR="00823D6C" w:rsidRDefault="00823D6C" w:rsidP="000D2B64">
                  <w:pPr>
                    <w:jc w:val="center"/>
                  </w:pPr>
                  <w:r w:rsidRPr="00670FA7">
                    <w:rPr>
                      <w:noProof/>
                      <w:lang w:eastAsia="tr-TR"/>
                    </w:rPr>
                    <w:pict>
                      <v:shape id="Resim 313" o:spid="_x0000_i1274" type="#_x0000_t75" style="width:9.75pt;height:24.75pt;visibility:visible">
                        <v:imagedata r:id="rId17" o:title=""/>
                        <o:lock v:ext="edit" cropping="t"/>
                      </v:shape>
                    </w:pict>
                  </w:r>
                  <w:r>
                    <w:t xml:space="preserve"> </w: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14" o:spid="_x0000_i1275" type="#_x0000_t75" style="width:9.75pt;height:24.75pt;visibility:visible">
                        <v:imagedata r:id="rId17" o:title=""/>
                        <o:lock v:ext="edit" cropping="t"/>
                      </v:shape>
                    </w:pict>
                  </w:r>
                  <w:r>
                    <w:t xml:space="preserve"> </w: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15" o:spid="_x0000_i1276" type="#_x0000_t75" style="width:9.75pt;height:24.75pt;visibility:visible">
                        <v:imagedata r:id="rId17" o:title=""/>
                        <o:lock v:ext="edit" cropping="t"/>
                      </v:shape>
                    </w:pict>
                  </w:r>
                  <w:r>
                    <w:t xml:space="preserve"> </w: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16" o:spid="_x0000_i1277" type="#_x0000_t75" style="width:9.75pt;height:24.75pt;visibility:visible">
                        <v:imagedata r:id="rId17" o:title=""/>
                        <o:lock v:ext="edit" cropping="t"/>
                      </v:shape>
                    </w:pict>
                  </w:r>
                  <w:r>
                    <w:t xml:space="preserve"> </w: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17" o:spid="_x0000_i1278" type="#_x0000_t75" style="width:9.75pt;height:24.75pt;visibility:visible">
                        <v:imagedata r:id="rId17" o:title=""/>
                        <o:lock v:ext="edit" cropping="t"/>
                      </v:shape>
                    </w:pict>
                  </w:r>
                  <w:r>
                    <w:t xml:space="preserve"> </w: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18" o:spid="_x0000_i1279" type="#_x0000_t75" style="width:9.75pt;height:24.75pt;visibility:visible">
                        <v:imagedata r:id="rId17" o:title=""/>
                        <o:lock v:ext="edit" cropping="t"/>
                      </v:shape>
                    </w:pict>
                  </w:r>
                  <w:r>
                    <w:t xml:space="preserve"> </w: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19" o:spid="_x0000_i1280" type="#_x0000_t75" style="width:9.75pt;height:24.75pt;visibility:visible">
                        <v:imagedata r:id="rId17" o:title=""/>
                        <o:lock v:ext="edit" cropping="t"/>
                      </v:shape>
                    </w:pict>
                  </w:r>
                  <w:r>
                    <w:t xml:space="preserve"> </w: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27" o:spid="_x0000_i1281" type="#_x0000_t75" style="width:9.75pt;height:24.75pt;visibility:visible">
                        <v:imagedata r:id="rId17" o:title=""/>
                        <o:lock v:ext="edit" cropping="t"/>
                      </v:shape>
                    </w:pict>
                  </w:r>
                  <w:r>
                    <w:t xml:space="preserve"> </w: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28" o:spid="_x0000_i1282" type="#_x0000_t75" style="width:9.75pt;height:24.75pt;visibility:visible">
                        <v:imagedata r:id="rId17" o:title=""/>
                        <o:lock v:ext="edit" cropping="t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86" o:spid="_x0000_s1096" style="position:absolute;margin-left:-25.1pt;margin-top:42.3pt;width:148.5pt;height:38.25pt;z-index:251680256;visibility:visible;v-text-anchor:middle" filled="f" strokecolor="#f79646" strokeweight="2pt">
            <v:textbox>
              <w:txbxContent>
                <w:p w:rsidR="00823D6C" w:rsidRDefault="00823D6C" w:rsidP="00330B36">
                  <w:pPr>
                    <w:jc w:val="center"/>
                  </w:pPr>
                  <w:r w:rsidRPr="00670FA7">
                    <w:rPr>
                      <w:noProof/>
                      <w:lang w:eastAsia="tr-TR"/>
                    </w:rPr>
                    <w:pict>
                      <v:shape id="Resim 320" o:spid="_x0000_i1290" type="#_x0000_t75" style="width:9.75pt;height:24.75pt;visibility:visible">
                        <v:imagedata r:id="rId17" o:title=""/>
                        <o:lock v:ext="edit" cropping="t"/>
                      </v:shape>
                    </w:pict>
                  </w:r>
                  <w:r>
                    <w:t xml:space="preserve"> </w: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21" o:spid="_x0000_i1291" type="#_x0000_t75" style="width:9.75pt;height:24.75pt;visibility:visible">
                        <v:imagedata r:id="rId17" o:title=""/>
                        <o:lock v:ext="edit" cropping="t"/>
                      </v:shape>
                    </w:pict>
                  </w:r>
                  <w:r>
                    <w:t xml:space="preserve"> </w: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22" o:spid="_x0000_i1292" type="#_x0000_t75" style="width:9.75pt;height:24.75pt;visibility:visible">
                        <v:imagedata r:id="rId17" o:title=""/>
                        <o:lock v:ext="edit" cropping="t"/>
                      </v:shape>
                    </w:pict>
                  </w:r>
                  <w:r>
                    <w:t xml:space="preserve"> </w: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23" o:spid="_x0000_i1293" type="#_x0000_t75" style="width:9.75pt;height:24.75pt;visibility:visible">
                        <v:imagedata r:id="rId17" o:title=""/>
                        <o:lock v:ext="edit" cropping="t"/>
                      </v:shape>
                    </w:pict>
                  </w:r>
                  <w:r>
                    <w:t xml:space="preserve"> </w: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24" o:spid="_x0000_i1294" type="#_x0000_t75" style="width:9.75pt;height:24.75pt;visibility:visible">
                        <v:imagedata r:id="rId17" o:title=""/>
                        <o:lock v:ext="edit" cropping="t"/>
                      </v:shape>
                    </w:pict>
                  </w:r>
                  <w:r>
                    <w:t xml:space="preserve"> </w: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25" o:spid="_x0000_i1295" type="#_x0000_t75" style="width:9.75pt;height:24.75pt;visibility:visible">
                        <v:imagedata r:id="rId17" o:title=""/>
                        <o:lock v:ext="edit" cropping="t"/>
                      </v:shape>
                    </w:pict>
                  </w:r>
                  <w:r>
                    <w:t xml:space="preserve"> </w: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26" o:spid="_x0000_i1296" type="#_x0000_t75" style="width:9.75pt;height:24.75pt;visibility:visible">
                        <v:imagedata r:id="rId17" o:title=""/>
                        <o:lock v:ext="edit" cropping="t"/>
                      </v:shape>
                    </w:pict>
                  </w:r>
                </w:p>
                <w:p w:rsidR="00823D6C" w:rsidRDefault="00823D6C" w:rsidP="000D2B64">
                  <w:pPr>
                    <w:jc w:val="center"/>
                  </w:pPr>
                </w:p>
              </w:txbxContent>
            </v:textbox>
          </v:rect>
        </w:pict>
      </w:r>
      <w:r>
        <w:t xml:space="preserve">                                                                  </w:t>
      </w:r>
      <w:r w:rsidRPr="009F10BA">
        <w:rPr>
          <w:rFonts w:ascii="Hand writing Mutlu" w:hAnsi="Hand writing Mutlu" w:cs="Hand writing Mutlu"/>
        </w:rPr>
        <w:t xml:space="preserve"> </w:t>
      </w:r>
      <w:r>
        <w:rPr>
          <w:rFonts w:ascii="Hand writing Mutlu" w:hAnsi="Hand writing Mutlu" w:cs="Hand writing Mutlu"/>
          <w:sz w:val="48"/>
          <w:szCs w:val="48"/>
        </w:rPr>
        <w:t xml:space="preserve">..                      ..                                         .             + ..    .                +..                                       .              </w:t>
      </w:r>
      <w:r>
        <w:rPr>
          <w:rFonts w:ascii="Times New Roman" w:hAnsi="Times New Roman" w:cs="Times New Roman"/>
          <w:sz w:val="48"/>
          <w:szCs w:val="48"/>
        </w:rPr>
        <w:t>…</w:t>
      </w:r>
      <w:r>
        <w:rPr>
          <w:rFonts w:ascii="Hand writing Mutlu" w:hAnsi="Hand writing Mutlu" w:cs="Hand writing Mutlu"/>
          <w:sz w:val="48"/>
          <w:szCs w:val="48"/>
        </w:rPr>
        <w:t xml:space="preserve">..                    </w:t>
      </w:r>
      <w:r>
        <w:rPr>
          <w:rFonts w:ascii="Times New Roman" w:hAnsi="Times New Roman" w:cs="Times New Roman"/>
          <w:sz w:val="48"/>
          <w:szCs w:val="48"/>
        </w:rPr>
        <w:t>…</w:t>
      </w:r>
      <w:r>
        <w:rPr>
          <w:rFonts w:ascii="Hand writing Mutlu" w:hAnsi="Hand writing Mutlu" w:cs="Hand writing Mutlu"/>
          <w:sz w:val="48"/>
          <w:szCs w:val="48"/>
        </w:rPr>
        <w:t>..</w:t>
      </w:r>
    </w:p>
    <w:p w:rsidR="00823D6C" w:rsidRDefault="00823D6C" w:rsidP="000D2B64"/>
    <w:p w:rsidR="00823D6C" w:rsidRPr="003E44B4" w:rsidRDefault="00823D6C">
      <w:pPr>
        <w:rPr>
          <w:rFonts w:ascii="Hand writing Mutlu" w:hAnsi="Hand writing Mutlu" w:cs="Hand writing Mutlu"/>
          <w:sz w:val="48"/>
          <w:szCs w:val="48"/>
        </w:rPr>
      </w:pPr>
      <w:r>
        <w:rPr>
          <w:noProof/>
          <w:lang w:eastAsia="tr-TR"/>
        </w:rPr>
        <w:pict>
          <v:line id="Düz Bağlayıcı 187" o:spid="_x0000_s1097" style="position:absolute;z-index:251698688;visibility:visible" from="394.9pt,80.7pt" to="457.15pt,80.7pt"/>
        </w:pict>
      </w:r>
      <w:r>
        <w:rPr>
          <w:noProof/>
          <w:lang w:eastAsia="tr-TR"/>
        </w:rPr>
        <w:pict>
          <v:shape id="Sağ Ok 188" o:spid="_x0000_s1098" type="#_x0000_t13" style="position:absolute;margin-left:373.15pt;margin-top:46.9pt;width:21.75pt;height:27pt;z-index:251697664;visibility:visible;v-text-anchor:middle" adj="10800" strokecolor="#8064a2" strokeweight="2pt"/>
        </w:pict>
      </w:r>
      <w:r>
        <w:rPr>
          <w:noProof/>
          <w:lang w:eastAsia="tr-TR"/>
        </w:rPr>
        <w:pict>
          <v:shape id="Sağ Ok 189" o:spid="_x0000_s1099" type="#_x0000_t13" style="position:absolute;margin-left:373.15pt;margin-top:7.95pt;width:21.75pt;height:27pt;z-index:251696640;visibility:visible;v-text-anchor:middle" adj="10800" strokecolor="#8064a2" strokeweight="2pt"/>
        </w:pict>
      </w:r>
      <w:r>
        <w:rPr>
          <w:noProof/>
          <w:lang w:eastAsia="tr-TR"/>
        </w:rPr>
        <w:pict>
          <v:shape id="Sağ Ok 190" o:spid="_x0000_s1100" type="#_x0000_t13" style="position:absolute;margin-left:123.4pt;margin-top:46.9pt;width:21.75pt;height:27pt;z-index:251692544;visibility:visible;v-text-anchor:middle" adj="10800" fillcolor="window" strokecolor="#c0504d" strokeweight="2pt"/>
        </w:pict>
      </w:r>
      <w:r>
        <w:rPr>
          <w:noProof/>
          <w:lang w:eastAsia="tr-TR"/>
        </w:rPr>
        <w:pict>
          <v:rect id="Dikdörtgen 191" o:spid="_x0000_s1101" style="position:absolute;margin-left:224.65pt;margin-top:42.35pt;width:148.5pt;height:38.25pt;z-index:251695616;visibility:visible;v-text-anchor:middle" filled="f" strokecolor="#8064a2" strokeweight="2pt">
            <v:textbox>
              <w:txbxContent>
                <w:p w:rsidR="00823D6C" w:rsidRDefault="00823D6C" w:rsidP="00CC03B4">
                  <w:pPr>
                    <w:jc w:val="center"/>
                  </w:pPr>
                  <w:r w:rsidRPr="00670FA7">
                    <w:rPr>
                      <w:noProof/>
                      <w:lang w:eastAsia="tr-TR"/>
                    </w:rPr>
                    <w:pict>
                      <v:shape id="Resim 367" o:spid="_x0000_i1302" type="#_x0000_t75" style="width:18pt;height:34.5pt;visibility:visible">
                        <v:imagedata r:id="rId18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68" o:spid="_x0000_i1303" type="#_x0000_t75" style="width:18pt;height:34.5pt;visibility:visible">
                        <v:imagedata r:id="rId18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69" o:spid="_x0000_i1304" type="#_x0000_t75" style="width:18pt;height:34.5pt;visibility:visible">
                        <v:imagedata r:id="rId18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70" o:spid="_x0000_i1305" type="#_x0000_t75" style="width:18pt;height:34.5pt;visibility:visible">
                        <v:imagedata r:id="rId18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71" o:spid="_x0000_i1306" type="#_x0000_t75" style="width:18pt;height:34.5pt;visibility:visible">
                        <v:imagedata r:id="rId18" o:title=""/>
                        <o:lock v:ext="edit" cropping="t"/>
                      </v:shape>
                    </w:pict>
                  </w:r>
                </w:p>
                <w:p w:rsidR="00823D6C" w:rsidRDefault="00823D6C" w:rsidP="000D2B64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92" o:spid="_x0000_s1102" style="position:absolute;margin-left:224.65pt;margin-top:3.35pt;width:148.5pt;height:38.25pt;z-index:251694592;visibility:visible;v-text-anchor:middle" filled="f" strokecolor="#8064a2" strokeweight="2pt">
            <v:textbox>
              <w:txbxContent>
                <w:p w:rsidR="00823D6C" w:rsidRDefault="00823D6C" w:rsidP="00CC03B4">
                  <w:pPr>
                    <w:jc w:val="center"/>
                  </w:pPr>
                  <w:r w:rsidRPr="00670FA7">
                    <w:rPr>
                      <w:noProof/>
                      <w:lang w:eastAsia="tr-TR"/>
                    </w:rPr>
                    <w:pict>
                      <v:shape id="Resim 360" o:spid="_x0000_i1314" type="#_x0000_t75" style="width:18pt;height:34.5pt;visibility:visible">
                        <v:imagedata r:id="rId18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61" o:spid="_x0000_i1315" type="#_x0000_t75" style="width:18pt;height:34.5pt;visibility:visible">
                        <v:imagedata r:id="rId18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62" o:spid="_x0000_i1316" type="#_x0000_t75" style="width:18pt;height:34.5pt;visibility:visible">
                        <v:imagedata r:id="rId18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63" o:spid="_x0000_i1317" type="#_x0000_t75" style="width:18pt;height:34.5pt;visibility:visible">
                        <v:imagedata r:id="rId18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64" o:spid="_x0000_i1318" type="#_x0000_t75" style="width:18pt;height:34.5pt;visibility:visible">
                        <v:imagedata r:id="rId18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65" o:spid="_x0000_i1319" type="#_x0000_t75" style="width:18pt;height:34.5pt;visibility:visible">
                        <v:imagedata r:id="rId18" o:title=""/>
                        <o:lock v:ext="edit" cropping="t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66" o:spid="_x0000_i1320" type="#_x0000_t75" style="width:18pt;height:34.5pt;visibility:visible">
                        <v:imagedata r:id="rId18" o:title=""/>
                        <o:lock v:ext="edit" cropping="t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line id="Düz Bağlayıcı 193" o:spid="_x0000_s1103" style="position:absolute;z-index:251693568;visibility:visible" from="145.15pt,73.95pt" to="207.4pt,73.95pt"/>
        </w:pict>
      </w:r>
      <w:r>
        <w:rPr>
          <w:noProof/>
          <w:lang w:eastAsia="tr-TR"/>
        </w:rPr>
        <w:pict>
          <v:shape id="Sağ Ok 194" o:spid="_x0000_s1104" type="#_x0000_t13" style="position:absolute;margin-left:123.4pt;margin-top:7.95pt;width:21.75pt;height:27pt;z-index:251691520;visibility:visible;v-text-anchor:middle" adj="10800" strokecolor="#c0504d" strokeweight="2pt"/>
        </w:pict>
      </w:r>
      <w:r>
        <w:rPr>
          <w:noProof/>
          <w:lang w:eastAsia="tr-TR"/>
        </w:rPr>
        <w:pict>
          <v:rect id="Dikdörtgen 195" o:spid="_x0000_s1105" style="position:absolute;margin-left:-25.1pt;margin-top:3.35pt;width:148.5pt;height:38.25pt;z-index:251689472;visibility:visible;v-text-anchor:middle" filled="f" strokecolor="#c0504d" strokeweight="2pt">
            <v:textbox>
              <w:txbxContent>
                <w:p w:rsidR="00823D6C" w:rsidRDefault="00823D6C" w:rsidP="000D2B64">
                  <w:pPr>
                    <w:jc w:val="center"/>
                  </w:pPr>
                  <w:r w:rsidRPr="00670FA7">
                    <w:rPr>
                      <w:noProof/>
                      <w:lang w:eastAsia="tr-TR"/>
                    </w:rPr>
                    <w:pict>
                      <v:shape id="Resim 345" o:spid="_x0000_i1328" type="#_x0000_t75" style="width:16.5pt;height:30pt;visibility:visible">
                        <v:imagedata r:id="rId19" o:title="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46" o:spid="_x0000_i1329" type="#_x0000_t75" style="width:16.5pt;height:30pt;visibility:visible">
                        <v:imagedata r:id="rId19" o:title="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47" o:spid="_x0000_i1330" type="#_x0000_t75" style="width:16.5pt;height:30pt;visibility:visible">
                        <v:imagedata r:id="rId19" o:title="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48" o:spid="_x0000_i1331" type="#_x0000_t75" style="width:16.5pt;height:30pt;visibility:visible">
                        <v:imagedata r:id="rId19" o:title="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49" o:spid="_x0000_i1332" type="#_x0000_t75" style="width:16.5pt;height:30pt;visibility:visible">
                        <v:imagedata r:id="rId19" o:title="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50" o:spid="_x0000_i1333" type="#_x0000_t75" style="width:16.5pt;height:30pt;visibility:visible">
                        <v:imagedata r:id="rId19" o:title="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51" o:spid="_x0000_i1334" type="#_x0000_t75" style="width:16.5pt;height:30pt;visibility:visible">
                        <v:imagedata r:id="rId19" o:title="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96" o:spid="_x0000_s1106" style="position:absolute;margin-left:-25.1pt;margin-top:42.3pt;width:148.5pt;height:38.25pt;z-index:251690496;visibility:visible;v-text-anchor:middle" filled="f" strokecolor="#c0504d" strokeweight="2pt">
            <v:textbox>
              <w:txbxContent>
                <w:p w:rsidR="00823D6C" w:rsidRDefault="00823D6C" w:rsidP="00CC03B4">
                  <w:pPr>
                    <w:jc w:val="center"/>
                  </w:pPr>
                  <w:r w:rsidRPr="00670FA7">
                    <w:rPr>
                      <w:noProof/>
                      <w:lang w:eastAsia="tr-TR"/>
                    </w:rPr>
                    <w:pict>
                      <v:shape id="Resim 352" o:spid="_x0000_i1341" type="#_x0000_t75" style="width:16.5pt;height:30pt;visibility:visible">
                        <v:imagedata r:id="rId19" o:title="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53" o:spid="_x0000_i1342" type="#_x0000_t75" style="width:16.5pt;height:30pt;visibility:visible">
                        <v:imagedata r:id="rId19" o:title="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54" o:spid="_x0000_i1343" type="#_x0000_t75" style="width:16.5pt;height:30pt;visibility:visible">
                        <v:imagedata r:id="rId19" o:title="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55" o:spid="_x0000_i1344" type="#_x0000_t75" style="width:16.5pt;height:30pt;visibility:visible">
                        <v:imagedata r:id="rId19" o:title="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56" o:spid="_x0000_i1345" type="#_x0000_t75" style="width:16.5pt;height:30pt;visibility:visible">
                        <v:imagedata r:id="rId19" o:title=""/>
                      </v:shape>
                    </w:pict>
                  </w:r>
                  <w:r w:rsidRPr="00670FA7">
                    <w:rPr>
                      <w:noProof/>
                      <w:lang w:eastAsia="tr-TR"/>
                    </w:rPr>
                    <w:pict>
                      <v:shape id="Resim 357" o:spid="_x0000_i1346" type="#_x0000_t75" style="width:16.5pt;height:30pt;visibility:visible">
                        <v:imagedata r:id="rId19" o:title=""/>
                      </v:shape>
                    </w:pict>
                  </w:r>
                </w:p>
                <w:p w:rsidR="00823D6C" w:rsidRDefault="00823D6C" w:rsidP="000D2B64">
                  <w:pPr>
                    <w:jc w:val="center"/>
                  </w:pPr>
                </w:p>
              </w:txbxContent>
            </v:textbox>
          </v:rect>
        </w:pict>
      </w:r>
      <w:r>
        <w:t xml:space="preserve">                                                                  </w:t>
      </w:r>
      <w:r w:rsidRPr="009F10BA">
        <w:rPr>
          <w:rFonts w:ascii="Hand writing Mutlu" w:hAnsi="Hand writing Mutlu" w:cs="Hand writing Mutlu"/>
        </w:rPr>
        <w:t xml:space="preserve"> </w:t>
      </w:r>
      <w:r>
        <w:rPr>
          <w:rFonts w:ascii="Hand writing Mutlu" w:hAnsi="Hand writing Mutlu" w:cs="Hand writing Mutlu"/>
          <w:sz w:val="48"/>
          <w:szCs w:val="48"/>
        </w:rPr>
        <w:t xml:space="preserve">..                      ..                                         .             + ..    .                +..                                       .              </w:t>
      </w:r>
      <w:r>
        <w:rPr>
          <w:rFonts w:ascii="Times New Roman" w:hAnsi="Times New Roman" w:cs="Times New Roman"/>
          <w:sz w:val="48"/>
          <w:szCs w:val="48"/>
        </w:rPr>
        <w:t>…</w:t>
      </w:r>
      <w:r>
        <w:rPr>
          <w:rFonts w:ascii="Hand writing Mutlu" w:hAnsi="Hand writing Mutlu" w:cs="Hand writing Mutlu"/>
          <w:sz w:val="48"/>
          <w:szCs w:val="48"/>
        </w:rPr>
        <w:t xml:space="preserve">..                    </w:t>
      </w:r>
      <w:r>
        <w:rPr>
          <w:rFonts w:ascii="Times New Roman" w:hAnsi="Times New Roman" w:cs="Times New Roman"/>
          <w:sz w:val="48"/>
          <w:szCs w:val="48"/>
        </w:rPr>
        <w:t>…</w:t>
      </w:r>
      <w:r>
        <w:rPr>
          <w:rFonts w:ascii="Hand writing Mutlu" w:hAnsi="Hand writing Mutlu" w:cs="Hand writing Mutlu"/>
          <w:sz w:val="48"/>
          <w:szCs w:val="48"/>
        </w:rPr>
        <w:t>..</w:t>
      </w:r>
    </w:p>
    <w:p w:rsidR="00823D6C" w:rsidRDefault="00823D6C"/>
    <w:p w:rsidR="00823D6C" w:rsidRDefault="00823D6C">
      <w:bookmarkStart w:id="0" w:name="_GoBack"/>
      <w:bookmarkEnd w:id="0"/>
    </w:p>
    <w:sectPr w:rsidR="00823D6C" w:rsidSect="007A4323">
      <w:pgSz w:w="11906" w:h="16838"/>
      <w:pgMar w:top="1417" w:right="1417" w:bottom="1417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224A"/>
    <w:rsid w:val="000618F3"/>
    <w:rsid w:val="000D2B64"/>
    <w:rsid w:val="00127501"/>
    <w:rsid w:val="002A224A"/>
    <w:rsid w:val="00330B36"/>
    <w:rsid w:val="003E44B4"/>
    <w:rsid w:val="00402931"/>
    <w:rsid w:val="005037E3"/>
    <w:rsid w:val="005D2221"/>
    <w:rsid w:val="005F0B31"/>
    <w:rsid w:val="00670FA7"/>
    <w:rsid w:val="007A4323"/>
    <w:rsid w:val="00823D6C"/>
    <w:rsid w:val="00994497"/>
    <w:rsid w:val="009B2F03"/>
    <w:rsid w:val="009F10BA"/>
    <w:rsid w:val="00AC3CAF"/>
    <w:rsid w:val="00B021CB"/>
    <w:rsid w:val="00CC03B4"/>
    <w:rsid w:val="00F61D4E"/>
    <w:rsid w:val="00F67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B3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F10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F10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F61D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gif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" Type="http://schemas.openxmlformats.org/officeDocument/2006/relationships/settings" Target="settings.xml"/><Relationship Id="rId16" Type="http://schemas.openxmlformats.org/officeDocument/2006/relationships/image" Target="media/image12.gi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hyperlink" Target="http://www.sorubak.com/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11.gif"/><Relationship Id="rId10" Type="http://schemas.openxmlformats.org/officeDocument/2006/relationships/image" Target="media/image7.gif"/><Relationship Id="rId19" Type="http://schemas.openxmlformats.org/officeDocument/2006/relationships/image" Target="media/image15.png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0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197</TotalTime>
  <Pages>2</Pages>
  <Words>330</Words>
  <Characters>1881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EDANUR</cp:lastModifiedBy>
  <cp:revision>3</cp:revision>
  <dcterms:created xsi:type="dcterms:W3CDTF">2013-03-07T17:29:00Z</dcterms:created>
  <dcterms:modified xsi:type="dcterms:W3CDTF">2013-03-26T19:36:00Z</dcterms:modified>
  <cp:category>www.sorubak.com</cp:category>
</cp:coreProperties>
</file>