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F6B" w:rsidRDefault="00F76F6B" w:rsidP="0085269B">
      <w:r>
        <w:rPr>
          <w:noProof/>
        </w:rPr>
        <w:pict>
          <v:roundrect id="Yuvarlatılmış Dikdörtgen 350" o:spid="_x0000_s1027" style="position:absolute;margin-left:-44.6pt;margin-top:-29.65pt;width:516pt;height:30pt;z-index:251722752;visibility:visible;v-text-anchor:middle" arcsize="10923f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F76F6B" w:rsidRPr="00A74F24" w:rsidRDefault="00F76F6B" w:rsidP="00A07B5D">
                  <w:pPr>
                    <w:jc w:val="center"/>
                    <w:rPr>
                      <w:rFonts w:ascii="Hand writing Mutlu" w:hAnsi="Hand writing Mutlu" w:cs="Hand writing Mutlu"/>
                      <w:b/>
                      <w:bCs/>
                    </w:rPr>
                  </w:pPr>
                  <w:r w:rsidRPr="00A74F24">
                    <w:rPr>
                      <w:rFonts w:ascii="Hand writing Mutlu" w:hAnsi="Hand writing Mutlu" w:cs="Hand writing Mutlu"/>
                      <w:b/>
                      <w:bCs/>
                    </w:rPr>
                    <w:t xml:space="preserve">1. SINIF </w:t>
                  </w:r>
                  <w:r w:rsidRPr="00A74F24">
                    <w:rPr>
                      <w:b/>
                      <w:bCs/>
                    </w:rPr>
                    <w:t>–</w:t>
                  </w:r>
                  <w:r w:rsidRPr="00A74F24">
                    <w:rPr>
                      <w:rFonts w:ascii="Hand writing Mutlu" w:hAnsi="Hand writing Mutlu" w:cs="Hand writing Mutlu"/>
                      <w:b/>
                      <w:bCs/>
                    </w:rPr>
                    <w:t xml:space="preserve"> </w:t>
                  </w:r>
                  <w:r>
                    <w:rPr>
                      <w:rFonts w:ascii="Hand writing Mutlu" w:hAnsi="Hand writing Mutlu" w:cs="Hand writing Mutlu"/>
                      <w:b/>
                      <w:bCs/>
                    </w:rPr>
                    <w:t>D</w:t>
                  </w:r>
                  <w:r w:rsidRPr="00A74F24">
                    <w:rPr>
                      <w:rFonts w:ascii="Hand writing Mutlu" w:hAnsi="Hand writing Mutlu" w:cs="Hand writing Mutlu"/>
                      <w:b/>
                      <w:bCs/>
                    </w:rPr>
                    <w:t xml:space="preserve"> SESİ KELİME ve CÜMLE ETKİNLİĞİ</w:t>
                  </w:r>
                </w:p>
              </w:txbxContent>
            </v:textbox>
          </v:roundrect>
        </w:pict>
      </w:r>
    </w:p>
    <w:p w:rsidR="00F76F6B" w:rsidRDefault="00F76F6B" w:rsidP="0085269B">
      <w:r>
        <w:rPr>
          <w:noProof/>
        </w:rPr>
        <w:pict>
          <v:rect id="Dikdörtgen 139" o:spid="_x0000_s1028" style="position:absolute;margin-left:416.65pt;margin-top:-4.1pt;width:63pt;height:30.75pt;z-index:251614208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40" o:spid="_x0000_s1029" type="#_x0000_t13" style="position:absolute;margin-left:400.15pt;margin-top:3.4pt;width:16.5pt;height:16.5pt;z-index:251611136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65" o:spid="_x0000_s1030" style="position:absolute;margin-left:336.35pt;margin-top:-16.85pt;width:63.75pt;height:59.25pt;z-index:251620352;visibility:visible;v-text-anchor:middle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F76F6B" w:rsidRPr="00CA56D0" w:rsidRDefault="00F76F6B" w:rsidP="00E942B0">
                  <w:pPr>
                    <w:jc w:val="center"/>
                    <w:rPr>
                      <w:rFonts w:ascii="Hand writing Mutlu" w:hAnsi="Hand writing Mutlu" w:cs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  <w:t>li</w:t>
                  </w:r>
                </w:p>
              </w:txbxContent>
            </v:textbox>
          </v:oval>
        </w:pict>
      </w:r>
      <w:r>
        <w:rPr>
          <w:noProof/>
        </w:rPr>
        <w:pict>
          <v:shape id="Sağ Ok 142" o:spid="_x0000_s1031" type="#_x0000_t13" style="position:absolute;margin-left:319.9pt;margin-top:3.4pt;width:16.5pt;height:16.5pt;z-index:251610112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43" o:spid="_x0000_s1032" style="position:absolute;margin-left:312.4pt;margin-top:7.15pt;width:7.5pt;height:134.25pt;z-index:251606016;visibility:visible;v-text-anchor:middle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147" o:spid="_x0000_s1033" style="position:absolute;margin-left:65.6pt;margin-top:-16.85pt;width:63.75pt;height:59.25pt;z-index:251595776;visibility:visible;v-text-anchor:middle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F76F6B" w:rsidRPr="00E942B0" w:rsidRDefault="00F76F6B" w:rsidP="0085269B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 w:rsidRPr="00E942B0"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mar</w:t>
                  </w:r>
                </w:p>
              </w:txbxContent>
            </v:textbox>
          </v:oval>
        </w:pict>
      </w:r>
      <w:r>
        <w:rPr>
          <w:noProof/>
        </w:rPr>
        <w:pict>
          <v:shape id="Sağ Ok 145" o:spid="_x0000_s1034" type="#_x0000_t13" style="position:absolute;margin-left:129.35pt;margin-top:3.4pt;width:14.25pt;height:16.5pt;z-index:251599872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44" o:spid="_x0000_s1035" style="position:absolute;margin-left:143.65pt;margin-top:-4.1pt;width:63pt;height:30.75pt;z-index:251600896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48" o:spid="_x0000_s1036" style="position:absolute;margin-left:41.65pt;margin-top:7.15pt;width:7.5pt;height:134.25pt;z-index:251593728;visibility:visible;v-text-anchor:middle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46" o:spid="_x0000_s1037" type="#_x0000_t13" style="position:absolute;margin-left:49.15pt;margin-top:3.4pt;width:16.5pt;height:16.5pt;z-index:251596800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F76F6B" w:rsidRDefault="00F76F6B" w:rsidP="0085269B">
      <w:r>
        <w:rPr>
          <w:noProof/>
        </w:rPr>
        <w:pict>
          <v:oval id="Oval 266" o:spid="_x0000_s1038" style="position:absolute;margin-left:336.35pt;margin-top:16.95pt;width:63.75pt;height:59.25pt;z-index:251621376;visibility:visible;v-text-anchor:middle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F76F6B" w:rsidRPr="00CA56D0" w:rsidRDefault="00F76F6B" w:rsidP="0085269B">
                  <w:pPr>
                    <w:jc w:val="center"/>
                    <w:rPr>
                      <w:rFonts w:ascii="Hand writing Mutlu" w:hAnsi="Hand writing Mutlu" w:cs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  <w:t>rin</w:t>
                  </w:r>
                </w:p>
              </w:txbxContent>
            </v:textbox>
          </v:oval>
        </w:pict>
      </w:r>
      <w:r>
        <w:rPr>
          <w:noProof/>
        </w:rPr>
        <w:pict>
          <v:oval id="Oval 263" o:spid="_x0000_s1039" style="position:absolute;margin-left:226.15pt;margin-top:16.95pt;width:68.25pt;height:63.75pt;z-index:251619328;visibility:visible;v-text-anchor:middle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F76F6B" w:rsidRPr="001854F3" w:rsidRDefault="00F76F6B" w:rsidP="0085269B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de</w:t>
                  </w:r>
                </w:p>
              </w:txbxContent>
            </v:textbox>
          </v:oval>
        </w:pict>
      </w:r>
      <w:r>
        <w:rPr>
          <w:noProof/>
        </w:rPr>
        <w:pict>
          <v:oval id="Oval 154" o:spid="_x0000_s1040" style="position:absolute;margin-left:-44.6pt;margin-top:16.95pt;width:68.25pt;height:63.75pt;z-index:251592704;visibility:visible;v-text-anchor:middle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F76F6B" w:rsidRPr="00D9290F" w:rsidRDefault="00F76F6B" w:rsidP="0085269B">
                  <w:pPr>
                    <w:jc w:val="center"/>
                    <w:rPr>
                      <w:rFonts w:ascii="Hand writing Mutlu" w:hAnsi="Hand writing Mutlu" w:cs="Hand writing Mutlu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b/>
                      <w:bCs/>
                      <w:sz w:val="36"/>
                      <w:szCs w:val="36"/>
                    </w:rPr>
                    <w:t>da</w:t>
                  </w:r>
                </w:p>
              </w:txbxContent>
            </v:textbox>
          </v:oval>
        </w:pict>
      </w:r>
      <w:r>
        <w:rPr>
          <w:noProof/>
        </w:rPr>
        <w:pict>
          <v:oval id="Oval 261" o:spid="_x0000_s1041" style="position:absolute;margin-left:65.6pt;margin-top:18.45pt;width:63.75pt;height:59.25pt;z-index:251617280;visibility:visible;v-text-anchor:middle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F76F6B" w:rsidRPr="00CA56D0" w:rsidRDefault="00F76F6B" w:rsidP="0085269B">
                  <w:pPr>
                    <w:jc w:val="center"/>
                    <w:rPr>
                      <w:rFonts w:ascii="Hand writing Mutlu" w:hAnsi="Hand writing Mutlu" w:cs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  <w:t>na</w:t>
                  </w:r>
                </w:p>
              </w:txbxContent>
            </v:textbox>
          </v:oval>
        </w:pict>
      </w:r>
    </w:p>
    <w:p w:rsidR="00F76F6B" w:rsidRDefault="00F76F6B" w:rsidP="0085269B">
      <w:r>
        <w:rPr>
          <w:noProof/>
        </w:rPr>
        <w:pict>
          <v:rect id="Dikdörtgen 149" o:spid="_x0000_s1042" style="position:absolute;margin-left:416.65pt;margin-top:2.75pt;width:63pt;height:30.75pt;z-index:251615232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5" o:spid="_x0000_s1043" type="#_x0000_t13" style="position:absolute;margin-left:400.15pt;margin-top:14pt;width:16.5pt;height:16.5pt;z-index:251612160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56" o:spid="_x0000_s1044" type="#_x0000_t13" style="position:absolute;margin-left:319.9pt;margin-top:16.25pt;width:16.5pt;height:16.5pt;z-index:251609088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57" o:spid="_x0000_s1045" style="position:absolute;margin-left:294.4pt;margin-top:20pt;width:18pt;height:8.25pt;z-index:251607040;visibility:visible;v-text-anchor:middle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52" o:spid="_x0000_s1046" style="position:absolute;margin-left:143.65pt;margin-top:6.5pt;width:63pt;height:30.75pt;z-index:251601920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8" o:spid="_x0000_s1047" type="#_x0000_t13" style="position:absolute;margin-left:127.15pt;margin-top:14pt;width:16.5pt;height:16.5pt;z-index:251603968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60" o:spid="_x0000_s1048" style="position:absolute;margin-left:23.65pt;margin-top:20pt;width:18pt;height:8.25pt;z-index:251594752;visibility:visible;v-text-anchor:middle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9" o:spid="_x0000_s1049" type="#_x0000_t13" style="position:absolute;margin-left:49.15pt;margin-top:17pt;width:16.5pt;height:16.5pt;z-index:251597824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F76F6B" w:rsidRDefault="00F76F6B" w:rsidP="0085269B"/>
    <w:p w:rsidR="00F76F6B" w:rsidRDefault="00F76F6B" w:rsidP="0085269B">
      <w:r>
        <w:rPr>
          <w:noProof/>
        </w:rPr>
        <w:pict>
          <v:rect id="Dikdörtgen 164" o:spid="_x0000_s1050" style="position:absolute;margin-left:416.65pt;margin-top:17.15pt;width:63pt;height:30.75pt;z-index:251616256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65" o:spid="_x0000_s1051" type="#_x0000_t13" style="position:absolute;margin-left:400.15pt;margin-top:23.15pt;width:16.5pt;height:16.5pt;z-index:251613184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67" o:spid="_x0000_s1052" style="position:absolute;margin-left:336.35pt;margin-top:-.1pt;width:63.75pt;height:59.25pt;z-index:251622400;visibility:visible;v-text-anchor:middle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F76F6B" w:rsidRPr="00A07B5D" w:rsidRDefault="00F76F6B" w:rsidP="0085269B">
                  <w:pPr>
                    <w:jc w:val="center"/>
                    <w:rPr>
                      <w:rFonts w:ascii="Hand writing Mutlu" w:hAnsi="Hand writing Mutlu" w:cs="Hand writing Mutlu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 w:cs="Hand writing Mutlu"/>
                      <w:b/>
                      <w:bCs/>
                      <w:sz w:val="32"/>
                      <w:szCs w:val="32"/>
                    </w:rPr>
                    <w:t>mek</w:t>
                  </w:r>
                </w:p>
              </w:txbxContent>
            </v:textbox>
          </v:oval>
        </w:pict>
      </w:r>
      <w:r>
        <w:rPr>
          <w:noProof/>
        </w:rPr>
        <w:pict>
          <v:rect id="Dikdörtgen 162" o:spid="_x0000_s1053" style="position:absolute;margin-left:143.65pt;margin-top:17.15pt;width:63pt;height:30.75pt;z-index:251602944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262" o:spid="_x0000_s1054" style="position:absolute;margin-left:65.6pt;margin-top:1.4pt;width:63.75pt;height:59.25pt;z-index:251618304;visibility:visible;v-text-anchor:middle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F76F6B" w:rsidRPr="00E942B0" w:rsidRDefault="00F76F6B" w:rsidP="0085269B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 w:rsidRPr="00E942B0"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yan</w:t>
                  </w:r>
                </w:p>
              </w:txbxContent>
            </v:textbox>
          </v:oval>
        </w:pict>
      </w:r>
    </w:p>
    <w:p w:rsidR="00F76F6B" w:rsidRDefault="00F76F6B" w:rsidP="0085269B">
      <w:r>
        <w:rPr>
          <w:noProof/>
        </w:rPr>
        <w:pict>
          <v:shape id="Sağ Ok 166" o:spid="_x0000_s1055" type="#_x0000_t13" style="position:absolute;margin-left:319.9pt;margin-top:.7pt;width:16.5pt;height:16.5pt;z-index:251608064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67" o:spid="_x0000_s1056" type="#_x0000_t13" style="position:absolute;margin-left:127.15pt;margin-top:1.45pt;width:16.5pt;height:16.5pt;z-index:251604992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68" o:spid="_x0000_s1057" type="#_x0000_t13" style="position:absolute;margin-left:49.15pt;margin-top:1.45pt;width:16.5pt;height:16.5pt;z-index:251598848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F76F6B" w:rsidRDefault="00F76F6B" w:rsidP="0085269B"/>
    <w:p w:rsidR="00F76F6B" w:rsidRDefault="00F76F6B" w:rsidP="0085269B"/>
    <w:p w:rsidR="00F76F6B" w:rsidRDefault="00F76F6B" w:rsidP="0085269B"/>
    <w:p w:rsidR="00F76F6B" w:rsidRDefault="00F76F6B" w:rsidP="0085269B">
      <w:r>
        <w:rPr>
          <w:noProof/>
        </w:rPr>
        <w:pict>
          <v:rect id="Dikdörtgen 268" o:spid="_x0000_s1058" style="position:absolute;margin-left:416.65pt;margin-top:-4.1pt;width:63pt;height:30.75pt;z-index:251644928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69" o:spid="_x0000_s1059" type="#_x0000_t13" style="position:absolute;margin-left:400.15pt;margin-top:3.4pt;width:16.5pt;height:16.5pt;z-index:251641856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70" o:spid="_x0000_s1060" style="position:absolute;margin-left:336.35pt;margin-top:-16.85pt;width:63.75pt;height:59.25pt;z-index:251651072;visibility:visible;v-text-anchor:middle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F76F6B" w:rsidRPr="00CA56D0" w:rsidRDefault="00F76F6B" w:rsidP="0085269B">
                  <w:pPr>
                    <w:jc w:val="center"/>
                    <w:rPr>
                      <w:rFonts w:ascii="Hand writing Mutlu" w:hAnsi="Hand writing Mutlu" w:cs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  <w:t>le</w:t>
                  </w:r>
                  <w:r w:rsidRPr="00CA56D0">
                    <w:rPr>
                      <w:rFonts w:ascii="Hand writing Mutlu" w:hAnsi="Hand writing Mutlu" w:cs="Hand writing Mutlu"/>
                      <w:sz w:val="32"/>
                      <w:szCs w:val="32"/>
                    </w:rPr>
                    <w:t>k</w:t>
                  </w:r>
                </w:p>
              </w:txbxContent>
            </v:textbox>
          </v:oval>
        </w:pict>
      </w:r>
      <w:r>
        <w:rPr>
          <w:noProof/>
        </w:rPr>
        <w:pict>
          <v:shape id="Sağ Ok 271" o:spid="_x0000_s1061" type="#_x0000_t13" style="position:absolute;margin-left:319.9pt;margin-top:3.4pt;width:16.5pt;height:16.5pt;z-index:251640832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272" o:spid="_x0000_s1062" style="position:absolute;margin-left:312.4pt;margin-top:7.15pt;width:7.5pt;height:134.25pt;z-index:251636736;visibility:visible;v-text-anchor:middle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273" o:spid="_x0000_s1063" style="position:absolute;margin-left:65.6pt;margin-top:-16.85pt;width:63.75pt;height:59.25pt;z-index:251626496;visibility:visible;v-text-anchor:middle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F76F6B" w:rsidRPr="00CA56D0" w:rsidRDefault="00F76F6B" w:rsidP="0085269B">
                  <w:pPr>
                    <w:jc w:val="center"/>
                    <w:rPr>
                      <w:rFonts w:ascii="Hand writing Mutlu" w:hAnsi="Hand writing Mutlu" w:cs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  <w:t>lar</w:t>
                  </w:r>
                </w:p>
              </w:txbxContent>
            </v:textbox>
          </v:oval>
        </w:pict>
      </w:r>
      <w:r>
        <w:rPr>
          <w:noProof/>
        </w:rPr>
        <w:pict>
          <v:shape id="Sağ Ok 274" o:spid="_x0000_s1064" type="#_x0000_t13" style="position:absolute;margin-left:129.35pt;margin-top:3.4pt;width:14.25pt;height:16.5pt;z-index:251630592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275" o:spid="_x0000_s1065" style="position:absolute;margin-left:143.65pt;margin-top:-4.1pt;width:63pt;height:30.75pt;z-index:251631616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76" o:spid="_x0000_s1066" style="position:absolute;margin-left:41.65pt;margin-top:7.15pt;width:7.5pt;height:134.25pt;z-index:251624448;visibility:visible;v-text-anchor:middle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77" o:spid="_x0000_s1067" type="#_x0000_t13" style="position:absolute;margin-left:49.15pt;margin-top:3.4pt;width:16.5pt;height:16.5pt;z-index:251627520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F76F6B" w:rsidRDefault="00F76F6B" w:rsidP="0085269B">
      <w:r>
        <w:rPr>
          <w:noProof/>
        </w:rPr>
        <w:pict>
          <v:oval id="Oval 278" o:spid="_x0000_s1068" style="position:absolute;margin-left:336.35pt;margin-top:16.95pt;width:63.75pt;height:59.25pt;z-index:251652096;visibility:visible;v-text-anchor:middle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F76F6B" w:rsidRPr="00CA56D0" w:rsidRDefault="00F76F6B" w:rsidP="0085269B">
                  <w:pPr>
                    <w:jc w:val="center"/>
                    <w:rPr>
                      <w:rFonts w:ascii="Hand writing Mutlu" w:hAnsi="Hand writing Mutlu" w:cs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  <w:t>rek</w:t>
                  </w:r>
                </w:p>
              </w:txbxContent>
            </v:textbox>
          </v:oval>
        </w:pict>
      </w:r>
      <w:r>
        <w:rPr>
          <w:noProof/>
        </w:rPr>
        <w:pict>
          <v:oval id="Oval 279" o:spid="_x0000_s1069" style="position:absolute;margin-left:226.15pt;margin-top:16.95pt;width:68.25pt;height:63.75pt;z-index:251650048;visibility:visible;v-text-anchor:middle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F76F6B" w:rsidRPr="001854F3" w:rsidRDefault="00F76F6B" w:rsidP="0085269B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di</w:t>
                  </w:r>
                </w:p>
              </w:txbxContent>
            </v:textbox>
          </v:oval>
        </w:pict>
      </w:r>
      <w:r>
        <w:rPr>
          <w:noProof/>
        </w:rPr>
        <w:pict>
          <v:oval id="Oval 280" o:spid="_x0000_s1070" style="position:absolute;margin-left:-44.6pt;margin-top:16.95pt;width:68.25pt;height:63.75pt;z-index:251623424;visibility:visible;v-text-anchor:middle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F76F6B" w:rsidRPr="001854F3" w:rsidRDefault="00F76F6B" w:rsidP="0085269B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do</w:t>
                  </w:r>
                </w:p>
              </w:txbxContent>
            </v:textbox>
          </v:oval>
        </w:pict>
      </w:r>
      <w:r>
        <w:rPr>
          <w:noProof/>
        </w:rPr>
        <w:pict>
          <v:oval id="Oval 281" o:spid="_x0000_s1071" style="position:absolute;margin-left:65.6pt;margin-top:18.45pt;width:63.75pt;height:59.25pt;z-index:251648000;visibility:visible;v-text-anchor:middle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F76F6B" w:rsidRPr="00CA56D0" w:rsidRDefault="00F76F6B" w:rsidP="0085269B">
                  <w:pPr>
                    <w:jc w:val="center"/>
                    <w:rPr>
                      <w:rFonts w:ascii="Hand writing Mutlu" w:hAnsi="Hand writing Mutlu" w:cs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  <w:t>lu</w:t>
                  </w:r>
                </w:p>
              </w:txbxContent>
            </v:textbox>
          </v:oval>
        </w:pict>
      </w:r>
    </w:p>
    <w:p w:rsidR="00F76F6B" w:rsidRDefault="00F76F6B" w:rsidP="0085269B">
      <w:r>
        <w:rPr>
          <w:noProof/>
        </w:rPr>
        <w:pict>
          <v:rect id="Dikdörtgen 282" o:spid="_x0000_s1072" style="position:absolute;margin-left:416.65pt;margin-top:2.75pt;width:63pt;height:30.75pt;z-index:251645952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83" o:spid="_x0000_s1073" type="#_x0000_t13" style="position:absolute;margin-left:400.15pt;margin-top:14pt;width:16.5pt;height:16.5pt;z-index:251642880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284" o:spid="_x0000_s1074" type="#_x0000_t13" style="position:absolute;margin-left:319.9pt;margin-top:16.25pt;width:16.5pt;height:16.5pt;z-index:251639808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285" o:spid="_x0000_s1075" style="position:absolute;margin-left:294.4pt;margin-top:20pt;width:18pt;height:8.25pt;z-index:251637760;visibility:visible;v-text-anchor:middle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86" o:spid="_x0000_s1076" style="position:absolute;margin-left:143.65pt;margin-top:6.5pt;width:63pt;height:30.75pt;z-index:251632640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87" o:spid="_x0000_s1077" type="#_x0000_t13" style="position:absolute;margin-left:127.15pt;margin-top:14pt;width:16.5pt;height:16.5pt;z-index:251634688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288" o:spid="_x0000_s1078" style="position:absolute;margin-left:23.65pt;margin-top:20pt;width:18pt;height:8.25pt;z-index:251625472;visibility:visible;v-text-anchor:middle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89" o:spid="_x0000_s1079" type="#_x0000_t13" style="position:absolute;margin-left:49.15pt;margin-top:17pt;width:16.5pt;height:16.5pt;z-index:251628544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F76F6B" w:rsidRDefault="00F76F6B" w:rsidP="0085269B"/>
    <w:p w:rsidR="00F76F6B" w:rsidRDefault="00F76F6B" w:rsidP="0085269B">
      <w:r>
        <w:rPr>
          <w:noProof/>
        </w:rPr>
        <w:pict>
          <v:rect id="Dikdörtgen 290" o:spid="_x0000_s1080" style="position:absolute;margin-left:416.65pt;margin-top:17.15pt;width:63pt;height:30.75pt;z-index:251646976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91" o:spid="_x0000_s1081" type="#_x0000_t13" style="position:absolute;margin-left:400.15pt;margin-top:23.15pt;width:16.5pt;height:16.5pt;z-index:251643904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92" o:spid="_x0000_s1082" style="position:absolute;margin-left:336.35pt;margin-top:-.1pt;width:63.75pt;height:59.25pt;z-index:251653120;visibility:visible;v-text-anchor:middle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F76F6B" w:rsidRPr="00CA56D0" w:rsidRDefault="00F76F6B" w:rsidP="0085269B">
                  <w:pPr>
                    <w:jc w:val="center"/>
                    <w:rPr>
                      <w:rFonts w:ascii="Hand writing Mutlu" w:hAnsi="Hand writing Mutlu" w:cs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  <w:t>yar</w:t>
                  </w:r>
                </w:p>
              </w:txbxContent>
            </v:textbox>
          </v:oval>
        </w:pict>
      </w:r>
      <w:r>
        <w:rPr>
          <w:noProof/>
        </w:rPr>
        <w:pict>
          <v:rect id="Dikdörtgen 293" o:spid="_x0000_s1083" style="position:absolute;margin-left:143.65pt;margin-top:17.15pt;width:63pt;height:30.75pt;z-index:251633664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294" o:spid="_x0000_s1084" style="position:absolute;margin-left:65.6pt;margin-top:1.4pt;width:63.75pt;height:59.25pt;z-index:251649024;visibility:visible;v-text-anchor:middle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F76F6B" w:rsidRPr="00E942B0" w:rsidRDefault="00F76F6B" w:rsidP="0085269B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ya</w:t>
                  </w:r>
                </w:p>
              </w:txbxContent>
            </v:textbox>
          </v:oval>
        </w:pict>
      </w:r>
    </w:p>
    <w:p w:rsidR="00F76F6B" w:rsidRDefault="00F76F6B" w:rsidP="0085269B">
      <w:r>
        <w:rPr>
          <w:noProof/>
        </w:rPr>
        <w:pict>
          <v:shape id="Sağ Ok 295" o:spid="_x0000_s1085" type="#_x0000_t13" style="position:absolute;margin-left:319.9pt;margin-top:.7pt;width:16.5pt;height:16.5pt;z-index:251638784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296" o:spid="_x0000_s1086" type="#_x0000_t13" style="position:absolute;margin-left:127.15pt;margin-top:1.45pt;width:16.5pt;height:16.5pt;z-index:251635712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297" o:spid="_x0000_s1087" type="#_x0000_t13" style="position:absolute;margin-left:49.15pt;margin-top:1.45pt;width:16.5pt;height:16.5pt;z-index:251629568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F76F6B" w:rsidRDefault="00F76F6B" w:rsidP="0085269B"/>
    <w:p w:rsidR="00F76F6B" w:rsidRDefault="00F76F6B" w:rsidP="0085269B"/>
    <w:p w:rsidR="00F76F6B" w:rsidRDefault="00F76F6B" w:rsidP="0085269B"/>
    <w:p w:rsidR="00F76F6B" w:rsidRDefault="00F76F6B" w:rsidP="0085269B">
      <w:r>
        <w:rPr>
          <w:noProof/>
        </w:rPr>
        <w:pict>
          <v:rect id="Dikdörtgen 298" o:spid="_x0000_s1088" style="position:absolute;margin-left:416.65pt;margin-top:-4.1pt;width:63pt;height:30.75pt;z-index:251675648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99" o:spid="_x0000_s1089" type="#_x0000_t13" style="position:absolute;margin-left:400.15pt;margin-top:3.4pt;width:16.5pt;height:16.5pt;z-index:251672576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300" o:spid="_x0000_s1090" style="position:absolute;margin-left:336.35pt;margin-top:-16.85pt;width:63.75pt;height:59.25pt;z-index:251681792;visibility:visible;v-text-anchor:middle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F76F6B" w:rsidRPr="0085269B" w:rsidRDefault="00F76F6B" w:rsidP="0085269B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lak</w:t>
                  </w:r>
                </w:p>
              </w:txbxContent>
            </v:textbox>
          </v:oval>
        </w:pict>
      </w:r>
      <w:r>
        <w:rPr>
          <w:noProof/>
        </w:rPr>
        <w:pict>
          <v:shape id="Sağ Ok 301" o:spid="_x0000_s1091" type="#_x0000_t13" style="position:absolute;margin-left:319.9pt;margin-top:3.4pt;width:16.5pt;height:16.5pt;z-index:251671552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02" o:spid="_x0000_s1092" style="position:absolute;margin-left:312.4pt;margin-top:7.15pt;width:7.5pt;height:134.25pt;z-index:251667456;visibility:visible;v-text-anchor:middle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303" o:spid="_x0000_s1093" style="position:absolute;margin-left:65.6pt;margin-top:-16.85pt;width:63.75pt;height:59.25pt;z-index:251657216;visibility:visible;v-text-anchor:middle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F76F6B" w:rsidRPr="00CA56D0" w:rsidRDefault="00F76F6B" w:rsidP="0085269B">
                  <w:pPr>
                    <w:jc w:val="center"/>
                    <w:rPr>
                      <w:rFonts w:ascii="Hand writing Mutlu" w:hAnsi="Hand writing Mutlu" w:cs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  <w:t>rak</w:t>
                  </w:r>
                </w:p>
              </w:txbxContent>
            </v:textbox>
          </v:oval>
        </w:pict>
      </w:r>
      <w:r>
        <w:rPr>
          <w:noProof/>
        </w:rPr>
        <w:pict>
          <v:shape id="Sağ Ok 304" o:spid="_x0000_s1094" type="#_x0000_t13" style="position:absolute;margin-left:129.35pt;margin-top:3.4pt;width:14.25pt;height:16.5pt;z-index:251661312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05" o:spid="_x0000_s1095" style="position:absolute;margin-left:143.65pt;margin-top:-4.1pt;width:63pt;height:30.75pt;z-index:251662336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06" o:spid="_x0000_s1096" style="position:absolute;margin-left:41.65pt;margin-top:7.15pt;width:7.5pt;height:134.25pt;z-index:251655168;visibility:visible;v-text-anchor:middle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307" o:spid="_x0000_s1097" type="#_x0000_t13" style="position:absolute;margin-left:49.15pt;margin-top:3.4pt;width:16.5pt;height:16.5pt;z-index:251658240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F76F6B" w:rsidRDefault="00F76F6B" w:rsidP="0085269B">
      <w:r>
        <w:rPr>
          <w:noProof/>
        </w:rPr>
        <w:pict>
          <v:oval id="Oval 308" o:spid="_x0000_s1098" style="position:absolute;margin-left:336.35pt;margin-top:16.95pt;width:63.75pt;height:59.25pt;z-index:251682816;visibility:visible;v-text-anchor:middle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F76F6B" w:rsidRPr="008A3897" w:rsidRDefault="00F76F6B" w:rsidP="0085269B">
                  <w:pP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 w:rsidRPr="008A3897"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mak</w:t>
                  </w:r>
                </w:p>
              </w:txbxContent>
            </v:textbox>
          </v:oval>
        </w:pict>
      </w:r>
      <w:r>
        <w:rPr>
          <w:noProof/>
        </w:rPr>
        <w:pict>
          <v:oval id="Oval 309" o:spid="_x0000_s1099" style="position:absolute;margin-left:226.15pt;margin-top:16.95pt;width:68.25pt;height:63.75pt;z-index:251680768;visibility:visible;v-text-anchor:middle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F76F6B" w:rsidRPr="001854F3" w:rsidRDefault="00F76F6B" w:rsidP="0085269B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da</w:t>
                  </w:r>
                </w:p>
              </w:txbxContent>
            </v:textbox>
          </v:oval>
        </w:pict>
      </w:r>
      <w:r>
        <w:rPr>
          <w:noProof/>
        </w:rPr>
        <w:pict>
          <v:oval id="Oval 310" o:spid="_x0000_s1100" style="position:absolute;margin-left:-44.6pt;margin-top:16.95pt;width:68.25pt;height:63.75pt;z-index:251654144;visibility:visible;v-text-anchor:middle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F76F6B" w:rsidRPr="001854F3" w:rsidRDefault="00F76F6B" w:rsidP="0085269B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du</w:t>
                  </w:r>
                </w:p>
              </w:txbxContent>
            </v:textbox>
          </v:oval>
        </w:pict>
      </w:r>
      <w:r>
        <w:rPr>
          <w:noProof/>
        </w:rPr>
        <w:pict>
          <v:oval id="Oval 311" o:spid="_x0000_s1101" style="position:absolute;margin-left:65.6pt;margin-top:18.45pt;width:63.75pt;height:59.25pt;z-index:251678720;visibility:visible;v-text-anchor:middle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F76F6B" w:rsidRPr="00E942B0" w:rsidRDefault="00F76F6B" w:rsidP="0085269B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 w:rsidRPr="00E942B0"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man</w:t>
                  </w:r>
                </w:p>
              </w:txbxContent>
            </v:textbox>
          </v:oval>
        </w:pict>
      </w:r>
    </w:p>
    <w:p w:rsidR="00F76F6B" w:rsidRDefault="00F76F6B" w:rsidP="0085269B">
      <w:r>
        <w:rPr>
          <w:noProof/>
        </w:rPr>
        <w:pict>
          <v:rect id="Dikdörtgen 312" o:spid="_x0000_s1102" style="position:absolute;margin-left:416.65pt;margin-top:2.75pt;width:63pt;height:30.75pt;z-index:251676672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313" o:spid="_x0000_s1103" type="#_x0000_t13" style="position:absolute;margin-left:400.15pt;margin-top:14pt;width:16.5pt;height:16.5pt;z-index:251673600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314" o:spid="_x0000_s1104" type="#_x0000_t13" style="position:absolute;margin-left:319.9pt;margin-top:16.25pt;width:16.5pt;height:16.5pt;z-index:251670528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15" o:spid="_x0000_s1105" style="position:absolute;margin-left:294.4pt;margin-top:20pt;width:18pt;height:8.25pt;z-index:251668480;visibility:visible;v-text-anchor:middle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16" o:spid="_x0000_s1106" style="position:absolute;margin-left:143.65pt;margin-top:6.5pt;width:63pt;height:30.75pt;z-index:251663360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317" o:spid="_x0000_s1107" type="#_x0000_t13" style="position:absolute;margin-left:127.15pt;margin-top:14pt;width:16.5pt;height:16.5pt;z-index:251665408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18" o:spid="_x0000_s1108" style="position:absolute;margin-left:23.65pt;margin-top:20pt;width:18pt;height:8.25pt;z-index:251656192;visibility:visible;v-text-anchor:middle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319" o:spid="_x0000_s1109" type="#_x0000_t13" style="position:absolute;margin-left:49.15pt;margin-top:17pt;width:16.5pt;height:16.5pt;z-index:251659264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F76F6B" w:rsidRDefault="00F76F6B" w:rsidP="0085269B"/>
    <w:p w:rsidR="00F76F6B" w:rsidRDefault="00F76F6B" w:rsidP="0085269B">
      <w:r>
        <w:rPr>
          <w:noProof/>
        </w:rPr>
        <w:pict>
          <v:shape id="Sağ Ok 321" o:spid="_x0000_s1110" type="#_x0000_t13" style="position:absolute;margin-left:400.15pt;margin-top:24.65pt;width:16.5pt;height:16.5pt;z-index:251674624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20" o:spid="_x0000_s1111" style="position:absolute;margin-left:416.65pt;margin-top:17.15pt;width:63pt;height:30.75pt;z-index:251677696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322" o:spid="_x0000_s1112" style="position:absolute;margin-left:336.35pt;margin-top:-.1pt;width:63.75pt;height:59.25pt;z-index:251683840;visibility:visible;v-text-anchor:middle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F76F6B" w:rsidRPr="00CA56D0" w:rsidRDefault="00F76F6B" w:rsidP="0085269B">
                  <w:pP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  <w:t>mat</w:t>
                  </w:r>
                </w:p>
              </w:txbxContent>
            </v:textbox>
          </v:oval>
        </w:pict>
      </w:r>
      <w:r>
        <w:rPr>
          <w:noProof/>
        </w:rPr>
        <w:pict>
          <v:rect id="Dikdörtgen 323" o:spid="_x0000_s1113" style="position:absolute;margin-left:143.65pt;margin-top:17.15pt;width:63pt;height:30.75pt;z-index:251664384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324" o:spid="_x0000_s1114" style="position:absolute;margin-left:65.6pt;margin-top:1.4pt;width:63.75pt;height:59.25pt;z-index:251679744;visibility:visible;v-text-anchor:middle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F76F6B" w:rsidRPr="00E942B0" w:rsidRDefault="00F76F6B" w:rsidP="0085269B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 w:rsidRPr="00E942B0"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rum</w:t>
                  </w:r>
                </w:p>
              </w:txbxContent>
            </v:textbox>
          </v:oval>
        </w:pict>
      </w:r>
    </w:p>
    <w:p w:rsidR="00F76F6B" w:rsidRDefault="00F76F6B" w:rsidP="0085269B">
      <w:r>
        <w:rPr>
          <w:noProof/>
        </w:rPr>
        <w:pict>
          <v:shape id="Sağ Ok 326" o:spid="_x0000_s1115" type="#_x0000_t13" style="position:absolute;margin-left:127.9pt;margin-top:4.35pt;width:16.5pt;height:16.5pt;z-index:251666432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325" o:spid="_x0000_s1116" type="#_x0000_t13" style="position:absolute;margin-left:319.9pt;margin-top:1.35pt;width:16.5pt;height:16.5pt;z-index:251669504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327" o:spid="_x0000_s1117" type="#_x0000_t13" style="position:absolute;margin-left:49.15pt;margin-top:1.45pt;width:16.5pt;height:16.5pt;z-index:251660288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F76F6B" w:rsidRDefault="00F76F6B" w:rsidP="0085269B"/>
    <w:p w:rsidR="00F76F6B" w:rsidRDefault="00F76F6B" w:rsidP="00FE1F01">
      <w:pPr>
        <w:jc w:val="center"/>
      </w:pPr>
      <w:r w:rsidRPr="00A27A52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0" o:spid="_x0000_i1025" type="#_x0000_t75" alt="http://images.clipartof.com/thumbnails/1134085-Cartoon-Clipart-Of-An-Outlined-Buff-Olympic-Athlete-Man-Running-In-Fear-Black-And-White-Vector-Coloring-Page.jpg" style="width:87pt;height:57.75pt;visibility:visible">
            <v:imagedata r:id="rId6" o:title="" cropbottom="8565f"/>
          </v:shape>
        </w:pict>
      </w:r>
      <w:r w:rsidRPr="00A27A52">
        <w:rPr>
          <w:noProof/>
        </w:rPr>
        <w:pict>
          <v:shape id="Resim 25" o:spid="_x0000_i1026" type="#_x0000_t75" alt="Coloring page bowling" style="width:77.25pt;height:64.5pt;visibility:visible">
            <v:imagedata r:id="rId7" o:title="" croptop="9059f" cropbottom="12391f" cropleft="11395f" cropright="17424f"/>
          </v:shape>
        </w:pict>
      </w:r>
      <w:r w:rsidRPr="00A27A52">
        <w:rPr>
          <w:noProof/>
        </w:rPr>
        <w:pict>
          <v:shape id="Resim 37" o:spid="_x0000_i1027" type="#_x0000_t75" alt="http://t3.gstatic.com/images?q=tbn:ANd9GcQkm5RRpLqSx4bRCyM3zF6LHo5nps1VtsPCduoOygk1e8wFQbFA" style="width:71.25pt;height:53.25pt;visibility:visible">
            <v:imagedata r:id="rId8" o:title="" cropbottom="8755f"/>
          </v:shape>
        </w:pict>
      </w:r>
      <w:r w:rsidRPr="00A27A52">
        <w:rPr>
          <w:noProof/>
        </w:rPr>
        <w:pict>
          <v:shape id="Resim 28" o:spid="_x0000_i1028" type="#_x0000_t75" alt="http://img.oncoloring.com/relay-race-exchange-the-b_498802e43ec86-p.gif" style="width:79.5pt;height:55.5pt;visibility:visible">
            <v:imagedata r:id="rId9" o:title="" cropbottom="11392f"/>
          </v:shape>
        </w:pict>
      </w:r>
      <w:r w:rsidRPr="00A27A52">
        <w:rPr>
          <w:noProof/>
        </w:rPr>
        <w:pict>
          <v:shape id="Resim 13" o:spid="_x0000_i1029" type="#_x0000_t75" alt="http://vecto.rs/600/vector-of-a-cartoon-trophy-on-the-first-place-podium-coloring-page-outline-by-ron-leishman-14748.jpg" style="width:72.75pt;height:62.25pt;visibility:visible">
            <v:imagedata r:id="rId10" o:title="" cropbottom="2191f"/>
          </v:shape>
        </w:pict>
      </w:r>
    </w:p>
    <w:p w:rsidR="00F76F6B" w:rsidRDefault="00F76F6B">
      <w:r>
        <w:rPr>
          <w:noProof/>
        </w:rPr>
        <w:pict>
          <v:roundrect id="_x0000_s1118" style="position:absolute;margin-left:-43.1pt;margin-top:-28.85pt;width:516pt;height:55.85pt;z-index:251721728;visibility:visible;v-text-anchor:middle" arcsize="10923f" fillcolor="gray">
            <v:fill color2="#d9d9d9" rotate="t" angle="180" colors="0 #bcbcbc;22938f #d0d0d0;1 #ededed" focus="100%" type="gradient"/>
            <v:shadow on="t" color="black" opacity="24903f" origin=",.5" offset="0,.55556mm"/>
            <v:path arrowok="t"/>
            <v:textbox>
              <w:txbxContent>
                <w:p w:rsidR="00F76F6B" w:rsidRDefault="00F76F6B" w:rsidP="00A3759B">
                  <w:pPr>
                    <w:jc w:val="center"/>
                    <w:rPr>
                      <w:rFonts w:ascii="Cambria" w:hAnsi="Cambria" w:cs="Cambria"/>
                      <w:i/>
                      <w:iCs/>
                    </w:rPr>
                  </w:pPr>
                  <w:r w:rsidRPr="00405B59">
                    <w:rPr>
                      <w:rFonts w:ascii="Cambria" w:hAnsi="Cambria" w:cs="Cambria"/>
                      <w:i/>
                      <w:iCs/>
                    </w:rPr>
                    <w:t>Aşağıdaki kutucuklarda boş yerlere uygun kelimeleri yazarak oluşan cümleleri yandaki boşluğa yazın.</w:t>
                  </w:r>
                </w:p>
                <w:p w:rsidR="00F76F6B" w:rsidRDefault="00F76F6B" w:rsidP="00A3759B">
                  <w:pPr>
                    <w:jc w:val="center"/>
                    <w:rPr>
                      <w:rFonts w:ascii="Cambria" w:hAnsi="Cambria" w:cs="Cambria"/>
                      <w:i/>
                      <w:iCs/>
                    </w:rPr>
                  </w:pPr>
                  <w:hyperlink r:id="rId11" w:history="1">
                    <w:r w:rsidRPr="0061676E">
                      <w:rPr>
                        <w:rStyle w:val="Hyperlink"/>
                        <w:rFonts w:ascii="Cambria" w:hAnsi="Cambria" w:cs="Cambria"/>
                        <w:i/>
                        <w:iCs/>
                      </w:rPr>
                      <w:t>www.sorubak.com</w:t>
                    </w:r>
                  </w:hyperlink>
                  <w:r>
                    <w:rPr>
                      <w:rFonts w:ascii="Cambria" w:hAnsi="Cambria" w:cs="Cambria"/>
                      <w:i/>
                      <w:iCs/>
                    </w:rPr>
                    <w:t xml:space="preserve"> </w:t>
                  </w:r>
                </w:p>
                <w:p w:rsidR="00F76F6B" w:rsidRPr="00DF1D0F" w:rsidRDefault="00F76F6B" w:rsidP="00A3759B">
                  <w:pPr>
                    <w:jc w:val="center"/>
                    <w:rPr>
                      <w:rFonts w:ascii="Cambria" w:hAnsi="Cambria" w:cs="Cambria"/>
                      <w:i/>
                      <w:iCs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ect id="Dikdörtgen 8" o:spid="_x0000_s1119" style="position:absolute;margin-left:284.65pt;margin-top:31.15pt;width:208.5pt;height:39pt;z-index:251685888;visibility:visible;v-text-anchor:middle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6" o:spid="_x0000_s1120" style="position:absolute;margin-left:161.65pt;margin-top:32.65pt;width:89.25pt;height:39pt;z-index:251687936;visibility:visible;v-text-anchor:middle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F76F6B" w:rsidRPr="00577F36" w:rsidRDefault="00F76F6B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duyar.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5" o:spid="_x0000_s1121" style="position:absolute;margin-left:60.4pt;margin-top:32.65pt;width:89.25pt;height:39pt;z-index:251686912;visibility:visible;v-text-anchor:middle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F76F6B" w:rsidRPr="00577F36" w:rsidRDefault="00F76F6B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……</w:t>
                  </w: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...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" o:spid="_x0000_s1122" style="position:absolute;margin-left:-40.1pt;margin-top:32.65pt;width:89.25pt;height:39pt;z-index:251684864;visibility:visible;v-text-anchor:middle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F76F6B" w:rsidRPr="00577F36" w:rsidRDefault="00F76F6B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Derya</w:t>
                  </w:r>
                </w:p>
              </w:txbxContent>
            </v:textbox>
          </v:rect>
        </w:pict>
      </w:r>
    </w:p>
    <w:p w:rsidR="00F76F6B" w:rsidRPr="00577F36" w:rsidRDefault="00F76F6B" w:rsidP="00577F36"/>
    <w:p w:rsidR="00F76F6B" w:rsidRDefault="00F76F6B" w:rsidP="00577F36"/>
    <w:p w:rsidR="00F76F6B" w:rsidRDefault="00F76F6B" w:rsidP="00577F36">
      <w:r>
        <w:rPr>
          <w:noProof/>
        </w:rPr>
        <w:pict>
          <v:rect id="Dikdörtgen 17" o:spid="_x0000_s1123" style="position:absolute;margin-left:284.65pt;margin-top:31.15pt;width:208.5pt;height:39pt;z-index:251689984;visibility:visible;v-text-anchor:middle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8" o:spid="_x0000_s1124" style="position:absolute;margin-left:161.65pt;margin-top:32.65pt;width:89.25pt;height:39pt;z-index:251692032;visibility:visible;v-text-anchor:middle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F76F6B" w:rsidRPr="00577F36" w:rsidRDefault="00F76F6B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oyna.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9" o:spid="_x0000_s1125" style="position:absolute;margin-left:60.4pt;margin-top:32.65pt;width:89.25pt;height:39pt;z-index:251691008;visibility:visible;v-text-anchor:middle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F76F6B" w:rsidRPr="00577F36" w:rsidRDefault="00F76F6B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dama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0" o:spid="_x0000_s1126" style="position:absolute;margin-left:-40.1pt;margin-top:32.65pt;width:89.25pt;height:39pt;z-index:251688960;visibility:visible;v-text-anchor:middle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F76F6B" w:rsidRPr="00577F36" w:rsidRDefault="00F76F6B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……</w:t>
                  </w: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..</w:t>
                  </w:r>
                </w:p>
              </w:txbxContent>
            </v:textbox>
          </v:rect>
        </w:pict>
      </w:r>
    </w:p>
    <w:p w:rsidR="00F76F6B" w:rsidRDefault="00F76F6B" w:rsidP="00577F36"/>
    <w:p w:rsidR="00F76F6B" w:rsidRDefault="00F76F6B" w:rsidP="00577F36"/>
    <w:p w:rsidR="00F76F6B" w:rsidRDefault="00F76F6B" w:rsidP="00577F36">
      <w:r>
        <w:rPr>
          <w:noProof/>
        </w:rPr>
        <w:pict>
          <v:rect id="Dikdörtgen 25" o:spid="_x0000_s1127" style="position:absolute;margin-left:284.65pt;margin-top:31.15pt;width:208.5pt;height:39pt;z-index:251694080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6" o:spid="_x0000_s1128" style="position:absolute;margin-left:161.65pt;margin-top:32.65pt;width:89.25pt;height:39pt;z-index:251696128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F76F6B" w:rsidRPr="00577F36" w:rsidRDefault="00F76F6B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………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7" o:spid="_x0000_s1129" style="position:absolute;margin-left:60.4pt;margin-top:32.65pt;width:89.25pt;height:39pt;z-index:251695104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F76F6B" w:rsidRPr="00577F36" w:rsidRDefault="00F76F6B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dayak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8" o:spid="_x0000_s1130" style="position:absolute;margin-left:-40.1pt;margin-top:32.65pt;width:89.25pt;height:39pt;z-index:251693056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F76F6B" w:rsidRPr="00577F36" w:rsidRDefault="00F76F6B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 xml:space="preserve">Demet </w:t>
                  </w:r>
                </w:p>
              </w:txbxContent>
            </v:textbox>
          </v:rect>
        </w:pict>
      </w:r>
    </w:p>
    <w:p w:rsidR="00F76F6B" w:rsidRPr="00577F36" w:rsidRDefault="00F76F6B" w:rsidP="00577F36"/>
    <w:p w:rsidR="00F76F6B" w:rsidRPr="00577F36" w:rsidRDefault="00F76F6B" w:rsidP="00577F36"/>
    <w:p w:rsidR="00F76F6B" w:rsidRDefault="00F76F6B" w:rsidP="00577F36">
      <w:r>
        <w:rPr>
          <w:noProof/>
        </w:rPr>
        <w:pict>
          <v:rect id="Dikdörtgen 29" o:spid="_x0000_s1131" style="position:absolute;margin-left:284.65pt;margin-top:31.15pt;width:208.5pt;height:39pt;z-index:251698176;visibility:visible;v-text-anchor:middle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0" o:spid="_x0000_s1132" style="position:absolute;margin-left:161.65pt;margin-top:32.65pt;width:89.25pt;height:39pt;z-index:251700224;visibility:visible;v-text-anchor:middle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F76F6B" w:rsidRPr="00577F36" w:rsidRDefault="00F76F6B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dal.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1" o:spid="_x0000_s1133" style="position:absolute;margin-left:60.4pt;margin-top:32.65pt;width:89.25pt;height:39pt;z-index:251699200;visibility:visible;v-text-anchor:middle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F76F6B" w:rsidRPr="00577F36" w:rsidRDefault="00F76F6B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………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56" o:spid="_x0000_s1134" style="position:absolute;margin-left:-40.1pt;margin-top:32.65pt;width:89.25pt;height:39pt;z-index:251697152;visibility:visible;v-text-anchor:middle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F76F6B" w:rsidRPr="00577F36" w:rsidRDefault="00F76F6B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Adnan</w:t>
                  </w:r>
                </w:p>
              </w:txbxContent>
            </v:textbox>
          </v:rect>
        </w:pict>
      </w:r>
    </w:p>
    <w:p w:rsidR="00F76F6B" w:rsidRDefault="00F76F6B" w:rsidP="00577F36"/>
    <w:p w:rsidR="00F76F6B" w:rsidRPr="00577F36" w:rsidRDefault="00F76F6B" w:rsidP="00577F36"/>
    <w:p w:rsidR="00F76F6B" w:rsidRDefault="00F76F6B" w:rsidP="00577F36">
      <w:r>
        <w:rPr>
          <w:noProof/>
        </w:rPr>
        <w:pict>
          <v:rect id="Dikdörtgen 257" o:spid="_x0000_s1135" style="position:absolute;margin-left:284.65pt;margin-top:31.15pt;width:208.5pt;height:39pt;z-index:251702272;visibility:visible;v-text-anchor:middle" fillcolor="#fbcaa2" strokecolor="#f68c36">
            <v:fill color2="#fdefe3" rotate="t" angle="180" colors="0 #ffbe86;22938f #ffd0aa;1 #ffebdb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58" o:spid="_x0000_s1136" style="position:absolute;margin-left:161.65pt;margin-top:32.65pt;width:89.25pt;height:39pt;z-index:251704320;visibility:visible;v-text-anchor:middle" fillcolor="#fbcaa2" strokecolor="#f68c36">
            <v:fill color2="#fdefe3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F76F6B" w:rsidRPr="00577F36" w:rsidRDefault="00F76F6B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dal.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59" o:spid="_x0000_s1137" style="position:absolute;margin-left:60.4pt;margin-top:32.65pt;width:89.25pt;height:39pt;z-index:251703296;visibility:visible;v-text-anchor:middle" fillcolor="#fbcaa2" strokecolor="#f68c36">
            <v:fill color2="#fdefe3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F76F6B" w:rsidRPr="00577F36" w:rsidRDefault="00F76F6B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uykuya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60" o:spid="_x0000_s1138" style="position:absolute;margin-left:-40.1pt;margin-top:32.65pt;width:89.25pt;height:39pt;z-index:251701248;visibility:visible;v-text-anchor:middle" fillcolor="#fbcaa2" strokecolor="#f68c36">
            <v:fill color2="#fdefe3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F76F6B" w:rsidRPr="00577F36" w:rsidRDefault="00F76F6B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……</w:t>
                  </w: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..</w:t>
                  </w:r>
                </w:p>
              </w:txbxContent>
            </v:textbox>
          </v:rect>
        </w:pict>
      </w:r>
    </w:p>
    <w:p w:rsidR="00F76F6B" w:rsidRDefault="00F76F6B" w:rsidP="00577F36"/>
    <w:p w:rsidR="00F76F6B" w:rsidRPr="00577F36" w:rsidRDefault="00F76F6B" w:rsidP="00577F36"/>
    <w:p w:rsidR="00F76F6B" w:rsidRDefault="00F76F6B" w:rsidP="00577F36">
      <w:r>
        <w:rPr>
          <w:noProof/>
        </w:rPr>
        <w:pict>
          <v:rect id="Dikdörtgen 264" o:spid="_x0000_s1139" style="position:absolute;margin-left:284.65pt;margin-top:31.15pt;width:208.5pt;height:39pt;z-index:251706368;visibility:visible;v-text-anchor:middle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28" o:spid="_x0000_s1140" style="position:absolute;margin-left:161.65pt;margin-top:32.65pt;width:89.25pt;height:39pt;z-index:251708416;visibility:visible;v-text-anchor:middle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F76F6B" w:rsidRPr="00577F36" w:rsidRDefault="00F76F6B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………</w:t>
                  </w: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29" o:spid="_x0000_s1141" style="position:absolute;margin-left:60.4pt;margin-top:32.65pt;width:89.25pt;height:39pt;z-index:251707392;visibility:visible;v-text-anchor:middle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F76F6B" w:rsidRPr="00577F36" w:rsidRDefault="00F76F6B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dolma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0" o:spid="_x0000_s1142" style="position:absolute;margin-left:-40.1pt;margin-top:32.65pt;width:89.25pt;height:39pt;z-index:251705344;visibility:visible;v-text-anchor:middle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F76F6B" w:rsidRPr="00577F36" w:rsidRDefault="00F76F6B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Dilek</w:t>
                  </w:r>
                </w:p>
              </w:txbxContent>
            </v:textbox>
          </v:rect>
        </w:pict>
      </w:r>
    </w:p>
    <w:p w:rsidR="00F76F6B" w:rsidRPr="00577F36" w:rsidRDefault="00F76F6B" w:rsidP="00577F36"/>
    <w:p w:rsidR="00F76F6B" w:rsidRPr="00577F36" w:rsidRDefault="00F76F6B" w:rsidP="00577F36"/>
    <w:p w:rsidR="00F76F6B" w:rsidRDefault="00F76F6B" w:rsidP="00577F36">
      <w:r>
        <w:rPr>
          <w:noProof/>
        </w:rPr>
        <w:pict>
          <v:rect id="Dikdörtgen 331" o:spid="_x0000_s1143" style="position:absolute;margin-left:284.65pt;margin-top:31.15pt;width:208.5pt;height:39pt;z-index:251710464;visibility:visible;v-text-anchor:middle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32" o:spid="_x0000_s1144" style="position:absolute;margin-left:161.65pt;margin-top:32.65pt;width:89.25pt;height:39pt;z-index:251712512;visibility:visible;v-text-anchor:middle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F76F6B" w:rsidRPr="00577F36" w:rsidRDefault="00F76F6B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dokun.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3" o:spid="_x0000_s1145" style="position:absolute;margin-left:60.4pt;margin-top:32.65pt;width:89.25pt;height:39pt;z-index:251711488;visibility:visible;v-text-anchor:middle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F76F6B" w:rsidRPr="00577F36" w:rsidRDefault="00F76F6B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………</w:t>
                  </w: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..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4" o:spid="_x0000_s1146" style="position:absolute;margin-left:-40.1pt;margin-top:32.65pt;width:89.25pt;height:39pt;z-index:251709440;visibility:visible;v-text-anchor:middle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F76F6B" w:rsidRPr="00577F36" w:rsidRDefault="00F76F6B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Serdar</w:t>
                  </w:r>
                </w:p>
              </w:txbxContent>
            </v:textbox>
          </v:rect>
        </w:pict>
      </w:r>
    </w:p>
    <w:p w:rsidR="00F76F6B" w:rsidRPr="00577F36" w:rsidRDefault="00F76F6B" w:rsidP="00577F36"/>
    <w:p w:rsidR="00F76F6B" w:rsidRPr="00577F36" w:rsidRDefault="00F76F6B" w:rsidP="00577F36"/>
    <w:p w:rsidR="00F76F6B" w:rsidRDefault="00F76F6B" w:rsidP="00577F36">
      <w:r>
        <w:rPr>
          <w:noProof/>
        </w:rPr>
        <w:pict>
          <v:rect id="Dikdörtgen 335" o:spid="_x0000_s1147" style="position:absolute;margin-left:284.65pt;margin-top:31.15pt;width:208.5pt;height:39pt;z-index:251714560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36" o:spid="_x0000_s1148" style="position:absolute;margin-left:161.65pt;margin-top:32.65pt;width:89.25pt;height:39pt;z-index:251716608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F76F6B" w:rsidRPr="00577F36" w:rsidRDefault="00F76F6B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olma.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7" o:spid="_x0000_s1149" style="position:absolute;margin-left:60.4pt;margin-top:32.65pt;width:89.25pt;height:39pt;z-index:251715584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F76F6B" w:rsidRPr="00577F36" w:rsidRDefault="00F76F6B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deli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8" o:spid="_x0000_s1150" style="position:absolute;margin-left:-40.1pt;margin-top:32.65pt;width:89.25pt;height:39pt;z-index:251713536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F76F6B" w:rsidRPr="00577F36" w:rsidRDefault="00F76F6B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………</w:t>
                  </w: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.</w:t>
                  </w:r>
                </w:p>
              </w:txbxContent>
            </v:textbox>
          </v:rect>
        </w:pict>
      </w:r>
    </w:p>
    <w:p w:rsidR="00F76F6B" w:rsidRPr="00577F36" w:rsidRDefault="00F76F6B" w:rsidP="00577F36"/>
    <w:p w:rsidR="00F76F6B" w:rsidRDefault="00F76F6B" w:rsidP="00577F36"/>
    <w:p w:rsidR="00F76F6B" w:rsidRDefault="00F76F6B" w:rsidP="00577F36">
      <w:r>
        <w:rPr>
          <w:noProof/>
        </w:rPr>
        <w:pict>
          <v:rect id="Dikdörtgen 340" o:spid="_x0000_s1151" style="position:absolute;margin-left:161.65pt;margin-top:32.65pt;width:89.25pt;height:39pt;z-index:251720704;visibility:visible;v-text-anchor:middle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F76F6B" w:rsidRPr="00577F36" w:rsidRDefault="00F76F6B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………</w:t>
                  </w: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41" o:spid="_x0000_s1152" style="position:absolute;margin-left:60.4pt;margin-top:32.65pt;width:89.25pt;height:39pt;z-index:251719680;visibility:visible;v-text-anchor:middle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F76F6B" w:rsidRPr="00577F36" w:rsidRDefault="00F76F6B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dilek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42" o:spid="_x0000_s1153" style="position:absolute;margin-left:-40.1pt;margin-top:32.65pt;width:89.25pt;height:39pt;z-index:251717632;visibility:visible;v-text-anchor:middle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F76F6B" w:rsidRPr="00577F36" w:rsidRDefault="00F76F6B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Erdal</w:t>
                  </w:r>
                </w:p>
              </w:txbxContent>
            </v:textbox>
          </v:rect>
        </w:pict>
      </w:r>
    </w:p>
    <w:p w:rsidR="00F76F6B" w:rsidRDefault="00F76F6B" w:rsidP="00577F36">
      <w:r>
        <w:rPr>
          <w:noProof/>
        </w:rPr>
        <w:pict>
          <v:rect id="Dikdörtgen 339" o:spid="_x0000_s1154" style="position:absolute;margin-left:285.4pt;margin-top:5.7pt;width:208.5pt;height:39pt;z-index:251718656;visibility:visible;v-text-anchor:middle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</v:rect>
        </w:pict>
      </w:r>
    </w:p>
    <w:p w:rsidR="00F76F6B" w:rsidRPr="00577F36" w:rsidRDefault="00F76F6B" w:rsidP="00FE1F01">
      <w:pPr>
        <w:jc w:val="center"/>
      </w:pPr>
      <w:bookmarkStart w:id="0" w:name="_GoBack"/>
      <w:bookmarkEnd w:id="0"/>
    </w:p>
    <w:sectPr w:rsidR="00F76F6B" w:rsidRPr="00577F36" w:rsidSect="00165982">
      <w:headerReference w:type="default" r:id="rId12"/>
      <w:pgSz w:w="11906" w:h="16838"/>
      <w:pgMar w:top="1418" w:right="1418" w:bottom="426" w:left="1418" w:header="709" w:footer="709" w:gutter="0"/>
      <w:pgBorders w:offsetFrom="page">
        <w:top w:val="pushPinNote1" w:sz="30" w:space="24" w:color="auto"/>
        <w:left w:val="pushPinNote1" w:sz="30" w:space="24" w:color="auto"/>
        <w:bottom w:val="pushPinNote1" w:sz="30" w:space="24" w:color="auto"/>
        <w:right w:val="pushPinNote1" w:sz="3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6F6B" w:rsidRDefault="00F76F6B" w:rsidP="00AF6C40">
      <w:pPr>
        <w:spacing w:after="0" w:line="240" w:lineRule="auto"/>
      </w:pPr>
      <w:r>
        <w:separator/>
      </w:r>
    </w:p>
  </w:endnote>
  <w:endnote w:type="continuationSeparator" w:id="0">
    <w:p w:rsidR="00F76F6B" w:rsidRDefault="00F76F6B" w:rsidP="00AF6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6F6B" w:rsidRDefault="00F76F6B" w:rsidP="00AF6C40">
      <w:pPr>
        <w:spacing w:after="0" w:line="240" w:lineRule="auto"/>
      </w:pPr>
      <w:r>
        <w:separator/>
      </w:r>
    </w:p>
  </w:footnote>
  <w:footnote w:type="continuationSeparator" w:id="0">
    <w:p w:rsidR="00F76F6B" w:rsidRDefault="00F76F6B" w:rsidP="00AF6C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F6B" w:rsidRDefault="00F76F6B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5" o:spid="_x0000_s2049" type="#_x0000_t75" style="position:absolute;margin-left:0;margin-top:0;width:453.45pt;height:386.55pt;z-index:-25165619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269B"/>
    <w:rsid w:val="00165982"/>
    <w:rsid w:val="001854F3"/>
    <w:rsid w:val="001E5D3C"/>
    <w:rsid w:val="00402931"/>
    <w:rsid w:val="00405B59"/>
    <w:rsid w:val="00437AD5"/>
    <w:rsid w:val="00577F36"/>
    <w:rsid w:val="0061676E"/>
    <w:rsid w:val="006B2171"/>
    <w:rsid w:val="00703C5F"/>
    <w:rsid w:val="007E3CDD"/>
    <w:rsid w:val="0085269B"/>
    <w:rsid w:val="008A3897"/>
    <w:rsid w:val="008F7F14"/>
    <w:rsid w:val="00994497"/>
    <w:rsid w:val="009C203B"/>
    <w:rsid w:val="00A07B5D"/>
    <w:rsid w:val="00A27A52"/>
    <w:rsid w:val="00A3759B"/>
    <w:rsid w:val="00A74F24"/>
    <w:rsid w:val="00AA6AAA"/>
    <w:rsid w:val="00AC3CAF"/>
    <w:rsid w:val="00AF6C40"/>
    <w:rsid w:val="00B021CB"/>
    <w:rsid w:val="00B17762"/>
    <w:rsid w:val="00B46011"/>
    <w:rsid w:val="00C67784"/>
    <w:rsid w:val="00C8482C"/>
    <w:rsid w:val="00CA56D0"/>
    <w:rsid w:val="00D9290F"/>
    <w:rsid w:val="00DF1D0F"/>
    <w:rsid w:val="00E942B0"/>
    <w:rsid w:val="00E95410"/>
    <w:rsid w:val="00F76F6B"/>
    <w:rsid w:val="00FE1F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AAA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F6C40"/>
  </w:style>
  <w:style w:type="paragraph" w:styleId="Footer">
    <w:name w:val="footer"/>
    <w:basedOn w:val="Normal"/>
    <w:link w:val="FooterChar"/>
    <w:uiPriority w:val="99"/>
    <w:semiHidden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F6C40"/>
  </w:style>
  <w:style w:type="paragraph" w:styleId="BalloonText">
    <w:name w:val="Balloon Text"/>
    <w:basedOn w:val="Normal"/>
    <w:link w:val="BalloonTextChar"/>
    <w:uiPriority w:val="99"/>
    <w:semiHidden/>
    <w:rsid w:val="00A07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07B5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DF1D0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2</Pages>
  <Words>27</Words>
  <Characters>160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eymen</dc:creator>
  <cp:keywords>www.sorubak.com</cp:keywords>
  <dc:description>www.sorubak.com</dc:description>
  <cp:lastModifiedBy>EDANUR</cp:lastModifiedBy>
  <cp:revision>4</cp:revision>
  <dcterms:created xsi:type="dcterms:W3CDTF">2013-02-01T08:51:00Z</dcterms:created>
  <dcterms:modified xsi:type="dcterms:W3CDTF">2013-02-24T16:31:00Z</dcterms:modified>
  <cp:category>www.sorubak.com</cp:category>
  <cp:version>www.sorubak.com</cp:version>
</cp:coreProperties>
</file>