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İncil yazarlarından değildir?</w:t>
      </w:r>
    </w:p>
    <w:p w:rsidR="006F0C1F" w:rsidRPr="00DD65E7" w:rsidRDefault="006F0C1F" w:rsidP="008B51A8">
      <w:pPr>
        <w:ind w:left="360" w:firstLine="348"/>
      </w:pPr>
      <w:r w:rsidRPr="00DD65E7">
        <w:t>a)Markos</w:t>
      </w:r>
    </w:p>
    <w:p w:rsidR="006F0C1F" w:rsidRPr="00DD65E7" w:rsidRDefault="006F0C1F" w:rsidP="008B51A8">
      <w:pPr>
        <w:ind w:left="360" w:firstLine="348"/>
      </w:pPr>
      <w:r w:rsidRPr="00DD65E7">
        <w:t>b)Luka</w:t>
      </w:r>
    </w:p>
    <w:p w:rsidR="006F0C1F" w:rsidRPr="00DD65E7" w:rsidRDefault="006F0C1F" w:rsidP="008B51A8">
      <w:pPr>
        <w:ind w:left="360" w:firstLine="348"/>
      </w:pPr>
      <w:r w:rsidRPr="00DD65E7">
        <w:t>c)Pavlus</w:t>
      </w:r>
    </w:p>
    <w:p w:rsidR="006F0C1F" w:rsidRPr="00DD65E7" w:rsidRDefault="006F0C1F" w:rsidP="008B51A8">
      <w:pPr>
        <w:ind w:left="360" w:firstLine="348"/>
      </w:pPr>
      <w:r w:rsidRPr="00DD65E7">
        <w:t>d)Matta</w:t>
      </w:r>
      <w:r w:rsidRPr="00DD65E7">
        <w:tab/>
      </w:r>
    </w:p>
    <w:p w:rsidR="006F0C1F" w:rsidRPr="00DD65E7" w:rsidRDefault="006F0C1F" w:rsidP="008B51A8">
      <w:pPr>
        <w:ind w:left="360" w:firstLine="348"/>
      </w:pPr>
      <w:r w:rsidRPr="00DD65E7">
        <w:t>e)Yuhanna</w:t>
      </w:r>
    </w:p>
    <w:p w:rsidR="006F0C1F" w:rsidRPr="00DD65E7" w:rsidRDefault="006F0C1F" w:rsidP="008B51A8">
      <w:pPr>
        <w:ind w:left="360" w:firstLine="348"/>
      </w:pPr>
      <w:hyperlink r:id="rId7" w:history="1">
        <w:r>
          <w:rPr>
            <w:rStyle w:val="Hyperlink"/>
          </w:rPr>
          <w:t>www.sorubak.com</w:t>
        </w:r>
      </w:hyperlink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Yehova ve Elohim hangi dinin tanrısına verdiği isimdir?</w:t>
      </w:r>
    </w:p>
    <w:p w:rsidR="006F0C1F" w:rsidRPr="00DD65E7" w:rsidRDefault="006F0C1F" w:rsidP="008B51A8">
      <w:pPr>
        <w:ind w:left="708"/>
      </w:pPr>
      <w:r w:rsidRPr="00DD65E7">
        <w:t>a)İslamiyet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b)Hristiyanlık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c)Yahudilik</w:t>
      </w:r>
    </w:p>
    <w:p w:rsidR="006F0C1F" w:rsidRPr="00DD65E7" w:rsidRDefault="006F0C1F" w:rsidP="008B51A8">
      <w:pPr>
        <w:ind w:left="708"/>
      </w:pPr>
      <w:r w:rsidRPr="00DD65E7">
        <w:t>d)Budizm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DD65E7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*Milyonlarca tanrısı olan bir dindir.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Örn;Savaş tanrısı,mutfak işleri tanrısı,bereket tanrısı gibi.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Yukarıda bilgileri verilen din aşağıdakilerden hangisidir?</w:t>
      </w:r>
    </w:p>
    <w:p w:rsidR="006F0C1F" w:rsidRPr="00DD65E7" w:rsidRDefault="006F0C1F" w:rsidP="00DD65E7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c)Sihizm</w:t>
      </w:r>
    </w:p>
    <w:p w:rsidR="006F0C1F" w:rsidRPr="00DD65E7" w:rsidRDefault="006F0C1F" w:rsidP="00DD65E7">
      <w:pPr>
        <w:ind w:left="708"/>
      </w:pPr>
      <w:r w:rsidRPr="00DD65E7">
        <w:t>d)Budizm</w:t>
      </w:r>
    </w:p>
    <w:p w:rsidR="006F0C1F" w:rsidRPr="00DD65E7" w:rsidRDefault="006F0C1F" w:rsidP="00DD65E7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“Adi Grand” aşağıdaki dinlerden hangisinin kutsal kitabıdır?</w:t>
      </w:r>
    </w:p>
    <w:p w:rsidR="006F0C1F" w:rsidRPr="00DD65E7" w:rsidRDefault="006F0C1F" w:rsidP="008B51A8">
      <w:pPr>
        <w:ind w:left="708"/>
      </w:pPr>
      <w:r w:rsidRPr="00DD65E7">
        <w:t>a)Konfüçyanizm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b)Yahudilik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c)Sihizm</w:t>
      </w:r>
    </w:p>
    <w:p w:rsidR="006F0C1F" w:rsidRPr="00DD65E7" w:rsidRDefault="006F0C1F" w:rsidP="008B51A8">
      <w:pPr>
        <w:ind w:left="708"/>
      </w:pPr>
      <w:r w:rsidRPr="00DD65E7">
        <w:t>d)Caynizm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 haftalık ibadetlerini haftanın hangi gününde yaparlar?</w:t>
      </w:r>
    </w:p>
    <w:p w:rsidR="006F0C1F" w:rsidRPr="00DD65E7" w:rsidRDefault="006F0C1F" w:rsidP="00BC0830">
      <w:pPr>
        <w:ind w:left="708"/>
      </w:pPr>
      <w:r w:rsidRPr="00DD65E7">
        <w:t>a)Cuma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b)Cumartesi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c)Pazar</w:t>
      </w:r>
    </w:p>
    <w:p w:rsidR="006F0C1F" w:rsidRPr="00DD65E7" w:rsidRDefault="006F0C1F" w:rsidP="00BC0830">
      <w:pPr>
        <w:ind w:left="708"/>
      </w:pPr>
      <w:r w:rsidRPr="00DD65E7">
        <w:t>d)Salı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e)Perşembe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Reenkarnasyon inancının olmayıp ahiret inancının olduğu din aşağıdakilerden hangidir?</w:t>
      </w:r>
    </w:p>
    <w:p w:rsidR="006F0C1F" w:rsidRPr="00DD65E7" w:rsidRDefault="006F0C1F" w:rsidP="002901D4">
      <w:pPr>
        <w:ind w:left="720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c)Sihizm</w:t>
      </w:r>
    </w:p>
    <w:p w:rsidR="006F0C1F" w:rsidRPr="00DD65E7" w:rsidRDefault="006F0C1F" w:rsidP="002901D4">
      <w:pPr>
        <w:ind w:left="720"/>
      </w:pPr>
      <w:r w:rsidRPr="00DD65E7">
        <w:t>d)Budizm</w:t>
      </w:r>
    </w:p>
    <w:p w:rsidR="006F0C1F" w:rsidRPr="00DD65E7" w:rsidRDefault="006F0C1F" w:rsidP="002901D4">
      <w:pPr>
        <w:ind w:left="720"/>
      </w:pPr>
      <w:r w:rsidRPr="00DD65E7">
        <w:t>e)Hinduizm</w:t>
      </w:r>
    </w:p>
    <w:p w:rsidR="006F0C1F" w:rsidRPr="00DD65E7" w:rsidRDefault="006F0C1F" w:rsidP="002901D4">
      <w:pPr>
        <w:ind w:left="720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7pt;margin-top:-61.55pt;width:39.6pt;height:41.85pt;z-index:-251659776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 w:rsidRPr="00DD65E7">
        <w:rPr>
          <w:b/>
          <w:bCs/>
        </w:rPr>
        <w:t>Hristiyanlıkta tanrı inancına verilen isim aşağıdakilerden hangisidir?</w:t>
      </w:r>
    </w:p>
    <w:p w:rsidR="006F0C1F" w:rsidRPr="00DD65E7" w:rsidRDefault="006F0C1F" w:rsidP="00BC0830">
      <w:pPr>
        <w:ind w:left="708"/>
      </w:pPr>
      <w:r w:rsidRPr="00DD65E7">
        <w:t>a)Teslis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b)Ahiret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c)Tevhit</w:t>
      </w:r>
    </w:p>
    <w:p w:rsidR="006F0C1F" w:rsidRPr="00DD65E7" w:rsidRDefault="006F0C1F" w:rsidP="00BC0830">
      <w:pPr>
        <w:ind w:left="708"/>
      </w:pPr>
      <w:r w:rsidRPr="00DD65E7">
        <w:t>d)Esmaül Hüsna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e)Vahiy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  <w:noProof/>
        </w:rPr>
        <w:t>Allah’ın gönderdiği ilk kutsal din aşağıdakilerden hangisidir?</w:t>
      </w:r>
    </w:p>
    <w:p w:rsidR="006F0C1F" w:rsidRPr="00DD65E7" w:rsidRDefault="006F0C1F" w:rsidP="00DD65E7">
      <w:pPr>
        <w:ind w:left="720"/>
      </w:pPr>
      <w:r w:rsidRPr="00DD65E7">
        <w:t>a)Yahudilik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b)Budizm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c)Hristiyanlık</w:t>
      </w:r>
    </w:p>
    <w:p w:rsidR="006F0C1F" w:rsidRPr="00DD65E7" w:rsidRDefault="006F0C1F" w:rsidP="00DD65E7">
      <w:pPr>
        <w:ind w:left="720"/>
      </w:pPr>
      <w:r w:rsidRPr="00DD65E7">
        <w:t>d)Hinduizm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e)İslamiyet</w:t>
      </w:r>
    </w:p>
    <w:p w:rsidR="006F0C1F" w:rsidRPr="00DD65E7" w:rsidRDefault="006F0C1F" w:rsidP="00A273CC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Budistlerin ibadet mekanlarına ne denir?</w:t>
      </w:r>
    </w:p>
    <w:p w:rsidR="006F0C1F" w:rsidRPr="00DD65E7" w:rsidRDefault="006F0C1F" w:rsidP="002360F9">
      <w:pPr>
        <w:ind w:firstLine="708"/>
      </w:pPr>
      <w:r w:rsidRPr="00DD65E7">
        <w:t>a)Sinagog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b)Mescit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c)Pagoda</w:t>
      </w:r>
    </w:p>
    <w:p w:rsidR="006F0C1F" w:rsidRPr="00DD65E7" w:rsidRDefault="006F0C1F" w:rsidP="002360F9">
      <w:pPr>
        <w:ind w:firstLine="708"/>
      </w:pPr>
      <w:r w:rsidRPr="00DD65E7">
        <w:t>d)Haham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e)Mesih</w:t>
      </w:r>
    </w:p>
    <w:p w:rsidR="006F0C1F" w:rsidRPr="00DD65E7" w:rsidRDefault="006F0C1F" w:rsidP="002360F9">
      <w:pPr>
        <w:ind w:firstLine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Fısıh,Şukkot ve Şavout hangi dinin bayramlarındandır?</w:t>
      </w:r>
    </w:p>
    <w:p w:rsidR="006F0C1F" w:rsidRPr="00DD65E7" w:rsidRDefault="006F0C1F" w:rsidP="0081485A">
      <w:pPr>
        <w:ind w:left="720"/>
      </w:pPr>
      <w:r w:rsidRPr="00DD65E7">
        <w:t>a)İslamiyet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b)Hristiyanlık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c)Yahudilik</w:t>
      </w:r>
    </w:p>
    <w:p w:rsidR="006F0C1F" w:rsidRPr="00DD65E7" w:rsidRDefault="006F0C1F" w:rsidP="0081485A">
      <w:pPr>
        <w:ind w:left="720"/>
      </w:pPr>
      <w:r w:rsidRPr="00DD65E7">
        <w:t>d)Budizm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Haç işareti hangi dinin kutsal simgesidir?</w:t>
      </w:r>
    </w:p>
    <w:p w:rsidR="006F0C1F" w:rsidRPr="00DD65E7" w:rsidRDefault="006F0C1F" w:rsidP="00CE5498">
      <w:pPr>
        <w:ind w:left="708"/>
      </w:pPr>
      <w:r w:rsidRPr="00DD65E7">
        <w:t>a)Budizm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b)Yahudilik</w:t>
      </w:r>
      <w:r w:rsidRPr="00DD65E7">
        <w:tab/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c)İslamiyet</w:t>
      </w:r>
    </w:p>
    <w:p w:rsidR="006F0C1F" w:rsidRPr="00DD65E7" w:rsidRDefault="006F0C1F" w:rsidP="000356A3">
      <w:pPr>
        <w:ind w:left="708"/>
      </w:pPr>
      <w:r w:rsidRPr="00DD65E7">
        <w:t>d)Hristiyanlık</w:t>
      </w:r>
    </w:p>
    <w:p w:rsidR="006F0C1F" w:rsidRPr="00DD65E7" w:rsidRDefault="006F0C1F" w:rsidP="000356A3">
      <w:pPr>
        <w:ind w:left="708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Çin tarihinin ilk özel öğretmeni aşağıdakilerden hangisidir?</w:t>
      </w:r>
    </w:p>
    <w:p w:rsidR="006F0C1F" w:rsidRPr="00DD65E7" w:rsidRDefault="006F0C1F" w:rsidP="00CE5498">
      <w:pPr>
        <w:ind w:left="708"/>
      </w:pPr>
      <w:r w:rsidRPr="00DD65E7">
        <w:t>a)Buda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b)Sidharta Gotama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c)Konfiçyüs</w:t>
      </w:r>
    </w:p>
    <w:p w:rsidR="006F0C1F" w:rsidRPr="00DD65E7" w:rsidRDefault="006F0C1F" w:rsidP="00284761">
      <w:pPr>
        <w:ind w:left="708"/>
      </w:pPr>
      <w:r w:rsidRPr="00DD65E7">
        <w:t>d)Guru Nanak</w:t>
      </w:r>
    </w:p>
    <w:p w:rsidR="006F0C1F" w:rsidRPr="00DD65E7" w:rsidRDefault="006F0C1F" w:rsidP="00284761">
      <w:pPr>
        <w:ind w:left="708"/>
      </w:pPr>
      <w:r w:rsidRPr="00DD65E7">
        <w:t>e)Lao Tzu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Yahudilerin dua kitaplarının adı nedir?</w:t>
      </w:r>
    </w:p>
    <w:p w:rsidR="006F0C1F" w:rsidRPr="00DD65E7" w:rsidRDefault="006F0C1F" w:rsidP="000356A3">
      <w:pPr>
        <w:ind w:left="708"/>
      </w:pPr>
      <w:r w:rsidRPr="00DD65E7">
        <w:t>a)Mukaddes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b)Siddur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c)İncil</w:t>
      </w:r>
    </w:p>
    <w:p w:rsidR="006F0C1F" w:rsidRPr="00DD65E7" w:rsidRDefault="006F0C1F" w:rsidP="000356A3">
      <w:pPr>
        <w:ind w:left="708"/>
      </w:pPr>
      <w:r w:rsidRPr="00DD65E7">
        <w:t>d)Tevrat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e)Kippa</w:t>
      </w: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Ortodoks, Katolik ve Protestanlık hangi dinin mezhepleridir?</w:t>
      </w:r>
    </w:p>
    <w:p w:rsidR="006F0C1F" w:rsidRPr="00DD65E7" w:rsidRDefault="006F0C1F" w:rsidP="00D0425F">
      <w:pPr>
        <w:ind w:left="708"/>
      </w:pPr>
      <w:r w:rsidRPr="00DD65E7">
        <w:t>a)Yahudilik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b)Budizm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c)Hristiyanlık</w:t>
      </w:r>
    </w:p>
    <w:p w:rsidR="006F0C1F" w:rsidRPr="00DD65E7" w:rsidRDefault="006F0C1F" w:rsidP="00D0425F">
      <w:pPr>
        <w:ind w:left="708"/>
      </w:pPr>
      <w:r w:rsidRPr="00DD65E7">
        <w:t>d)Hinduizm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e)İslamiyet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D0425F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İslam dininin inanç esaslarından değildir?</w:t>
      </w:r>
    </w:p>
    <w:p w:rsidR="006F0C1F" w:rsidRPr="00DD65E7" w:rsidRDefault="006F0C1F" w:rsidP="00D0425F">
      <w:pPr>
        <w:ind w:left="708"/>
      </w:pPr>
      <w:r w:rsidRPr="00DD65E7">
        <w:t>a)Allaha iman</w:t>
      </w:r>
    </w:p>
    <w:p w:rsidR="006F0C1F" w:rsidRPr="00DD65E7" w:rsidRDefault="006F0C1F" w:rsidP="00D0425F">
      <w:pPr>
        <w:ind w:left="708"/>
      </w:pPr>
      <w:r w:rsidRPr="00DD65E7">
        <w:t>b)Meleklere iman</w:t>
      </w:r>
    </w:p>
    <w:p w:rsidR="006F0C1F" w:rsidRPr="00DD65E7" w:rsidRDefault="006F0C1F" w:rsidP="00D0425F">
      <w:pPr>
        <w:ind w:left="708"/>
      </w:pPr>
      <w:r w:rsidRPr="00DD65E7">
        <w:t>c)Ahirete iman</w:t>
      </w:r>
    </w:p>
    <w:p w:rsidR="006F0C1F" w:rsidRPr="00DD65E7" w:rsidRDefault="006F0C1F" w:rsidP="00D0425F">
      <w:pPr>
        <w:ind w:left="708"/>
      </w:pPr>
      <w:r w:rsidRPr="00DD65E7">
        <w:t>d)Zekata iman</w:t>
      </w:r>
    </w:p>
    <w:p w:rsidR="006F0C1F" w:rsidRPr="00DD65E7" w:rsidRDefault="006F0C1F" w:rsidP="00D0425F">
      <w:pPr>
        <w:ind w:left="708"/>
      </w:pPr>
      <w:r w:rsidRPr="00DD65E7">
        <w:t>e)Kadere iman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Hristiyanlıkta yeni doğan çocukların kutsal bir suyla yıkanması törenine ne denir?</w:t>
      </w:r>
    </w:p>
    <w:p w:rsidR="006F0C1F" w:rsidRPr="00DD65E7" w:rsidRDefault="006F0C1F" w:rsidP="006F30D4">
      <w:pPr>
        <w:ind w:left="708"/>
      </w:pPr>
      <w:r w:rsidRPr="00DD65E7">
        <w:t>a)Teslis</w:t>
      </w:r>
      <w:r w:rsidRPr="00DD65E7">
        <w:tab/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b)Vaftiz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c)Mesih</w:t>
      </w:r>
    </w:p>
    <w:p w:rsidR="006F0C1F" w:rsidRPr="00DD65E7" w:rsidRDefault="006F0C1F" w:rsidP="006F30D4">
      <w:pPr>
        <w:ind w:left="708"/>
      </w:pPr>
      <w:r w:rsidRPr="00DD65E7">
        <w:t>d)Havari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e)Tevrat</w:t>
      </w:r>
    </w:p>
    <w:p w:rsidR="006F0C1F" w:rsidRPr="00DD65E7" w:rsidRDefault="006F0C1F" w:rsidP="006F30D4">
      <w:pPr>
        <w:ind w:left="708"/>
      </w:pPr>
    </w:p>
    <w:p w:rsidR="006F0C1F" w:rsidRPr="00DD65E7" w:rsidRDefault="006F0C1F" w:rsidP="00EE0E21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Kast sistemi aşağıdaki dinlerden hangisinde vardır?</w:t>
      </w:r>
    </w:p>
    <w:p w:rsidR="006F0C1F" w:rsidRPr="00DD65E7" w:rsidRDefault="006F0C1F" w:rsidP="00EE0E21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c)Sihizm</w:t>
      </w:r>
    </w:p>
    <w:p w:rsidR="006F0C1F" w:rsidRPr="00DD65E7" w:rsidRDefault="006F0C1F" w:rsidP="00EE0E21">
      <w:pPr>
        <w:ind w:left="708"/>
      </w:pPr>
      <w:r w:rsidRPr="00DD65E7">
        <w:t>d)Budizm</w:t>
      </w:r>
    </w:p>
    <w:p w:rsidR="006F0C1F" w:rsidRPr="00DD65E7" w:rsidRDefault="006F0C1F" w:rsidP="00284761">
      <w:pPr>
        <w:ind w:left="708"/>
      </w:pPr>
      <w:r w:rsidRPr="00DD65E7">
        <w:t>e)Hinduizm</w:t>
      </w:r>
    </w:p>
    <w:p w:rsidR="006F0C1F" w:rsidRPr="00DD65E7" w:rsidRDefault="006F0C1F" w:rsidP="00EE0E21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Beş klasik ve Dört kitap aşağıdaki dinlerden hangisinin kutsal saydığı kitaplardandır?</w:t>
      </w:r>
    </w:p>
    <w:p w:rsidR="006F0C1F" w:rsidRPr="00DD65E7" w:rsidRDefault="006F0C1F" w:rsidP="00A738AD">
      <w:pPr>
        <w:ind w:left="720"/>
      </w:pPr>
      <w:r w:rsidRPr="00DD65E7">
        <w:t>a)Konfüçyanizm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b)Yahudilik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c)Sihizm</w:t>
      </w:r>
    </w:p>
    <w:p w:rsidR="006F0C1F" w:rsidRPr="00DD65E7" w:rsidRDefault="006F0C1F" w:rsidP="00A738AD">
      <w:pPr>
        <w:ind w:left="720"/>
      </w:pPr>
      <w:r w:rsidRPr="00DD65E7">
        <w:t>d)Caynizm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e)Hinduizm</w:t>
      </w:r>
    </w:p>
    <w:p w:rsidR="006F0C1F" w:rsidRPr="00DD65E7" w:rsidRDefault="006F0C1F" w:rsidP="00274A55">
      <w:pPr>
        <w:ind w:left="708"/>
      </w:pPr>
    </w:p>
    <w:p w:rsidR="006F0C1F" w:rsidRPr="00DD65E7" w:rsidRDefault="006F0C1F" w:rsidP="00CE549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Ölülerini yakıp küllerini Ganj nehrine savuranlar hangi din mensuplarıdır?</w:t>
      </w:r>
    </w:p>
    <w:p w:rsidR="006F0C1F" w:rsidRPr="00DD65E7" w:rsidRDefault="006F0C1F" w:rsidP="00CE5498">
      <w:pPr>
        <w:ind w:left="708"/>
      </w:pPr>
      <w:r w:rsidRPr="00DD65E7">
        <w:t>a)Brahma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b)Tevrat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c)İncil</w:t>
      </w:r>
    </w:p>
    <w:p w:rsidR="006F0C1F" w:rsidRPr="00DD65E7" w:rsidRDefault="006F0C1F" w:rsidP="00CE5498">
      <w:pPr>
        <w:ind w:left="708"/>
      </w:pPr>
      <w:r w:rsidRPr="00DD65E7">
        <w:t>d)Veda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e)Kuran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DD65E7">
      <w:pPr>
        <w:numPr>
          <w:ilvl w:val="0"/>
          <w:numId w:val="1"/>
        </w:numPr>
        <w:rPr>
          <w:b/>
          <w:bCs/>
        </w:rPr>
      </w:pPr>
      <w:r>
        <w:rPr>
          <w:noProof/>
        </w:rPr>
        <w:pict>
          <v:shape id="_x0000_s1027" type="#_x0000_t136" style="position:absolute;left:0;text-align:left;margin-left:225.35pt;margin-top:-57.05pt;width:39.6pt;height:41.85pt;z-index:-251657728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8" type="#_x0000_t75" alt="imagesCAACRJMT" style="position:absolute;left:0;text-align:left;margin-left:36.9pt;margin-top:4.05pt;width:201pt;height:95.75pt;z-index:-251658752;visibility:visible" filled="t">
            <v:imagedata r:id="rId8" o:title="" gain="52429f" blacklevel="6554f"/>
          </v:shape>
        </w:pict>
      </w: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  <w:rPr>
          <w:b/>
          <w:bCs/>
        </w:rPr>
      </w:pPr>
      <w:r>
        <w:rPr>
          <w:b/>
          <w:bCs/>
        </w:rPr>
        <w:t>Resimdeki kişinin başındaki şapkanın a</w:t>
      </w:r>
      <w:r w:rsidRPr="00DD65E7">
        <w:rPr>
          <w:b/>
          <w:bCs/>
        </w:rPr>
        <w:t>dı aşağıdakilerden hangisidir?</w:t>
      </w:r>
    </w:p>
    <w:p w:rsidR="006F0C1F" w:rsidRPr="00E14067" w:rsidRDefault="006F0C1F" w:rsidP="00E8267C">
      <w:pPr>
        <w:ind w:left="360" w:firstLine="348"/>
      </w:pPr>
      <w:r w:rsidRPr="00E14067">
        <w:t>a)</w:t>
      </w:r>
      <w:r>
        <w:t>Takke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6F0C1F" w:rsidRPr="00E14067" w:rsidRDefault="006F0C1F" w:rsidP="00E8267C">
      <w:pPr>
        <w:ind w:left="360" w:firstLine="348"/>
      </w:pPr>
      <w:r>
        <w:t>d)Kippa</w:t>
      </w:r>
    </w:p>
    <w:p w:rsidR="006F0C1F" w:rsidRDefault="006F0C1F" w:rsidP="00E8267C">
      <w:pPr>
        <w:ind w:left="708"/>
      </w:pPr>
      <w:r>
        <w:t>e)Paskalya</w:t>
      </w:r>
    </w:p>
    <w:p w:rsidR="006F0C1F" w:rsidRPr="00DD65E7" w:rsidRDefault="006F0C1F" w:rsidP="00E8267C">
      <w:pPr>
        <w:ind w:left="708"/>
        <w:rPr>
          <w:b/>
          <w:bCs/>
        </w:rPr>
      </w:pPr>
    </w:p>
    <w:p w:rsidR="006F0C1F" w:rsidRPr="00E14067" w:rsidRDefault="006F0C1F" w:rsidP="00E8267C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6F0C1F" w:rsidRDefault="006F0C1F" w:rsidP="00E8267C">
      <w:pPr>
        <w:ind w:left="708"/>
      </w:pP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6F0C1F" w:rsidRPr="00E14067" w:rsidRDefault="006F0C1F" w:rsidP="00E8267C">
      <w:pPr>
        <w:pStyle w:val="NoSpacing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NoSpacing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Default="006F0C1F" w:rsidP="00E8267C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Default="006F0C1F" w:rsidP="00E8267C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Pr="00E14067" w:rsidRDefault="006F0C1F" w:rsidP="00E8267C">
      <w:pPr>
        <w:pStyle w:val="NoSpacing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6F0C1F" w:rsidRPr="00E14067" w:rsidRDefault="006F0C1F" w:rsidP="00E8267C">
      <w:pPr>
        <w:pStyle w:val="NoSpacing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6F0C1F" w:rsidRPr="00DD65E7" w:rsidRDefault="006F0C1F" w:rsidP="00E8267C">
      <w:pPr>
        <w:ind w:left="708"/>
        <w:rPr>
          <w:rFonts w:ascii="Palatino Linotype" w:hAnsi="Palatino Linotype" w:cs="Palatino Linotype"/>
        </w:rPr>
      </w:pPr>
    </w:p>
    <w:sectPr w:rsidR="006F0C1F" w:rsidRPr="00DD65E7" w:rsidSect="00E8267C">
      <w:headerReference w:type="default" r:id="rId9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0C1F" w:rsidRDefault="006F0C1F">
      <w:r>
        <w:separator/>
      </w:r>
    </w:p>
  </w:endnote>
  <w:endnote w:type="continuationSeparator" w:id="1">
    <w:p w:rsidR="006F0C1F" w:rsidRDefault="006F0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0C1F" w:rsidRDefault="006F0C1F">
      <w:r>
        <w:separator/>
      </w:r>
    </w:p>
  </w:footnote>
  <w:footnote w:type="continuationSeparator" w:id="1">
    <w:p w:rsidR="006F0C1F" w:rsidRDefault="006F0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C1F" w:rsidRPr="00110E11" w:rsidRDefault="006F0C1F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TEKNİK ve </w:t>
    </w:r>
    <w:r w:rsidRPr="00110E11">
      <w:rPr>
        <w:sz w:val="28"/>
        <w:szCs w:val="28"/>
      </w:rPr>
      <w:t>MESLEK LİSESİ</w:t>
    </w:r>
  </w:p>
  <w:p w:rsidR="006F0C1F" w:rsidRPr="00110E11" w:rsidRDefault="006F0C1F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6F0C1F" w:rsidRDefault="006F0C1F" w:rsidP="00110E11">
    <w:pPr>
      <w:pStyle w:val="Header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 xml:space="preserve">II.DÖNEM </w:t>
    </w:r>
    <w:r>
      <w:rPr>
        <w:sz w:val="28"/>
        <w:szCs w:val="28"/>
      </w:rPr>
      <w:t xml:space="preserve">  </w:t>
    </w:r>
    <w:r w:rsidRPr="00110E11">
      <w:rPr>
        <w:sz w:val="28"/>
        <w:szCs w:val="28"/>
      </w:rPr>
      <w:t>II.YAZILI SINAV</w:t>
    </w:r>
  </w:p>
  <w:p w:rsidR="006F0C1F" w:rsidRPr="00110E11" w:rsidRDefault="006F0C1F" w:rsidP="00110E11">
    <w:pPr>
      <w:pStyle w:val="Header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2708A"/>
    <w:multiLevelType w:val="hybridMultilevel"/>
    <w:tmpl w:val="49F82942"/>
    <w:lvl w:ilvl="0" w:tplc="252C5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4E8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B8B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DC48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FE3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DE14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054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439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0C3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1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51A8"/>
    <w:rsid w:val="000356A3"/>
    <w:rsid w:val="0008684D"/>
    <w:rsid w:val="00110E11"/>
    <w:rsid w:val="001917E4"/>
    <w:rsid w:val="00217FE8"/>
    <w:rsid w:val="002360F9"/>
    <w:rsid w:val="0023682A"/>
    <w:rsid w:val="00274A55"/>
    <w:rsid w:val="00284761"/>
    <w:rsid w:val="00286FED"/>
    <w:rsid w:val="002901D4"/>
    <w:rsid w:val="002D6C15"/>
    <w:rsid w:val="002E482F"/>
    <w:rsid w:val="002E5EFD"/>
    <w:rsid w:val="00320968"/>
    <w:rsid w:val="0034790E"/>
    <w:rsid w:val="003B5D22"/>
    <w:rsid w:val="00436726"/>
    <w:rsid w:val="00483B1B"/>
    <w:rsid w:val="004C14A5"/>
    <w:rsid w:val="00686120"/>
    <w:rsid w:val="006F0C1F"/>
    <w:rsid w:val="006F30D4"/>
    <w:rsid w:val="00810761"/>
    <w:rsid w:val="0081485A"/>
    <w:rsid w:val="008B51A8"/>
    <w:rsid w:val="008B5413"/>
    <w:rsid w:val="008C349E"/>
    <w:rsid w:val="008D5A8E"/>
    <w:rsid w:val="009C2C0D"/>
    <w:rsid w:val="00A047C1"/>
    <w:rsid w:val="00A273CC"/>
    <w:rsid w:val="00A36525"/>
    <w:rsid w:val="00A738AD"/>
    <w:rsid w:val="00A75426"/>
    <w:rsid w:val="00AB0C4D"/>
    <w:rsid w:val="00AC262B"/>
    <w:rsid w:val="00B16F1A"/>
    <w:rsid w:val="00BC0830"/>
    <w:rsid w:val="00BE1EFC"/>
    <w:rsid w:val="00C96AEB"/>
    <w:rsid w:val="00CE5498"/>
    <w:rsid w:val="00D0425F"/>
    <w:rsid w:val="00D9135D"/>
    <w:rsid w:val="00DC5AA2"/>
    <w:rsid w:val="00DD65E7"/>
    <w:rsid w:val="00E14067"/>
    <w:rsid w:val="00E8267C"/>
    <w:rsid w:val="00EE0E21"/>
    <w:rsid w:val="00FB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2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46F9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46F9"/>
    <w:rPr>
      <w:sz w:val="24"/>
      <w:szCs w:val="24"/>
    </w:rPr>
  </w:style>
  <w:style w:type="paragraph" w:styleId="NoSpacing">
    <w:name w:val="No Spacing"/>
    <w:uiPriority w:val="99"/>
    <w:qFormat/>
    <w:rsid w:val="001917E4"/>
    <w:rPr>
      <w:rFonts w:ascii="Calibri" w:hAnsi="Calibri" w:cs="Calibri"/>
      <w:lang w:eastAsia="en-US"/>
    </w:rPr>
  </w:style>
  <w:style w:type="character" w:styleId="Hyperlink">
    <w:name w:val="Hyperlink"/>
    <w:basedOn w:val="DefaultParagraphFont"/>
    <w:uiPriority w:val="99"/>
    <w:rsid w:val="008D5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6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486</Words>
  <Characters>2772</Characters>
  <Application>Microsoft Office Outlook</Application>
  <DocSecurity>0</DocSecurity>
  <Lines>0</Lines>
  <Paragraphs>0</Paragraphs>
  <ScaleCrop>false</ScaleCrop>
  <Company>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m</dc:creator>
  <cp:keywords/>
  <dc:description/>
  <cp:lastModifiedBy>eda</cp:lastModifiedBy>
  <cp:revision>3</cp:revision>
  <dcterms:created xsi:type="dcterms:W3CDTF">2012-05-16T19:38:00Z</dcterms:created>
  <dcterms:modified xsi:type="dcterms:W3CDTF">2013-05-11T21:52:00Z</dcterms:modified>
</cp:coreProperties>
</file>