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524FB1">
        <w:rPr>
          <w:b/>
          <w:bCs/>
        </w:rPr>
        <w:t>Yeni doğan çocukların yada Hristiyan olmak istey</w:t>
      </w:r>
      <w:r>
        <w:rPr>
          <w:b/>
          <w:bCs/>
        </w:rPr>
        <w:t xml:space="preserve">enlerin, papaz tarafından </w:t>
      </w:r>
      <w:r w:rsidRPr="00524FB1">
        <w:rPr>
          <w:b/>
          <w:bCs/>
        </w:rPr>
        <w:t>kili</w:t>
      </w:r>
      <w:r>
        <w:rPr>
          <w:b/>
          <w:bCs/>
        </w:rPr>
        <w:t>sede kutsal su ile yıkanmasına ne ad verilir?</w:t>
      </w:r>
    </w:p>
    <w:p w:rsidR="00E713B2" w:rsidRPr="00E14067" w:rsidRDefault="00E713B2" w:rsidP="008B51A8">
      <w:pPr>
        <w:ind w:left="360" w:firstLine="348"/>
      </w:pPr>
      <w:r w:rsidRPr="00E14067">
        <w:t>a)</w:t>
      </w:r>
      <w:r>
        <w:t>Teslis</w:t>
      </w:r>
      <w:r w:rsidRPr="00E14067">
        <w:tab/>
      </w:r>
    </w:p>
    <w:p w:rsidR="00E713B2" w:rsidRPr="00E14067" w:rsidRDefault="00E713B2" w:rsidP="008B51A8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E713B2" w:rsidRPr="00E14067" w:rsidRDefault="00E713B2" w:rsidP="008B51A8">
      <w:pPr>
        <w:ind w:left="360" w:firstLine="348"/>
      </w:pPr>
      <w:r w:rsidRPr="00E14067">
        <w:t>c)</w:t>
      </w:r>
      <w:r>
        <w:t>Evharistya</w:t>
      </w:r>
      <w:r w:rsidRPr="00E14067">
        <w:tab/>
      </w:r>
    </w:p>
    <w:p w:rsidR="00E713B2" w:rsidRPr="00E14067" w:rsidRDefault="00E713B2" w:rsidP="008B51A8">
      <w:pPr>
        <w:ind w:left="360" w:firstLine="348"/>
      </w:pPr>
      <w:r>
        <w:t>d)İstavroz</w:t>
      </w:r>
    </w:p>
    <w:p w:rsidR="00E713B2" w:rsidRPr="00E14067" w:rsidRDefault="00E713B2" w:rsidP="008B51A8">
      <w:pPr>
        <w:ind w:left="360" w:firstLine="348"/>
      </w:pPr>
      <w:r>
        <w:t>e)Paskalya</w:t>
      </w:r>
    </w:p>
    <w:p w:rsidR="00E713B2" w:rsidRPr="00E14067" w:rsidRDefault="00E713B2" w:rsidP="008B51A8">
      <w:pPr>
        <w:ind w:left="360" w:firstLine="348"/>
      </w:pPr>
      <w:hyperlink r:id="rId7" w:history="1">
        <w:r>
          <w:rPr>
            <w:rStyle w:val="Hyperlink"/>
          </w:rPr>
          <w:t>www.sorubak.com</w:t>
        </w:r>
      </w:hyperlink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On emir aşağıdaki dinlerden hangisinde önemli sayılmaktadır?</w:t>
      </w:r>
    </w:p>
    <w:p w:rsidR="00E713B2" w:rsidRPr="00E14067" w:rsidRDefault="00E713B2" w:rsidP="008A170E">
      <w:pPr>
        <w:ind w:left="720"/>
      </w:pPr>
      <w:r w:rsidRPr="00E14067">
        <w:t>a)Hristiyanlık</w:t>
      </w:r>
      <w:r w:rsidRPr="00E14067">
        <w:tab/>
      </w:r>
      <w:r w:rsidRPr="00E14067">
        <w:tab/>
      </w:r>
    </w:p>
    <w:p w:rsidR="00E713B2" w:rsidRPr="00E14067" w:rsidRDefault="00E713B2" w:rsidP="008A170E">
      <w:pPr>
        <w:ind w:left="720"/>
      </w:pPr>
      <w:r w:rsidRPr="00E14067">
        <w:t>b)Yahudilik</w:t>
      </w:r>
      <w:r w:rsidRPr="00E14067">
        <w:tab/>
      </w:r>
      <w:r w:rsidRPr="00E14067">
        <w:tab/>
      </w:r>
    </w:p>
    <w:p w:rsidR="00E713B2" w:rsidRPr="00E14067" w:rsidRDefault="00E713B2" w:rsidP="008A170E">
      <w:pPr>
        <w:ind w:left="720"/>
      </w:pPr>
      <w:r w:rsidRPr="00E14067">
        <w:t>c)İslamiyet</w:t>
      </w:r>
    </w:p>
    <w:p w:rsidR="00E713B2" w:rsidRPr="00E14067" w:rsidRDefault="00E713B2" w:rsidP="008A170E">
      <w:pPr>
        <w:ind w:left="720"/>
      </w:pPr>
      <w:r w:rsidRPr="00E14067">
        <w:t>d)Budizm</w:t>
      </w:r>
    </w:p>
    <w:p w:rsidR="00E713B2" w:rsidRPr="00E14067" w:rsidRDefault="00E713B2" w:rsidP="008A170E">
      <w:pPr>
        <w:ind w:left="720"/>
      </w:pPr>
      <w:r w:rsidRPr="00E14067">
        <w:t>e)Hinduizm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Sidharta Gotama aşağıdakilerden hangisinin kurucusu sayılmaktadır?</w:t>
      </w:r>
    </w:p>
    <w:p w:rsidR="00E713B2" w:rsidRPr="00E14067" w:rsidRDefault="00E713B2" w:rsidP="008B51A8">
      <w:pPr>
        <w:ind w:left="708"/>
      </w:pPr>
      <w:r w:rsidRPr="00E14067">
        <w:t>a)Hristiyanlık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b)İslamiyet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c)Şintoizm</w:t>
      </w:r>
    </w:p>
    <w:p w:rsidR="00E713B2" w:rsidRPr="00E14067" w:rsidRDefault="00E713B2" w:rsidP="008B51A8">
      <w:pPr>
        <w:ind w:left="708"/>
      </w:pPr>
      <w:r w:rsidRPr="00E14067">
        <w:t>d)Budizm</w:t>
      </w:r>
      <w:r w:rsidRPr="00E14067">
        <w:tab/>
      </w:r>
    </w:p>
    <w:p w:rsidR="00E713B2" w:rsidRPr="00E14067" w:rsidRDefault="00E713B2" w:rsidP="008B51A8">
      <w:pPr>
        <w:ind w:left="708"/>
      </w:pPr>
      <w:r w:rsidRPr="00E14067">
        <w:t>d)Yahudilik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8B51A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 xml:space="preserve">İslamiyet ile Hinduizm’i bir araya getirme gayretiyle kurulan ve İslamiyet’teki abdest benzeri uygulamaları olan </w:t>
      </w:r>
      <w:r>
        <w:rPr>
          <w:b/>
          <w:bCs/>
        </w:rPr>
        <w:t xml:space="preserve">din </w:t>
      </w:r>
      <w:r w:rsidRPr="00E14067">
        <w:rPr>
          <w:b/>
          <w:bCs/>
        </w:rPr>
        <w:t>aşağıdakilerden hangisidir?</w:t>
      </w:r>
    </w:p>
    <w:p w:rsidR="00E713B2" w:rsidRPr="00E14067" w:rsidRDefault="00E713B2" w:rsidP="00E14067">
      <w:pPr>
        <w:ind w:left="720"/>
      </w:pPr>
      <w:r w:rsidRPr="00E14067">
        <w:t>a)Caynizm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b)Sihizm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c)Budizm</w:t>
      </w:r>
    </w:p>
    <w:p w:rsidR="00E713B2" w:rsidRPr="00E14067" w:rsidRDefault="00E713B2" w:rsidP="00E14067">
      <w:pPr>
        <w:ind w:left="720"/>
      </w:pPr>
      <w:r w:rsidRPr="00E14067">
        <w:t>d)Taoizm</w:t>
      </w:r>
      <w:r w:rsidRPr="00E14067">
        <w:tab/>
      </w:r>
    </w:p>
    <w:p w:rsidR="00E713B2" w:rsidRPr="00E14067" w:rsidRDefault="00E713B2" w:rsidP="00E14067">
      <w:pPr>
        <w:ind w:left="720"/>
      </w:pPr>
      <w:r w:rsidRPr="00E14067">
        <w:t>e)Şintoizm</w:t>
      </w:r>
    </w:p>
    <w:p w:rsidR="00E713B2" w:rsidRPr="00E14067" w:rsidRDefault="00E713B2" w:rsidP="008B51A8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Hristiyanlar haftalık ibadetlerini haftanın hangi gününde yaparlar?</w:t>
      </w:r>
    </w:p>
    <w:p w:rsidR="00E713B2" w:rsidRPr="00E14067" w:rsidRDefault="00E713B2" w:rsidP="00BC0830">
      <w:pPr>
        <w:ind w:left="708"/>
      </w:pPr>
      <w:r w:rsidRPr="00E14067">
        <w:t>a)Cuma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b)Cumartesi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c)Pazartesi</w:t>
      </w:r>
    </w:p>
    <w:p w:rsidR="00E713B2" w:rsidRPr="00E14067" w:rsidRDefault="00E713B2" w:rsidP="00BC0830">
      <w:pPr>
        <w:ind w:left="708"/>
      </w:pPr>
      <w:r w:rsidRPr="00E14067">
        <w:t>d)Pazar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e)Perşembe</w:t>
      </w:r>
    </w:p>
    <w:p w:rsidR="00E713B2" w:rsidRPr="00E14067" w:rsidRDefault="00E713B2" w:rsidP="00BC0830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  <w:u w:val="single"/>
        </w:rPr>
        <w:t>Himalaya dağları Ganj nehri</w:t>
      </w:r>
      <w:r w:rsidRPr="00E14067">
        <w:rPr>
          <w:b/>
          <w:bCs/>
        </w:rPr>
        <w:t xml:space="preserve"> aşağıdaki dinlerden hangisinde kutsal yer sayılır?</w:t>
      </w:r>
    </w:p>
    <w:p w:rsidR="00E713B2" w:rsidRPr="00E14067" w:rsidRDefault="00E713B2" w:rsidP="00BC0830">
      <w:pPr>
        <w:ind w:left="708"/>
      </w:pPr>
      <w:r w:rsidRPr="00E14067">
        <w:t>a)Sihizm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b)Budizm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c)Taoizm</w:t>
      </w:r>
    </w:p>
    <w:p w:rsidR="00E713B2" w:rsidRPr="00E14067" w:rsidRDefault="00E713B2" w:rsidP="00BC0830">
      <w:pPr>
        <w:ind w:left="708"/>
      </w:pPr>
      <w:r w:rsidRPr="00E14067">
        <w:t>d)Şintoizm</w:t>
      </w:r>
      <w:r w:rsidRPr="00E14067">
        <w:tab/>
      </w:r>
    </w:p>
    <w:p w:rsidR="00E713B2" w:rsidRDefault="00E713B2" w:rsidP="00BC0830">
      <w:pPr>
        <w:ind w:left="708"/>
      </w:pPr>
      <w:r w:rsidRPr="00E14067">
        <w:t>e)Hinduizm</w:t>
      </w:r>
    </w:p>
    <w:p w:rsidR="00E713B2" w:rsidRDefault="00E713B2" w:rsidP="00BC0830">
      <w:pPr>
        <w:ind w:left="708"/>
      </w:pPr>
    </w:p>
    <w:p w:rsidR="00E713B2" w:rsidRPr="00E14067" w:rsidRDefault="00E713B2" w:rsidP="00BC0830">
      <w:pPr>
        <w:ind w:left="708"/>
      </w:pPr>
    </w:p>
    <w:p w:rsidR="00E713B2" w:rsidRPr="00E14067" w:rsidRDefault="00E713B2" w:rsidP="00BC0830">
      <w:pPr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07.95pt;margin-top:-58.55pt;width:32.15pt;height:41.85pt;z-index:-251661312" filled="f" fillcolor="black">
            <v:stroke dashstyle="1 1" endcap="round"/>
            <v:shadow color="#868686"/>
            <v:textpath style="font-family:&quot;Arial Black&quot;;v-text-kern:t" trim="t" fitpath="t" string="A"/>
          </v:shape>
        </w:pict>
      </w:r>
      <w:r w:rsidRPr="00E14067">
        <w:rPr>
          <w:b/>
          <w:bCs/>
        </w:rPr>
        <w:t>İslam dininde bir olan Allah inancına ne denir?</w:t>
      </w:r>
    </w:p>
    <w:p w:rsidR="00E713B2" w:rsidRPr="00E14067" w:rsidRDefault="00E713B2" w:rsidP="00BC0830">
      <w:pPr>
        <w:ind w:left="708"/>
      </w:pPr>
      <w:r w:rsidRPr="00E14067">
        <w:t>a)Teslis</w:t>
      </w:r>
      <w:r w:rsidRPr="00E14067">
        <w:tab/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b)Ahiret</w:t>
      </w:r>
      <w:r w:rsidRPr="00E14067">
        <w:tab/>
      </w:r>
    </w:p>
    <w:p w:rsidR="00E713B2" w:rsidRPr="00E14067" w:rsidRDefault="00E713B2" w:rsidP="00BC0830">
      <w:pPr>
        <w:ind w:left="708"/>
      </w:pPr>
      <w:r w:rsidRPr="00E14067">
        <w:t>c)Tevhit</w:t>
      </w:r>
    </w:p>
    <w:p w:rsidR="00E713B2" w:rsidRPr="00E14067" w:rsidRDefault="00E713B2" w:rsidP="00BC0830">
      <w:pPr>
        <w:ind w:left="708"/>
      </w:pPr>
      <w:r w:rsidRPr="00E14067">
        <w:t>d)Şehadet</w:t>
      </w:r>
      <w:r w:rsidRPr="00E14067">
        <w:tab/>
      </w:r>
    </w:p>
    <w:p w:rsidR="00E713B2" w:rsidRDefault="00E713B2" w:rsidP="00BC0830">
      <w:pPr>
        <w:ind w:left="708"/>
      </w:pPr>
      <w:r w:rsidRPr="00E14067">
        <w:t>e)Vahiy</w:t>
      </w:r>
    </w:p>
    <w:p w:rsidR="00E713B2" w:rsidRPr="00E14067" w:rsidRDefault="00E713B2" w:rsidP="00BC0830">
      <w:pPr>
        <w:ind w:left="708"/>
      </w:pPr>
    </w:p>
    <w:p w:rsidR="00E713B2" w:rsidRPr="00E14067" w:rsidRDefault="00E713B2" w:rsidP="00A273CC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Ruhun öldükten sonra bir başka bedene geçmesi inancına ne denir?</w:t>
      </w:r>
    </w:p>
    <w:p w:rsidR="00E713B2" w:rsidRPr="00E14067" w:rsidRDefault="00E713B2" w:rsidP="00A273CC">
      <w:pPr>
        <w:ind w:left="708"/>
      </w:pPr>
      <w:r w:rsidRPr="00E14067">
        <w:t>a)Yoga</w:t>
      </w:r>
      <w:r w:rsidRPr="00E14067">
        <w:tab/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b)Kast</w:t>
      </w:r>
      <w:r w:rsidRPr="00E14067">
        <w:tab/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c)Kipa</w:t>
      </w:r>
    </w:p>
    <w:p w:rsidR="00E713B2" w:rsidRPr="00E14067" w:rsidRDefault="00E713B2" w:rsidP="00A273CC">
      <w:pPr>
        <w:ind w:left="708"/>
      </w:pPr>
      <w:r w:rsidRPr="00E14067">
        <w:t>d)Reenkarnasyon</w:t>
      </w:r>
      <w:r w:rsidRPr="00E14067">
        <w:tab/>
      </w:r>
    </w:p>
    <w:p w:rsidR="00E713B2" w:rsidRPr="00E14067" w:rsidRDefault="00E713B2" w:rsidP="00A273CC">
      <w:pPr>
        <w:ind w:left="708"/>
      </w:pPr>
      <w:r w:rsidRPr="00E14067">
        <w:t>e)Meditasyon</w:t>
      </w:r>
    </w:p>
    <w:p w:rsidR="00E713B2" w:rsidRPr="00E14067" w:rsidRDefault="00E713B2" w:rsidP="00A273CC">
      <w:pPr>
        <w:ind w:left="708"/>
      </w:pPr>
    </w:p>
    <w:p w:rsidR="00E713B2" w:rsidRPr="00E14067" w:rsidRDefault="00E713B2" w:rsidP="00A273CC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Yahudilerin ibadet mekanlarına ne denir?</w:t>
      </w:r>
    </w:p>
    <w:p w:rsidR="00E713B2" w:rsidRPr="00E14067" w:rsidRDefault="00E713B2" w:rsidP="002360F9">
      <w:pPr>
        <w:ind w:firstLine="708"/>
      </w:pPr>
      <w:r w:rsidRPr="00E14067">
        <w:t>a)Sinagog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b)Kilise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c)Katedral</w:t>
      </w:r>
    </w:p>
    <w:p w:rsidR="00E713B2" w:rsidRPr="00E14067" w:rsidRDefault="00E713B2" w:rsidP="002360F9">
      <w:pPr>
        <w:ind w:firstLine="708"/>
      </w:pPr>
      <w:r w:rsidRPr="00E14067">
        <w:t>d)Haham</w:t>
      </w:r>
      <w:r w:rsidRPr="00E14067">
        <w:tab/>
      </w:r>
    </w:p>
    <w:p w:rsidR="00E713B2" w:rsidRPr="00E14067" w:rsidRDefault="00E713B2" w:rsidP="002360F9">
      <w:pPr>
        <w:ind w:firstLine="708"/>
      </w:pPr>
      <w:r w:rsidRPr="00E14067">
        <w:t>e)Mesih</w:t>
      </w:r>
    </w:p>
    <w:p w:rsidR="00E713B2" w:rsidRPr="00E14067" w:rsidRDefault="00E713B2" w:rsidP="002360F9">
      <w:pPr>
        <w:ind w:firstLine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İslamiyet, Hristiyanlık ve Yahudilik dinlerinin üçünde de kutsal sayılan mekan aşağıdakilerden hangisidir?</w:t>
      </w:r>
    </w:p>
    <w:p w:rsidR="00E713B2" w:rsidRPr="00E14067" w:rsidRDefault="00E713B2" w:rsidP="000356A3">
      <w:pPr>
        <w:ind w:left="708"/>
      </w:pPr>
      <w:r>
        <w:t>a)Mescidi Aksa</w:t>
      </w:r>
      <w:r w:rsidRPr="00E14067">
        <w:tab/>
        <w:t xml:space="preserve">    </w:t>
      </w:r>
      <w:r w:rsidRPr="00E14067">
        <w:tab/>
      </w:r>
    </w:p>
    <w:p w:rsidR="00E713B2" w:rsidRPr="00E14067" w:rsidRDefault="00E713B2" w:rsidP="000356A3">
      <w:pPr>
        <w:ind w:left="708"/>
      </w:pPr>
      <w:r>
        <w:t>b)Mescidi Nebi</w:t>
      </w:r>
    </w:p>
    <w:p w:rsidR="00E713B2" w:rsidRPr="00E14067" w:rsidRDefault="00E713B2" w:rsidP="000356A3">
      <w:pPr>
        <w:ind w:left="708"/>
      </w:pPr>
      <w:r>
        <w:t>c)Mescidi Haram</w:t>
      </w:r>
    </w:p>
    <w:p w:rsidR="00E713B2" w:rsidRPr="00E14067" w:rsidRDefault="00E713B2" w:rsidP="000356A3">
      <w:pPr>
        <w:ind w:left="708"/>
      </w:pPr>
      <w:r>
        <w:t>d)Mescidi Kuba</w:t>
      </w:r>
    </w:p>
    <w:p w:rsidR="00E713B2" w:rsidRPr="00E14067" w:rsidRDefault="00E713B2" w:rsidP="000356A3">
      <w:pPr>
        <w:ind w:left="708"/>
      </w:pPr>
      <w:r>
        <w:t>e)Mescidi Hikme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“Yahudi inancı göre; cehennemde….. ay kalacaklarına inanırlar.” Cümlesindeki boşluğa aşağıdakilerden hangisi gelmelidir?</w:t>
      </w:r>
    </w:p>
    <w:p w:rsidR="00E713B2" w:rsidRPr="00E14067" w:rsidRDefault="00E713B2" w:rsidP="00CE5498">
      <w:pPr>
        <w:ind w:left="708"/>
      </w:pPr>
      <w:r w:rsidRPr="00E14067">
        <w:t>a)</w:t>
      </w:r>
      <w:r>
        <w:t>10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>
        <w:t>b)11</w:t>
      </w:r>
      <w:r w:rsidRPr="00E14067">
        <w:tab/>
      </w:r>
      <w:r w:rsidRPr="00E14067">
        <w:tab/>
      </w:r>
    </w:p>
    <w:p w:rsidR="00E713B2" w:rsidRPr="00E14067" w:rsidRDefault="00E713B2" w:rsidP="000356A3">
      <w:pPr>
        <w:ind w:left="708"/>
      </w:pPr>
      <w:r>
        <w:t>c)12</w:t>
      </w:r>
    </w:p>
    <w:p w:rsidR="00E713B2" w:rsidRPr="00E14067" w:rsidRDefault="00E713B2" w:rsidP="000356A3">
      <w:pPr>
        <w:ind w:left="708"/>
      </w:pPr>
      <w:r>
        <w:t>d)13</w:t>
      </w:r>
    </w:p>
    <w:p w:rsidR="00E713B2" w:rsidRPr="00E14067" w:rsidRDefault="00E713B2" w:rsidP="000356A3">
      <w:pPr>
        <w:ind w:left="708"/>
      </w:pPr>
      <w:r>
        <w:t>e)14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“Brahma,Vişnu, Şiva” adında tanrıları olan din aşağıdakilerden hangisidir?</w:t>
      </w:r>
    </w:p>
    <w:p w:rsidR="00E713B2" w:rsidRPr="00E14067" w:rsidRDefault="00E713B2" w:rsidP="00CE5498">
      <w:pPr>
        <w:ind w:left="708"/>
      </w:pPr>
      <w:r w:rsidRPr="00E14067">
        <w:t>a)Hristiyanlık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 w:rsidRPr="00E14067">
        <w:t>b)Yahudilik</w:t>
      </w:r>
      <w:r w:rsidRPr="00E14067">
        <w:tab/>
      </w:r>
      <w:r w:rsidRPr="00E14067">
        <w:tab/>
      </w:r>
    </w:p>
    <w:p w:rsidR="00E713B2" w:rsidRPr="00E14067" w:rsidRDefault="00E713B2" w:rsidP="00CE5498">
      <w:pPr>
        <w:ind w:left="708"/>
      </w:pPr>
      <w:r w:rsidRPr="00E14067">
        <w:t>c)İslamiyet</w:t>
      </w:r>
    </w:p>
    <w:p w:rsidR="00E713B2" w:rsidRPr="00E14067" w:rsidRDefault="00E713B2" w:rsidP="00CE5498">
      <w:pPr>
        <w:ind w:left="708"/>
      </w:pPr>
      <w:r w:rsidRPr="00E14067">
        <w:t>d)Budizm</w:t>
      </w:r>
    </w:p>
    <w:p w:rsidR="00E713B2" w:rsidRPr="00E14067" w:rsidRDefault="00E713B2" w:rsidP="00CE5498">
      <w:pPr>
        <w:ind w:left="708"/>
      </w:pPr>
      <w:r w:rsidRPr="00E14067">
        <w:t>e)Hinduizm</w:t>
      </w: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Default="00E713B2" w:rsidP="00CE5498">
      <w:pPr>
        <w:ind w:left="708"/>
      </w:pPr>
    </w:p>
    <w:p w:rsidR="00E713B2" w:rsidRPr="00E14067" w:rsidRDefault="00E713B2" w:rsidP="00CE5498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Hristiyanlıktaki “baba,oğul,kutsal ruh” şeklindeki tanrı inancına ne isim verilir?</w:t>
      </w:r>
    </w:p>
    <w:p w:rsidR="00E713B2" w:rsidRPr="00E14067" w:rsidRDefault="00E713B2" w:rsidP="000356A3">
      <w:pPr>
        <w:ind w:left="708"/>
      </w:pPr>
      <w:r w:rsidRPr="00E14067">
        <w:t>a) Teslis</w:t>
      </w:r>
      <w:r w:rsidRPr="00E14067">
        <w:tab/>
      </w:r>
    </w:p>
    <w:p w:rsidR="00E713B2" w:rsidRPr="00E14067" w:rsidRDefault="00E713B2" w:rsidP="000356A3">
      <w:pPr>
        <w:ind w:left="708"/>
      </w:pPr>
      <w:r w:rsidRPr="00E14067">
        <w:t>b) Mesih</w:t>
      </w:r>
      <w:r w:rsidRPr="00E14067">
        <w:tab/>
      </w:r>
    </w:p>
    <w:p w:rsidR="00E713B2" w:rsidRPr="00E14067" w:rsidRDefault="00E713B2" w:rsidP="000356A3">
      <w:pPr>
        <w:ind w:left="708"/>
      </w:pPr>
      <w:r w:rsidRPr="00E14067">
        <w:t>c) Yehova</w:t>
      </w:r>
    </w:p>
    <w:p w:rsidR="00E713B2" w:rsidRPr="00E14067" w:rsidRDefault="00E713B2" w:rsidP="000356A3">
      <w:pPr>
        <w:ind w:left="708"/>
      </w:pPr>
      <w:r w:rsidRPr="00E14067">
        <w:t>d) Haham</w:t>
      </w:r>
      <w:r w:rsidRPr="00E14067">
        <w:tab/>
      </w:r>
    </w:p>
    <w:p w:rsidR="00E713B2" w:rsidRDefault="00E713B2" w:rsidP="000356A3">
      <w:pPr>
        <w:ind w:left="708"/>
      </w:pPr>
      <w:r w:rsidRPr="00E14067">
        <w:t>e) Buda</w:t>
      </w:r>
    </w:p>
    <w:p w:rsidR="00E713B2" w:rsidRPr="00E14067" w:rsidRDefault="00E713B2" w:rsidP="000356A3">
      <w:pPr>
        <w:ind w:left="708"/>
      </w:pPr>
    </w:p>
    <w:p w:rsidR="00E713B2" w:rsidRPr="00E14067" w:rsidRDefault="00E713B2" w:rsidP="000356A3">
      <w:pPr>
        <w:numPr>
          <w:ilvl w:val="0"/>
          <w:numId w:val="1"/>
        </w:numPr>
        <w:rPr>
          <w:b/>
          <w:bCs/>
        </w:rPr>
      </w:pPr>
      <w:r>
        <w:rPr>
          <w:b/>
          <w:bCs/>
        </w:rPr>
        <w:t>Pagoda hangi dinin ibadet yeridir?</w:t>
      </w:r>
    </w:p>
    <w:p w:rsidR="00E713B2" w:rsidRPr="00E14067" w:rsidRDefault="00E713B2" w:rsidP="00D0425F">
      <w:pPr>
        <w:ind w:left="708"/>
      </w:pPr>
      <w:r w:rsidRPr="00E14067">
        <w:t>a)Caynizm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b)Sihizm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c)Budizm</w:t>
      </w:r>
    </w:p>
    <w:p w:rsidR="00E713B2" w:rsidRPr="00E14067" w:rsidRDefault="00E713B2" w:rsidP="00D0425F">
      <w:pPr>
        <w:ind w:left="708"/>
      </w:pPr>
      <w:r w:rsidRPr="00E14067">
        <w:t>d)Taoizm</w:t>
      </w:r>
      <w:r w:rsidRPr="00E14067">
        <w:tab/>
      </w:r>
    </w:p>
    <w:p w:rsidR="00E713B2" w:rsidRPr="00E14067" w:rsidRDefault="00E713B2" w:rsidP="00D0425F">
      <w:pPr>
        <w:ind w:left="708"/>
      </w:pPr>
      <w:r w:rsidRPr="00E14067">
        <w:t>e)Şintoizm</w:t>
      </w:r>
    </w:p>
    <w:p w:rsidR="00E713B2" w:rsidRPr="00E14067" w:rsidRDefault="00E713B2" w:rsidP="00D0425F">
      <w:pPr>
        <w:ind w:left="708"/>
      </w:pPr>
    </w:p>
    <w:p w:rsidR="00E713B2" w:rsidRPr="00E14067" w:rsidRDefault="00E713B2" w:rsidP="00D0425F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 xml:space="preserve">Aşağıdakilerden hangisi İslam dininin inanç </w:t>
      </w:r>
      <w:r w:rsidRPr="00E14067">
        <w:rPr>
          <w:b/>
          <w:bCs/>
          <w:u w:val="single"/>
        </w:rPr>
        <w:t>esaslarından değildir</w:t>
      </w:r>
      <w:r w:rsidRPr="00E14067">
        <w:rPr>
          <w:b/>
          <w:bCs/>
        </w:rPr>
        <w:t>?</w:t>
      </w:r>
    </w:p>
    <w:p w:rsidR="00E713B2" w:rsidRPr="00E14067" w:rsidRDefault="00E713B2" w:rsidP="00D0425F">
      <w:pPr>
        <w:ind w:left="708"/>
      </w:pPr>
      <w:r w:rsidRPr="00E14067">
        <w:t>a)Allaha iman</w:t>
      </w:r>
    </w:p>
    <w:p w:rsidR="00E713B2" w:rsidRPr="00E14067" w:rsidRDefault="00E713B2" w:rsidP="00D0425F">
      <w:pPr>
        <w:ind w:left="708"/>
      </w:pPr>
      <w:r w:rsidRPr="00E14067">
        <w:t>b)Meleklere iman</w:t>
      </w:r>
    </w:p>
    <w:p w:rsidR="00E713B2" w:rsidRPr="00E14067" w:rsidRDefault="00E713B2" w:rsidP="00D0425F">
      <w:pPr>
        <w:ind w:left="708"/>
      </w:pPr>
      <w:r w:rsidRPr="00E14067">
        <w:t>c)Ahirete iman</w:t>
      </w:r>
    </w:p>
    <w:p w:rsidR="00E713B2" w:rsidRPr="00E14067" w:rsidRDefault="00E713B2" w:rsidP="00D0425F">
      <w:pPr>
        <w:ind w:left="708"/>
      </w:pPr>
      <w:r w:rsidRPr="00E14067">
        <w:t>d)Oruca iman</w:t>
      </w:r>
    </w:p>
    <w:p w:rsidR="00E713B2" w:rsidRPr="00E14067" w:rsidRDefault="00E713B2" w:rsidP="00D0425F">
      <w:pPr>
        <w:ind w:left="708"/>
      </w:pPr>
      <w:r w:rsidRPr="00E14067">
        <w:t>e)Kadere iman</w:t>
      </w:r>
    </w:p>
    <w:p w:rsidR="00E713B2" w:rsidRPr="00E14067" w:rsidRDefault="00E713B2" w:rsidP="00D0425F">
      <w:pPr>
        <w:ind w:left="708"/>
      </w:pPr>
    </w:p>
    <w:p w:rsidR="00E713B2" w:rsidRPr="00E14067" w:rsidRDefault="00E713B2" w:rsidP="00E14067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Budizm’de kişinin ruhunu tüm kötülüklerden arındırarak en üst seviyeye ulaşmasına ne denir?</w:t>
      </w:r>
    </w:p>
    <w:p w:rsidR="00E713B2" w:rsidRPr="00E14067" w:rsidRDefault="00E713B2" w:rsidP="00E14067">
      <w:pPr>
        <w:ind w:left="708"/>
      </w:pPr>
      <w:r w:rsidRPr="00E14067">
        <w:t>a)Karma</w:t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b)Nirvana</w:t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c)Meditasyon</w:t>
      </w:r>
    </w:p>
    <w:p w:rsidR="00E713B2" w:rsidRPr="00E14067" w:rsidRDefault="00E713B2" w:rsidP="00E14067">
      <w:pPr>
        <w:ind w:left="708"/>
      </w:pPr>
      <w:r w:rsidRPr="00E14067">
        <w:t>d)Buda</w:t>
      </w:r>
      <w:r w:rsidRPr="00E14067">
        <w:tab/>
      </w:r>
      <w:r w:rsidRPr="00E14067">
        <w:tab/>
      </w:r>
    </w:p>
    <w:p w:rsidR="00E713B2" w:rsidRPr="00E14067" w:rsidRDefault="00E713B2" w:rsidP="00E14067">
      <w:pPr>
        <w:ind w:left="708"/>
      </w:pPr>
      <w:r w:rsidRPr="00E14067">
        <w:t>e)Yoga</w:t>
      </w:r>
    </w:p>
    <w:p w:rsidR="00E713B2" w:rsidRPr="00E14067" w:rsidRDefault="00E713B2" w:rsidP="000614E8">
      <w:pPr>
        <w:ind w:left="708"/>
      </w:pPr>
    </w:p>
    <w:p w:rsidR="00E713B2" w:rsidRPr="00E14067" w:rsidRDefault="00E713B2" w:rsidP="006F30D4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Budizm “üç sepet” anlamına gelen kutsal kitabının orijinal adı nedir?</w:t>
      </w:r>
    </w:p>
    <w:p w:rsidR="00E713B2" w:rsidRPr="00E14067" w:rsidRDefault="00E713B2" w:rsidP="006F30D4">
      <w:pPr>
        <w:ind w:left="708"/>
      </w:pPr>
      <w:r w:rsidRPr="00E14067">
        <w:t>a)Tipitaka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b)Vardhamana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c)Brahma</w:t>
      </w:r>
    </w:p>
    <w:p w:rsidR="00E713B2" w:rsidRPr="00E14067" w:rsidRDefault="00E713B2" w:rsidP="006F30D4">
      <w:pPr>
        <w:ind w:left="708"/>
      </w:pPr>
      <w:r w:rsidRPr="00E14067">
        <w:t>d)Gotama</w:t>
      </w:r>
      <w:r w:rsidRPr="00E14067">
        <w:tab/>
      </w:r>
    </w:p>
    <w:p w:rsidR="00E713B2" w:rsidRPr="00E14067" w:rsidRDefault="00E713B2" w:rsidP="006F30D4">
      <w:pPr>
        <w:ind w:left="708"/>
      </w:pPr>
      <w:r w:rsidRPr="00E14067">
        <w:t>e)Buda</w:t>
      </w:r>
    </w:p>
    <w:p w:rsidR="00E713B2" w:rsidRPr="00E14067" w:rsidRDefault="00E713B2" w:rsidP="006F30D4">
      <w:pPr>
        <w:ind w:left="708"/>
      </w:pPr>
    </w:p>
    <w:p w:rsidR="00E713B2" w:rsidRPr="00E14067" w:rsidRDefault="00E713B2" w:rsidP="006F30D4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Hristiyanlıkta Hz. İsa’nın yardımcılarına verilen isim nedir?</w:t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a)Vaftiz</w:t>
      </w:r>
      <w:r w:rsidRPr="00FB6102">
        <w:rPr>
          <w:sz w:val="22"/>
          <w:szCs w:val="22"/>
        </w:rPr>
        <w:tab/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b)Papaz</w:t>
      </w:r>
      <w:r w:rsidRPr="00FB6102">
        <w:rPr>
          <w:sz w:val="22"/>
          <w:szCs w:val="22"/>
        </w:rPr>
        <w:tab/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c)Havari</w:t>
      </w:r>
    </w:p>
    <w:p w:rsidR="00E713B2" w:rsidRPr="00FB6102" w:rsidRDefault="00E713B2" w:rsidP="00274A55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d)Musevi</w:t>
      </w:r>
      <w:r w:rsidRPr="00FB6102">
        <w:rPr>
          <w:sz w:val="22"/>
          <w:szCs w:val="22"/>
        </w:rPr>
        <w:tab/>
      </w:r>
    </w:p>
    <w:p w:rsidR="00E713B2" w:rsidRPr="00E14067" w:rsidRDefault="00E713B2" w:rsidP="00274A55">
      <w:pPr>
        <w:ind w:left="708"/>
      </w:pPr>
      <w:r w:rsidRPr="00FB6102">
        <w:rPr>
          <w:sz w:val="22"/>
          <w:szCs w:val="22"/>
        </w:rPr>
        <w:t>e)Çarmıh</w:t>
      </w:r>
    </w:p>
    <w:p w:rsidR="00E713B2" w:rsidRPr="00E14067" w:rsidRDefault="00E713B2" w:rsidP="00274A55">
      <w:pPr>
        <w:ind w:left="708"/>
      </w:pPr>
    </w:p>
    <w:p w:rsidR="00E713B2" w:rsidRPr="00E14067" w:rsidRDefault="00E713B2" w:rsidP="00CE5498">
      <w:pPr>
        <w:numPr>
          <w:ilvl w:val="0"/>
          <w:numId w:val="1"/>
        </w:numPr>
        <w:rPr>
          <w:b/>
          <w:bCs/>
        </w:rPr>
      </w:pPr>
      <w:r w:rsidRPr="00E14067">
        <w:rPr>
          <w:b/>
          <w:bCs/>
        </w:rPr>
        <w:t>Yahudi din adamlarına ne denir?</w:t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a)Vaftiz</w:t>
      </w:r>
      <w:r w:rsidRPr="00FB6102">
        <w:rPr>
          <w:sz w:val="22"/>
          <w:szCs w:val="22"/>
        </w:rPr>
        <w:tab/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b)Papaz</w:t>
      </w:r>
      <w:r w:rsidRPr="00FB6102">
        <w:rPr>
          <w:sz w:val="22"/>
          <w:szCs w:val="22"/>
        </w:rPr>
        <w:tab/>
      </w:r>
    </w:p>
    <w:p w:rsidR="00E713B2" w:rsidRPr="00FB610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 xml:space="preserve">c)Rahip </w:t>
      </w:r>
    </w:p>
    <w:p w:rsidR="00E713B2" w:rsidRDefault="00E713B2" w:rsidP="00CE5498">
      <w:pPr>
        <w:ind w:left="708"/>
        <w:rPr>
          <w:sz w:val="22"/>
          <w:szCs w:val="22"/>
        </w:rPr>
      </w:pPr>
      <w:r w:rsidRPr="00FB6102">
        <w:rPr>
          <w:sz w:val="22"/>
          <w:szCs w:val="22"/>
        </w:rPr>
        <w:t>d)Rahibe</w:t>
      </w:r>
      <w:r w:rsidRPr="00FB6102">
        <w:rPr>
          <w:sz w:val="22"/>
          <w:szCs w:val="22"/>
        </w:rPr>
        <w:tab/>
      </w:r>
    </w:p>
    <w:p w:rsidR="00E713B2" w:rsidRDefault="00E713B2" w:rsidP="00CE5498">
      <w:pPr>
        <w:ind w:left="708"/>
      </w:pPr>
      <w:r w:rsidRPr="00E14067">
        <w:t>e)Haham</w:t>
      </w:r>
    </w:p>
    <w:p w:rsidR="00E713B2" w:rsidRPr="00E14067" w:rsidRDefault="00E713B2" w:rsidP="00CE5498">
      <w:pPr>
        <w:ind w:left="708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8" o:spid="_x0000_s1027" type="#_x0000_t75" alt="untitled" style="position:absolute;left:0;text-align:left;margin-left:93.2pt;margin-top:-14.45pt;width:49.85pt;height:93.9pt;z-index:-251656192;visibility:visible">
            <v:imagedata r:id="rId8" o:title=""/>
          </v:shape>
        </w:pict>
      </w:r>
      <w:r>
        <w:rPr>
          <w:noProof/>
        </w:rPr>
        <w:pict>
          <v:shape id="_x0000_s1028" type="#_x0000_t136" style="position:absolute;left:0;text-align:left;margin-left:206.55pt;margin-top:-54.05pt;width:32.15pt;height:41.85pt;z-index:-251657216" filled="f" fillcolor="black">
            <v:stroke dashstyle="1 1" endcap="round"/>
            <v:shadow color="#868686"/>
            <v:textpath style="font-family:&quot;Arial Black&quot;;v-text-kern:t" trim="t" fitpath="t" string="A"/>
          </v:shape>
        </w:pict>
      </w:r>
      <w:r>
        <w:rPr>
          <w:noProof/>
        </w:rPr>
        <w:pict>
          <v:shape id="Resim 106" o:spid="_x0000_s1029" type="#_x0000_t75" alt="imagesCALL9OPQ" style="position:absolute;left:0;text-align:left;margin-left:206.55pt;margin-top:11.2pt;width:60.65pt;height:56.65pt;z-index:-251658240;visibility:visible">
            <v:imagedata r:id="rId9" o:title=""/>
          </v:shape>
        </w:pict>
      </w:r>
      <w:r>
        <w:rPr>
          <w:noProof/>
        </w:rPr>
        <w:pict>
          <v:shape id="Resim 103" o:spid="_x0000_s1030" type="#_x0000_t75" alt="images" style="position:absolute;left:0;text-align:left;margin-left:143.8pt;margin-top:13.45pt;width:59pt;height:52.9pt;z-index:-251660288;visibility:visible">
            <v:imagedata r:id="rId10" o:title=""/>
          </v:shape>
        </w:pict>
      </w:r>
      <w:r>
        <w:rPr>
          <w:noProof/>
        </w:rPr>
        <w:pict>
          <v:shape id="Resim 104" o:spid="_x0000_s1031" type="#_x0000_t75" alt="untitled" style="position:absolute;left:0;text-align:left;margin-left:24.6pt;margin-top:7.5pt;width:69.35pt;height:67.45pt;z-index:-251659264;visibility:visible">
            <v:imagedata r:id="rId11" o:title=""/>
          </v:shape>
        </w:pict>
      </w:r>
    </w:p>
    <w:p w:rsidR="00E713B2" w:rsidRPr="00565373" w:rsidRDefault="00E713B2" w:rsidP="00565373">
      <w:pPr>
        <w:numPr>
          <w:ilvl w:val="0"/>
          <w:numId w:val="1"/>
        </w:numPr>
        <w:rPr>
          <w:b/>
          <w:bCs/>
        </w:rPr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Pr="00E14067" w:rsidRDefault="00E713B2" w:rsidP="0008684D">
      <w:pPr>
        <w:ind w:left="708"/>
      </w:pPr>
    </w:p>
    <w:p w:rsidR="00E713B2" w:rsidRDefault="00E713B2" w:rsidP="0008684D">
      <w:pPr>
        <w:ind w:left="708"/>
        <w:rPr>
          <w:b/>
          <w:bCs/>
        </w:rPr>
      </w:pPr>
      <w:r w:rsidRPr="00565373">
        <w:rPr>
          <w:b/>
          <w:bCs/>
        </w:rPr>
        <w:t>Yukarıdaki simgelerin hangi dinlere ait olduğunun sırasıyla doğru yazıldığı şık aşağıdakilerden hangisidir?</w:t>
      </w:r>
    </w:p>
    <w:p w:rsidR="00E713B2" w:rsidRPr="00E14067" w:rsidRDefault="00E713B2" w:rsidP="00565373">
      <w:pPr>
        <w:ind w:left="708"/>
      </w:pPr>
      <w:r w:rsidRPr="00E14067">
        <w:t>a)Caynizm</w:t>
      </w:r>
      <w:r>
        <w:t>-</w:t>
      </w:r>
      <w:r w:rsidRPr="00565373">
        <w:t xml:space="preserve"> </w:t>
      </w:r>
      <w:r w:rsidRPr="00E14067">
        <w:t>Sihizm</w:t>
      </w:r>
      <w:r>
        <w:t>-</w:t>
      </w:r>
      <w:r w:rsidRPr="00565373">
        <w:t xml:space="preserve"> </w:t>
      </w:r>
      <w:r w:rsidRPr="00E14067">
        <w:t>Taoizm</w:t>
      </w:r>
      <w:r>
        <w:t>-İslamiyet</w:t>
      </w:r>
      <w:r w:rsidRPr="00E14067">
        <w:tab/>
      </w:r>
    </w:p>
    <w:p w:rsidR="00E713B2" w:rsidRPr="00E14067" w:rsidRDefault="00E713B2" w:rsidP="00565373">
      <w:pPr>
        <w:ind w:left="708"/>
      </w:pPr>
      <w:r w:rsidRPr="00E14067">
        <w:t>b)</w:t>
      </w:r>
      <w:r>
        <w:t>Hinduizm-Hristiyanlık-Taoizm-Şintoizm</w:t>
      </w:r>
    </w:p>
    <w:p w:rsidR="00E713B2" w:rsidRPr="00E14067" w:rsidRDefault="00E713B2" w:rsidP="00565373">
      <w:pPr>
        <w:ind w:left="708"/>
      </w:pPr>
      <w:r>
        <w:t>c)İslamiyet-Taoizm-Yahudilik-Hinduizm</w:t>
      </w:r>
    </w:p>
    <w:p w:rsidR="00E713B2" w:rsidRPr="00E14067" w:rsidRDefault="00E713B2" w:rsidP="00565373">
      <w:pPr>
        <w:ind w:left="708"/>
      </w:pPr>
      <w:r>
        <w:t>d)Şintoizm-Yahudilik-Taoizm-İslamiyet</w:t>
      </w:r>
    </w:p>
    <w:p w:rsidR="00E713B2" w:rsidRPr="00E14067" w:rsidRDefault="00E713B2" w:rsidP="00296475">
      <w:pPr>
        <w:ind w:left="708"/>
      </w:pPr>
      <w:r>
        <w:t>e)Hinduizm-</w:t>
      </w:r>
      <w:r w:rsidRPr="00296475">
        <w:t xml:space="preserve"> </w:t>
      </w:r>
      <w:r>
        <w:t>Yahudilik-Taoizm-İslamiyet</w:t>
      </w:r>
    </w:p>
    <w:p w:rsidR="00E713B2" w:rsidRPr="00E14067" w:rsidRDefault="00E713B2" w:rsidP="0008684D">
      <w:pPr>
        <w:ind w:left="708"/>
      </w:pPr>
    </w:p>
    <w:p w:rsidR="00E713B2" w:rsidRPr="00E14067" w:rsidRDefault="00E713B2" w:rsidP="00553F7D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puandır.Süre 25 dakikadır.</w:t>
      </w:r>
    </w:p>
    <w:p w:rsidR="00E713B2" w:rsidRDefault="00E713B2" w:rsidP="0008684D">
      <w:pPr>
        <w:ind w:left="708"/>
      </w:pP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Ad-Soyad:</w:t>
      </w: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E713B2" w:rsidRPr="00FB6102" w:rsidRDefault="00E713B2" w:rsidP="0008684D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E713B2" w:rsidRPr="00E14067" w:rsidRDefault="00E713B2" w:rsidP="00296475">
      <w:pPr>
        <w:pStyle w:val="NoSpacing"/>
        <w:ind w:left="1776"/>
        <w:rPr>
          <w:sz w:val="24"/>
          <w:szCs w:val="24"/>
        </w:rPr>
      </w:pPr>
      <w:r w:rsidRPr="00E14067">
        <w:rPr>
          <w:rFonts w:ascii="Palatino Linotype" w:hAnsi="Palatino Linotype" w:cs="Palatino Linotype"/>
          <w:b/>
          <w:bCs/>
          <w:sz w:val="24"/>
          <w:szCs w:val="24"/>
        </w:rPr>
        <w:t xml:space="preserve">   </w:t>
      </w:r>
    </w:p>
    <w:p w:rsidR="00E713B2" w:rsidRPr="00E14067" w:rsidRDefault="00E713B2" w:rsidP="005C41CB">
      <w:pPr>
        <w:pStyle w:val="NoSpacing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A      B       C       D      E</w:t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Pr="00E14067" w:rsidRDefault="00E713B2" w:rsidP="005C41CB">
      <w:pPr>
        <w:pStyle w:val="NoSpacing"/>
        <w:numPr>
          <w:ilvl w:val="0"/>
          <w:numId w:val="3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E713B2" w:rsidRDefault="00E713B2" w:rsidP="00296475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Default="00E713B2" w:rsidP="00296475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Default="00E713B2" w:rsidP="00296475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E713B2" w:rsidRPr="00E14067" w:rsidRDefault="00E713B2" w:rsidP="00296475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E713B2" w:rsidRPr="00E14067" w:rsidRDefault="00E713B2" w:rsidP="00524FB1">
      <w:pPr>
        <w:pStyle w:val="NoSpacing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sectPr w:rsidR="00E713B2" w:rsidRPr="00E14067" w:rsidSect="00FB6102">
      <w:headerReference w:type="default" r:id="rId12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3B2" w:rsidRDefault="00E713B2">
      <w:r>
        <w:separator/>
      </w:r>
    </w:p>
  </w:endnote>
  <w:endnote w:type="continuationSeparator" w:id="1">
    <w:p w:rsidR="00E713B2" w:rsidRDefault="00E71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3B2" w:rsidRDefault="00E713B2">
      <w:r>
        <w:separator/>
      </w:r>
    </w:p>
  </w:footnote>
  <w:footnote w:type="continuationSeparator" w:id="1">
    <w:p w:rsidR="00E713B2" w:rsidRDefault="00E71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3B2" w:rsidRPr="00110E11" w:rsidRDefault="00E713B2" w:rsidP="00110E11">
    <w:pPr>
      <w:pStyle w:val="Header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 TEKNİK ve </w:t>
    </w:r>
    <w:r w:rsidRPr="00110E11">
      <w:rPr>
        <w:sz w:val="28"/>
        <w:szCs w:val="28"/>
      </w:rPr>
      <w:t>MESLEK LİSESİ</w:t>
    </w:r>
  </w:p>
  <w:p w:rsidR="00E713B2" w:rsidRPr="00110E11" w:rsidRDefault="00E713B2" w:rsidP="00110E11">
    <w:pPr>
      <w:pStyle w:val="Header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E713B2" w:rsidRDefault="00E713B2" w:rsidP="00110E11">
    <w:pPr>
      <w:pStyle w:val="Header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r w:rsidRPr="00110E11">
      <w:rPr>
        <w:sz w:val="28"/>
        <w:szCs w:val="28"/>
      </w:rPr>
      <w:t>II.DÖNEM II.YAZILI SINAV</w:t>
    </w:r>
  </w:p>
  <w:p w:rsidR="00E713B2" w:rsidRPr="00110E11" w:rsidRDefault="00E713B2" w:rsidP="00110E11">
    <w:pPr>
      <w:pStyle w:val="Head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1A8"/>
    <w:rsid w:val="000356A3"/>
    <w:rsid w:val="000614E8"/>
    <w:rsid w:val="0008684D"/>
    <w:rsid w:val="000A3203"/>
    <w:rsid w:val="00110E11"/>
    <w:rsid w:val="001178D0"/>
    <w:rsid w:val="00163CC3"/>
    <w:rsid w:val="001B6124"/>
    <w:rsid w:val="002006A7"/>
    <w:rsid w:val="002360F9"/>
    <w:rsid w:val="00274A55"/>
    <w:rsid w:val="00296475"/>
    <w:rsid w:val="003630AC"/>
    <w:rsid w:val="00375D7D"/>
    <w:rsid w:val="003E76AC"/>
    <w:rsid w:val="004F69CA"/>
    <w:rsid w:val="00524FB1"/>
    <w:rsid w:val="00553F7D"/>
    <w:rsid w:val="00565373"/>
    <w:rsid w:val="005C41CB"/>
    <w:rsid w:val="00687A5C"/>
    <w:rsid w:val="006F30D4"/>
    <w:rsid w:val="007728EE"/>
    <w:rsid w:val="008A170E"/>
    <w:rsid w:val="008B51A8"/>
    <w:rsid w:val="00901367"/>
    <w:rsid w:val="009422D2"/>
    <w:rsid w:val="00A047C1"/>
    <w:rsid w:val="00A273CC"/>
    <w:rsid w:val="00A9712F"/>
    <w:rsid w:val="00BC0830"/>
    <w:rsid w:val="00BE1EFC"/>
    <w:rsid w:val="00CE5498"/>
    <w:rsid w:val="00D0425F"/>
    <w:rsid w:val="00D51A39"/>
    <w:rsid w:val="00E14067"/>
    <w:rsid w:val="00E713B2"/>
    <w:rsid w:val="00ED581D"/>
    <w:rsid w:val="00FB6102"/>
    <w:rsid w:val="00FC2AE0"/>
    <w:rsid w:val="00FE4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8E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42B1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42B1E"/>
    <w:rPr>
      <w:sz w:val="24"/>
      <w:szCs w:val="24"/>
    </w:rPr>
  </w:style>
  <w:style w:type="paragraph" w:styleId="NoSpacing">
    <w:name w:val="No Spacing"/>
    <w:uiPriority w:val="99"/>
    <w:qFormat/>
    <w:rsid w:val="005C41CB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3E76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533</Words>
  <Characters>3043</Characters>
  <Application>Microsoft Office Outlook</Application>
  <DocSecurity>0</DocSecurity>
  <Lines>0</Lines>
  <Paragraphs>0</Paragraphs>
  <ScaleCrop>false</ScaleCrop>
  <Company>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</dc:creator>
  <cp:keywords/>
  <dc:description/>
  <cp:lastModifiedBy>eda</cp:lastModifiedBy>
  <cp:revision>3</cp:revision>
  <dcterms:created xsi:type="dcterms:W3CDTF">2012-05-16T18:47:00Z</dcterms:created>
  <dcterms:modified xsi:type="dcterms:W3CDTF">2013-05-11T21:52:00Z</dcterms:modified>
</cp:coreProperties>
</file>