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9E2" w:rsidRPr="00C35664" w:rsidRDefault="00D809E2">
      <w:pPr>
        <w:rPr>
          <w:rFonts w:ascii="Times New Roman" w:hAnsi="Times New Roman" w:cs="Times New Roman"/>
          <w:sz w:val="24"/>
          <w:szCs w:val="24"/>
        </w:rPr>
      </w:pPr>
      <w:r>
        <w:rPr>
          <w:rFonts w:ascii="Times New Roman" w:hAnsi="Times New Roman" w:cs="Times New Roman"/>
          <w:sz w:val="24"/>
          <w:szCs w:val="24"/>
        </w:rPr>
        <w:t>………..</w:t>
      </w:r>
      <w:bookmarkStart w:id="0" w:name="_GoBack"/>
      <w:bookmarkEnd w:id="0"/>
      <w:r w:rsidRPr="00C35664">
        <w:rPr>
          <w:rFonts w:ascii="Times New Roman" w:hAnsi="Times New Roman" w:cs="Times New Roman"/>
          <w:sz w:val="24"/>
          <w:szCs w:val="24"/>
        </w:rPr>
        <w:t xml:space="preserve"> SOSYAL BİLİMLER  LİSESİ  PSİKOLOJİ DERSİ 2.DÖNEM  2.YAZILI  SINAVI SORULARI               </w:t>
      </w:r>
      <w:r>
        <w:rPr>
          <w:rFonts w:ascii="Times New Roman" w:hAnsi="Times New Roman" w:cs="Times New Roman"/>
          <w:sz w:val="24"/>
          <w:szCs w:val="24"/>
        </w:rPr>
        <w:t xml:space="preserve"> </w:t>
      </w:r>
      <w:hyperlink r:id="rId4" w:history="1">
        <w:r>
          <w:rPr>
            <w:rStyle w:val="Hyperlink"/>
            <w:rFonts w:ascii="Times New Roman" w:hAnsi="Times New Roman" w:cs="Times New Roman"/>
            <w:b/>
            <w:bCs/>
            <w:lang w:eastAsia="tr-TR"/>
          </w:rPr>
          <w:t>www.sorubak.com</w:t>
        </w:r>
      </w:hyperlink>
      <w:r>
        <w:rPr>
          <w:rFonts w:ascii="Times New Roman" w:hAnsi="Times New Roman" w:cs="Times New Roman"/>
          <w:b/>
          <w:bCs/>
          <w:lang w:eastAsia="tr-TR"/>
        </w:rPr>
        <w:t xml:space="preserve"> </w:t>
      </w:r>
      <w:r w:rsidRPr="00C35664">
        <w:rPr>
          <w:rFonts w:ascii="Times New Roman" w:hAnsi="Times New Roman" w:cs="Times New Roman"/>
          <w:sz w:val="24"/>
          <w:szCs w:val="24"/>
        </w:rPr>
        <w:t xml:space="preserve">                                         S-1-Vatanı için ölüm tehlikesini göze alarak savaşma ---Zayıflamak  ve güzel görünmek için rejim yaparak aç kalma   </w:t>
      </w:r>
      <w:r w:rsidRPr="00C35664">
        <w:rPr>
          <w:rFonts w:ascii="Times New Roman" w:hAnsi="Times New Roman" w:cs="Times New Roman"/>
          <w:b/>
          <w:bCs/>
          <w:sz w:val="24"/>
          <w:szCs w:val="24"/>
        </w:rPr>
        <w:t xml:space="preserve">Bu örneklere dayanarak  motivler  ile ilgili  aşağıdakilerden hangisi  söylenebilir.?                                                                </w:t>
      </w:r>
      <w:r w:rsidRPr="00C35664">
        <w:rPr>
          <w:rFonts w:ascii="Times New Roman" w:hAnsi="Times New Roman" w:cs="Times New Roman"/>
          <w:sz w:val="24"/>
          <w:szCs w:val="24"/>
        </w:rPr>
        <w:t>A)-Fizyolojik motivler , sosyal motivlere baskındır.</w:t>
      </w:r>
      <w:r w:rsidRPr="00C35664">
        <w:rPr>
          <w:rFonts w:ascii="Times New Roman" w:hAnsi="Times New Roman" w:cs="Times New Roman"/>
          <w:b/>
          <w:bCs/>
          <w:sz w:val="24"/>
          <w:szCs w:val="24"/>
        </w:rPr>
        <w:t xml:space="preserve">                                                                       </w:t>
      </w:r>
      <w:r w:rsidRPr="00C35664">
        <w:rPr>
          <w:rFonts w:ascii="Times New Roman" w:hAnsi="Times New Roman" w:cs="Times New Roman"/>
          <w:sz w:val="24"/>
          <w:szCs w:val="24"/>
        </w:rPr>
        <w:t>B)- Davranışların tek nedenidir.</w:t>
      </w:r>
      <w:r w:rsidRPr="00C35664">
        <w:rPr>
          <w:rFonts w:ascii="Times New Roman" w:hAnsi="Times New Roman" w:cs="Times New Roman"/>
          <w:b/>
          <w:bCs/>
          <w:sz w:val="24"/>
          <w:szCs w:val="24"/>
        </w:rPr>
        <w:t xml:space="preserve">                                 </w:t>
      </w:r>
      <w:r w:rsidRPr="00C35664">
        <w:rPr>
          <w:rFonts w:ascii="Times New Roman" w:hAnsi="Times New Roman" w:cs="Times New Roman"/>
          <w:sz w:val="24"/>
          <w:szCs w:val="24"/>
        </w:rPr>
        <w:t>C)-Fizyolojik motivler doğuştan ,sosyal motivler ise  sonradan kazanılır.</w:t>
      </w:r>
      <w:r w:rsidRPr="00C35664">
        <w:rPr>
          <w:rFonts w:ascii="Times New Roman" w:hAnsi="Times New Roman" w:cs="Times New Roman"/>
          <w:b/>
          <w:bCs/>
          <w:sz w:val="24"/>
          <w:szCs w:val="24"/>
        </w:rPr>
        <w:t xml:space="preserve">                                                            </w:t>
      </w:r>
      <w:r w:rsidRPr="00C35664">
        <w:rPr>
          <w:rFonts w:ascii="Times New Roman" w:hAnsi="Times New Roman" w:cs="Times New Roman"/>
          <w:sz w:val="24"/>
          <w:szCs w:val="24"/>
        </w:rPr>
        <w:t>D)-Davranışlarda seçicilik sağlar.</w:t>
      </w:r>
      <w:r w:rsidRPr="00C35664">
        <w:rPr>
          <w:rFonts w:ascii="Times New Roman" w:hAnsi="Times New Roman" w:cs="Times New Roman"/>
          <w:b/>
          <w:bCs/>
          <w:sz w:val="24"/>
          <w:szCs w:val="24"/>
        </w:rPr>
        <w:t xml:space="preserve">                                 </w:t>
      </w:r>
      <w:r w:rsidRPr="00C35664">
        <w:rPr>
          <w:rFonts w:ascii="Times New Roman" w:hAnsi="Times New Roman" w:cs="Times New Roman"/>
          <w:sz w:val="24"/>
          <w:szCs w:val="24"/>
        </w:rPr>
        <w:t>E)-Çatışmaları halinde   bazen sosyal motivler  daha baskın olabilirler .</w:t>
      </w:r>
    </w:p>
    <w:p w:rsidR="00D809E2" w:rsidRPr="00C35664" w:rsidRDefault="00D809E2">
      <w:pPr>
        <w:rPr>
          <w:rFonts w:ascii="Times New Roman" w:hAnsi="Times New Roman" w:cs="Times New Roman"/>
          <w:sz w:val="24"/>
          <w:szCs w:val="24"/>
        </w:rPr>
      </w:pPr>
      <w:r w:rsidRPr="00C35664">
        <w:rPr>
          <w:rFonts w:ascii="Times New Roman" w:hAnsi="Times New Roman" w:cs="Times New Roman"/>
          <w:b/>
          <w:bCs/>
          <w:sz w:val="24"/>
          <w:szCs w:val="24"/>
        </w:rPr>
        <w:t>S-2-Üç yaşındaki</w:t>
      </w:r>
      <w:r w:rsidRPr="00C35664">
        <w:rPr>
          <w:rFonts w:ascii="Times New Roman" w:hAnsi="Times New Roman" w:cs="Times New Roman"/>
          <w:sz w:val="24"/>
          <w:szCs w:val="24"/>
        </w:rPr>
        <w:t xml:space="preserve"> bir çocuğun kendisini tırmalayan  bir kediye  bir daha  yaklaşamaması  öğrenilmiş bir davranıştır. Buna göre  aşağıdakilerden hangisi   öğrenilmiş bir davranışın bir özelliği </w:t>
      </w:r>
      <w:r w:rsidRPr="00C35664">
        <w:rPr>
          <w:rFonts w:ascii="Times New Roman" w:hAnsi="Times New Roman" w:cs="Times New Roman"/>
          <w:b/>
          <w:bCs/>
          <w:sz w:val="24"/>
          <w:szCs w:val="24"/>
          <w:u w:val="single"/>
        </w:rPr>
        <w:t>değildir.</w:t>
      </w:r>
      <w:r w:rsidRPr="00C35664">
        <w:rPr>
          <w:rFonts w:ascii="Times New Roman" w:hAnsi="Times New Roman" w:cs="Times New Roman"/>
          <w:sz w:val="24"/>
          <w:szCs w:val="24"/>
          <w:u w:val="single"/>
        </w:rPr>
        <w:t>?</w:t>
      </w:r>
      <w:r w:rsidRPr="00C3566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35664">
        <w:rPr>
          <w:rFonts w:ascii="Times New Roman" w:hAnsi="Times New Roman" w:cs="Times New Roman"/>
          <w:sz w:val="24"/>
          <w:szCs w:val="24"/>
        </w:rPr>
        <w:t xml:space="preserve">    A)-Bir yaşantıya bağlı olarak ortaya çıkması             B)-Davranışta bir değişikliğe yol açması                   C)-Belirli bir düzeyde olgunlaşmayı gerektirmesi                                                               D)Türün tüm bireylerinde  gözlemlenmesi              E)Davranış değişikliğinin sürekli olması </w:t>
      </w:r>
    </w:p>
    <w:p w:rsidR="00D809E2" w:rsidRPr="00C35664" w:rsidRDefault="00D809E2">
      <w:pPr>
        <w:rPr>
          <w:rFonts w:ascii="Times New Roman" w:hAnsi="Times New Roman" w:cs="Times New Roman"/>
          <w:sz w:val="24"/>
          <w:szCs w:val="24"/>
        </w:rPr>
      </w:pPr>
      <w:r w:rsidRPr="00C35664">
        <w:rPr>
          <w:rFonts w:ascii="Times New Roman" w:hAnsi="Times New Roman" w:cs="Times New Roman"/>
          <w:b/>
          <w:bCs/>
          <w:sz w:val="24"/>
          <w:szCs w:val="24"/>
        </w:rPr>
        <w:t>S-3-Bu tür öğrenmede</w:t>
      </w:r>
      <w:r w:rsidRPr="00C35664">
        <w:rPr>
          <w:rFonts w:ascii="Times New Roman" w:hAnsi="Times New Roman" w:cs="Times New Roman"/>
          <w:sz w:val="24"/>
          <w:szCs w:val="24"/>
        </w:rPr>
        <w:t xml:space="preserve">  motivasyonun önemi azdır. Çünkü bu öğrenme ,zihinsel   bir çaba harcamaksızın  bazı uyarıcıları   ,gereksiz de olsa  ,zihinde depolamaya  ve gerektiğinde  yeniden canlandırmaya  dayalı bir öğrenmedir.” </w:t>
      </w:r>
      <w:r w:rsidRPr="00C35664">
        <w:rPr>
          <w:rFonts w:ascii="Times New Roman" w:hAnsi="Times New Roman" w:cs="Times New Roman"/>
          <w:b/>
          <w:bCs/>
          <w:sz w:val="24"/>
          <w:szCs w:val="24"/>
        </w:rPr>
        <w:t>Parçada sözü edilen  öğrenme yolu aşağıdakilerden hangisidir</w:t>
      </w:r>
      <w:r w:rsidRPr="00C35664">
        <w:rPr>
          <w:rFonts w:ascii="Times New Roman" w:hAnsi="Times New Roman" w:cs="Times New Roman"/>
          <w:sz w:val="24"/>
          <w:szCs w:val="24"/>
        </w:rPr>
        <w:t xml:space="preserve">.?                                                                          A)-Model alarak öğrenme                                            B)-Farkına varmadan  öğrenme                                    C)-Koşullanma yoluyla öğrenme                                 D)-Kavrayış yoluyla öğrenme                                      E)Deneme yanılma yoluyla öğrenme </w:t>
      </w:r>
    </w:p>
    <w:p w:rsidR="00D809E2" w:rsidRPr="00C35664" w:rsidRDefault="00D809E2">
      <w:pPr>
        <w:rPr>
          <w:rFonts w:ascii="Times New Roman" w:hAnsi="Times New Roman" w:cs="Times New Roman"/>
          <w:sz w:val="24"/>
          <w:szCs w:val="24"/>
        </w:rPr>
      </w:pPr>
      <w:r w:rsidRPr="00C35664">
        <w:rPr>
          <w:rFonts w:ascii="Times New Roman" w:hAnsi="Times New Roman" w:cs="Times New Roman"/>
          <w:sz w:val="24"/>
          <w:szCs w:val="24"/>
        </w:rPr>
        <w:t>S</w:t>
      </w:r>
      <w:r w:rsidRPr="00C35664">
        <w:rPr>
          <w:rFonts w:ascii="Times New Roman" w:hAnsi="Times New Roman" w:cs="Times New Roman"/>
          <w:b/>
          <w:bCs/>
          <w:sz w:val="24"/>
          <w:szCs w:val="24"/>
        </w:rPr>
        <w:t>-4-Çarpıcı</w:t>
      </w:r>
      <w:r w:rsidRPr="00C35664">
        <w:rPr>
          <w:rFonts w:ascii="Times New Roman" w:hAnsi="Times New Roman" w:cs="Times New Roman"/>
          <w:sz w:val="24"/>
          <w:szCs w:val="24"/>
        </w:rPr>
        <w:t xml:space="preserve"> buluşlar yapan  bilim adamları  ile  yeni yeni düşünceler  ortaya koyan filozoflar  ve düşünürlerde  bulunması gereken  zeka türü hangisidir.?                                                                         A)-Somut zeka    B)Soyut zeka   C)-Sosyal zeka D)Mekanik zeka   E)Politik zeka </w:t>
      </w:r>
    </w:p>
    <w:p w:rsidR="00D809E2" w:rsidRPr="00C35664" w:rsidRDefault="00D809E2">
      <w:pPr>
        <w:rPr>
          <w:rFonts w:ascii="Times New Roman" w:hAnsi="Times New Roman" w:cs="Times New Roman"/>
          <w:sz w:val="24"/>
          <w:szCs w:val="24"/>
        </w:rPr>
      </w:pPr>
      <w:r w:rsidRPr="00C35664">
        <w:rPr>
          <w:rFonts w:ascii="Times New Roman" w:hAnsi="Times New Roman" w:cs="Times New Roman"/>
          <w:b/>
          <w:bCs/>
          <w:sz w:val="24"/>
          <w:szCs w:val="24"/>
        </w:rPr>
        <w:t>5-Mizaç</w:t>
      </w:r>
      <w:r w:rsidRPr="00C35664">
        <w:rPr>
          <w:rFonts w:ascii="Times New Roman" w:hAnsi="Times New Roman" w:cs="Times New Roman"/>
          <w:sz w:val="24"/>
          <w:szCs w:val="24"/>
        </w:rPr>
        <w:t xml:space="preserve">; doğuştan getirilen  fizyolojik özelliklerin  davranışlara yansıması  olarak tanımlanmaktadır. Buna göre aşağıdakilerden hangisi  bir mizaç özelliğidir.?                                                                    A)-Dürüstlük   B)-Yalancılık  C)Savurganlık             D)-Neşelilik  E)Cimrilik </w:t>
      </w:r>
    </w:p>
    <w:p w:rsidR="00D809E2" w:rsidRPr="00C35664" w:rsidRDefault="00D809E2">
      <w:pPr>
        <w:rPr>
          <w:rFonts w:ascii="Times New Roman" w:hAnsi="Times New Roman" w:cs="Times New Roman"/>
          <w:sz w:val="24"/>
          <w:szCs w:val="24"/>
        </w:rPr>
      </w:pPr>
      <w:r w:rsidRPr="00C35664">
        <w:rPr>
          <w:rFonts w:ascii="Times New Roman" w:hAnsi="Times New Roman" w:cs="Times New Roman"/>
          <w:b/>
          <w:bCs/>
          <w:sz w:val="24"/>
          <w:szCs w:val="24"/>
        </w:rPr>
        <w:t>S-6-Zeka</w:t>
      </w:r>
      <w:r w:rsidRPr="00C35664">
        <w:rPr>
          <w:rFonts w:ascii="Times New Roman" w:hAnsi="Times New Roman" w:cs="Times New Roman"/>
          <w:sz w:val="24"/>
          <w:szCs w:val="24"/>
        </w:rPr>
        <w:t xml:space="preserve"> yaşı  9  takvim yaşı 8 olan bir çocuğun zeka bölümünü hesaplayınız.?</w:t>
      </w:r>
      <w:r>
        <w:rPr>
          <w:rFonts w:ascii="Times New Roman" w:hAnsi="Times New Roman" w:cs="Times New Roman"/>
          <w:sz w:val="24"/>
          <w:szCs w:val="24"/>
        </w:rPr>
        <w:t xml:space="preserve">                 </w:t>
      </w:r>
      <w:r w:rsidRPr="00C35664">
        <w:rPr>
          <w:rFonts w:ascii="Times New Roman" w:hAnsi="Times New Roman" w:cs="Times New Roman"/>
          <w:sz w:val="24"/>
          <w:szCs w:val="24"/>
        </w:rPr>
        <w:t>A)-12</w:t>
      </w:r>
      <w:r>
        <w:rPr>
          <w:rFonts w:ascii="Times New Roman" w:hAnsi="Times New Roman" w:cs="Times New Roman"/>
          <w:sz w:val="24"/>
          <w:szCs w:val="24"/>
        </w:rPr>
        <w:t>8</w:t>
      </w:r>
      <w:r w:rsidRPr="00C3566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35664">
        <w:rPr>
          <w:rFonts w:ascii="Times New Roman" w:hAnsi="Times New Roman" w:cs="Times New Roman"/>
          <w:sz w:val="24"/>
          <w:szCs w:val="24"/>
        </w:rPr>
        <w:t>B)- 1</w:t>
      </w:r>
      <w:r>
        <w:rPr>
          <w:rFonts w:ascii="Times New Roman" w:hAnsi="Times New Roman" w:cs="Times New Roman"/>
          <w:sz w:val="24"/>
          <w:szCs w:val="24"/>
        </w:rPr>
        <w:t>1</w:t>
      </w:r>
      <w:r w:rsidRPr="00C35664">
        <w:rPr>
          <w:rFonts w:ascii="Times New Roman" w:hAnsi="Times New Roman" w:cs="Times New Roman"/>
          <w:sz w:val="24"/>
          <w:szCs w:val="24"/>
        </w:rPr>
        <w:t xml:space="preserve">2    </w:t>
      </w:r>
      <w:r>
        <w:rPr>
          <w:rFonts w:ascii="Times New Roman" w:hAnsi="Times New Roman" w:cs="Times New Roman"/>
          <w:sz w:val="24"/>
          <w:szCs w:val="24"/>
        </w:rPr>
        <w:t xml:space="preserve">    </w:t>
      </w:r>
      <w:r w:rsidRPr="00C35664">
        <w:rPr>
          <w:rFonts w:ascii="Times New Roman" w:hAnsi="Times New Roman" w:cs="Times New Roman"/>
          <w:sz w:val="24"/>
          <w:szCs w:val="24"/>
        </w:rPr>
        <w:t xml:space="preserve">C)-130   </w:t>
      </w:r>
      <w:r>
        <w:rPr>
          <w:rFonts w:ascii="Times New Roman" w:hAnsi="Times New Roman" w:cs="Times New Roman"/>
          <w:sz w:val="24"/>
          <w:szCs w:val="24"/>
        </w:rPr>
        <w:t xml:space="preserve">      </w:t>
      </w:r>
      <w:r w:rsidRPr="00C35664">
        <w:rPr>
          <w:rFonts w:ascii="Times New Roman" w:hAnsi="Times New Roman" w:cs="Times New Roman"/>
          <w:sz w:val="24"/>
          <w:szCs w:val="24"/>
        </w:rPr>
        <w:t>D)-120     E)-110</w:t>
      </w:r>
    </w:p>
    <w:p w:rsidR="00D809E2" w:rsidRPr="00C35664" w:rsidRDefault="00D809E2">
      <w:pPr>
        <w:rPr>
          <w:rFonts w:ascii="Times New Roman" w:hAnsi="Times New Roman" w:cs="Times New Roman"/>
          <w:b/>
          <w:bCs/>
          <w:sz w:val="24"/>
          <w:szCs w:val="24"/>
        </w:rPr>
      </w:pPr>
      <w:r w:rsidRPr="00C35664">
        <w:rPr>
          <w:rFonts w:ascii="Times New Roman" w:hAnsi="Times New Roman" w:cs="Times New Roman"/>
          <w:b/>
          <w:bCs/>
          <w:sz w:val="24"/>
          <w:szCs w:val="24"/>
        </w:rPr>
        <w:t>S-</w:t>
      </w:r>
      <w:r>
        <w:rPr>
          <w:rFonts w:ascii="Times New Roman" w:hAnsi="Times New Roman" w:cs="Times New Roman"/>
          <w:b/>
          <w:bCs/>
          <w:sz w:val="24"/>
          <w:szCs w:val="24"/>
        </w:rPr>
        <w:t>7</w:t>
      </w:r>
      <w:r w:rsidRPr="00C35664">
        <w:rPr>
          <w:rFonts w:ascii="Times New Roman" w:hAnsi="Times New Roman" w:cs="Times New Roman"/>
          <w:b/>
          <w:bCs/>
          <w:sz w:val="24"/>
          <w:szCs w:val="24"/>
        </w:rPr>
        <w:t>-Sol eliyle</w:t>
      </w:r>
      <w:r w:rsidRPr="00C35664">
        <w:rPr>
          <w:rFonts w:ascii="Times New Roman" w:hAnsi="Times New Roman" w:cs="Times New Roman"/>
          <w:sz w:val="24"/>
          <w:szCs w:val="24"/>
        </w:rPr>
        <w:t xml:space="preserve">  yazı yazma alışkanlığı kazanmış bir öğrenciyi ,öğretmeni sağ eliyle  yazması için uyarıyor. Uyarı yapıldığında öğrenci kalemi sağ eline alıyor .Aradan kısa bir süre geçtiğinde  öğrenci  bunda zorlanıp tekrar sol eliyle  yazdığı görülüyor. </w:t>
      </w:r>
      <w:r w:rsidRPr="00C35664">
        <w:rPr>
          <w:rFonts w:ascii="Times New Roman" w:hAnsi="Times New Roman" w:cs="Times New Roman"/>
          <w:b/>
          <w:bCs/>
          <w:sz w:val="24"/>
          <w:szCs w:val="24"/>
        </w:rPr>
        <w:t>Parçada anlatılan durum ,aşağıdaki  kavramlardan hangisiyle  açıklanabilir.?</w:t>
      </w:r>
    </w:p>
    <w:p w:rsidR="00D809E2" w:rsidRPr="00C35664" w:rsidRDefault="00D809E2" w:rsidP="00B90A25">
      <w:pPr>
        <w:rPr>
          <w:rFonts w:ascii="Times New Roman" w:hAnsi="Times New Roman" w:cs="Times New Roman"/>
          <w:sz w:val="24"/>
          <w:szCs w:val="24"/>
        </w:rPr>
      </w:pPr>
      <w:r w:rsidRPr="00C35664">
        <w:rPr>
          <w:rFonts w:ascii="Times New Roman" w:hAnsi="Times New Roman" w:cs="Times New Roman"/>
          <w:sz w:val="24"/>
          <w:szCs w:val="24"/>
        </w:rPr>
        <w:t xml:space="preserve">A)-Negatif transfer  B)-Geriye ket vurma                  C)-Pozitif transfer   D)-Çağrışım  E)Genelleme </w:t>
      </w:r>
      <w:r>
        <w:rPr>
          <w:rFonts w:ascii="Times New Roman" w:hAnsi="Times New Roman" w:cs="Times New Roman"/>
          <w:sz w:val="24"/>
          <w:szCs w:val="24"/>
        </w:rPr>
        <w:t xml:space="preserve">                                                               </w:t>
      </w:r>
      <w:r w:rsidRPr="00C35664">
        <w:rPr>
          <w:rFonts w:ascii="Times New Roman" w:hAnsi="Times New Roman" w:cs="Times New Roman"/>
          <w:b/>
          <w:bCs/>
          <w:sz w:val="24"/>
          <w:szCs w:val="24"/>
        </w:rPr>
        <w:t>S-</w:t>
      </w:r>
      <w:r>
        <w:rPr>
          <w:rFonts w:ascii="Times New Roman" w:hAnsi="Times New Roman" w:cs="Times New Roman"/>
          <w:b/>
          <w:bCs/>
          <w:sz w:val="24"/>
          <w:szCs w:val="24"/>
        </w:rPr>
        <w:t>8</w:t>
      </w:r>
      <w:r w:rsidRPr="00C35664">
        <w:rPr>
          <w:rFonts w:ascii="Times New Roman" w:hAnsi="Times New Roman" w:cs="Times New Roman"/>
          <w:b/>
          <w:bCs/>
          <w:sz w:val="24"/>
          <w:szCs w:val="24"/>
        </w:rPr>
        <w:t>-Okuldan</w:t>
      </w:r>
      <w:r w:rsidRPr="00C35664">
        <w:rPr>
          <w:rFonts w:ascii="Times New Roman" w:hAnsi="Times New Roman" w:cs="Times New Roman"/>
          <w:sz w:val="24"/>
          <w:szCs w:val="24"/>
        </w:rPr>
        <w:t xml:space="preserve"> eve büyük bir heyecanla dönen çocuk, bir an önce babasının yeni aldığı oyuncakla oynamak ister. Ama önce midesinden gelen sesleri susturması gerektiğini anlar. Bunun için mutfağa yönelir. Masada duran kurabiyeleri ağzına atmak üzereyken annesinin, “Önce üstünü değiştir ve elini yıka.” uyarısıyla irkilip çaresiz odasına yönelir. </w:t>
      </w:r>
      <w:r w:rsidRPr="00C35664">
        <w:rPr>
          <w:rFonts w:ascii="Times New Roman" w:hAnsi="Times New Roman" w:cs="Times New Roman"/>
          <w:b/>
          <w:bCs/>
          <w:sz w:val="24"/>
          <w:szCs w:val="24"/>
        </w:rPr>
        <w:t xml:space="preserve">Bu parçada anlatılanlar esas alındığında, güdülenme sürecinin tamamlanmadığı söylenebilir. Aşağıdakilerden hangisinin gerçekleşmesiyle bu </w:t>
      </w:r>
      <w:r w:rsidRPr="00C35664">
        <w:rPr>
          <w:rFonts w:ascii="Times New Roman" w:hAnsi="Times New Roman" w:cs="Times New Roman"/>
          <w:sz w:val="24"/>
          <w:szCs w:val="24"/>
        </w:rPr>
        <w:t>süreç tamamlanır?</w:t>
      </w:r>
      <w:r>
        <w:rPr>
          <w:rFonts w:ascii="Times New Roman" w:hAnsi="Times New Roman" w:cs="Times New Roman"/>
          <w:sz w:val="24"/>
          <w:szCs w:val="24"/>
        </w:rPr>
        <w:t xml:space="preserve">                     </w:t>
      </w:r>
      <w:r w:rsidRPr="00C35664">
        <w:rPr>
          <w:rFonts w:ascii="Times New Roman" w:hAnsi="Times New Roman" w:cs="Times New Roman"/>
          <w:sz w:val="24"/>
          <w:szCs w:val="24"/>
        </w:rPr>
        <w:t>A) İhtiyaç            B) Dürtü           C) Güdü                         D) Davranış         E) Doyum</w:t>
      </w:r>
    </w:p>
    <w:p w:rsidR="00D809E2" w:rsidRPr="00C35664" w:rsidRDefault="00D809E2" w:rsidP="00F030A8">
      <w:pPr>
        <w:rPr>
          <w:rFonts w:ascii="Times New Roman" w:hAnsi="Times New Roman" w:cs="Times New Roman"/>
          <w:sz w:val="24"/>
          <w:szCs w:val="24"/>
        </w:rPr>
      </w:pPr>
      <w:r w:rsidRPr="00C35664">
        <w:rPr>
          <w:rFonts w:ascii="Times New Roman" w:hAnsi="Times New Roman" w:cs="Times New Roman"/>
          <w:b/>
          <w:bCs/>
          <w:sz w:val="24"/>
          <w:szCs w:val="24"/>
        </w:rPr>
        <w:t>S-</w:t>
      </w:r>
      <w:r>
        <w:rPr>
          <w:rFonts w:ascii="Times New Roman" w:hAnsi="Times New Roman" w:cs="Times New Roman"/>
          <w:b/>
          <w:bCs/>
          <w:sz w:val="24"/>
          <w:szCs w:val="24"/>
        </w:rPr>
        <w:t>9</w:t>
      </w:r>
      <w:r w:rsidRPr="00C35664">
        <w:rPr>
          <w:rFonts w:ascii="Times New Roman" w:hAnsi="Times New Roman" w:cs="Times New Roman"/>
          <w:b/>
          <w:bCs/>
          <w:sz w:val="24"/>
          <w:szCs w:val="24"/>
        </w:rPr>
        <w:t>-Bir</w:t>
      </w:r>
      <w:r w:rsidRPr="00C35664">
        <w:rPr>
          <w:rFonts w:ascii="Times New Roman" w:hAnsi="Times New Roman" w:cs="Times New Roman"/>
          <w:sz w:val="24"/>
          <w:szCs w:val="24"/>
        </w:rPr>
        <w:t xml:space="preserve"> akşamüstü küçük kızımla birlikte eve gidiyorduk. Öğle den beri de ağzımıza lokma koymamıştık. Yolda gün batımının güzelliğini gösterdiğimde, kızım şöyle dedi: “Evet, mavi bir tabak üstündeki kızarmış bir böreğe benziyor.” Bu parçaya göre, aşağıdakilerden hangisi çocuğun algılamasını etkilemektedir?</w:t>
      </w:r>
    </w:p>
    <w:p w:rsidR="00D809E2" w:rsidRPr="00C35664" w:rsidRDefault="00D809E2" w:rsidP="00F030A8">
      <w:pPr>
        <w:rPr>
          <w:rFonts w:ascii="Times New Roman" w:hAnsi="Times New Roman" w:cs="Times New Roman"/>
          <w:sz w:val="24"/>
          <w:szCs w:val="24"/>
        </w:rPr>
      </w:pPr>
      <w:r w:rsidRPr="00C35664">
        <w:rPr>
          <w:rFonts w:ascii="Times New Roman" w:hAnsi="Times New Roman" w:cs="Times New Roman"/>
          <w:sz w:val="24"/>
          <w:szCs w:val="24"/>
        </w:rPr>
        <w:t xml:space="preserve">A) Duygular                   B) Kültürel etmenler                           C) Zihinsel tutumlar      </w:t>
      </w:r>
      <w:r w:rsidRPr="00D34244">
        <w:rPr>
          <w:rFonts w:ascii="Times New Roman" w:hAnsi="Times New Roman" w:cs="Times New Roman"/>
          <w:sz w:val="24"/>
          <w:szCs w:val="24"/>
        </w:rPr>
        <w:t>D) Gereksinimler</w:t>
      </w:r>
      <w:r w:rsidRPr="00C35664">
        <w:rPr>
          <w:rFonts w:ascii="Times New Roman" w:hAnsi="Times New Roman" w:cs="Times New Roman"/>
          <w:sz w:val="24"/>
          <w:szCs w:val="24"/>
        </w:rPr>
        <w:t xml:space="preserve">                        E) Fiziksel ortam</w:t>
      </w:r>
    </w:p>
    <w:p w:rsidR="00D809E2" w:rsidRPr="00C35664" w:rsidRDefault="00D809E2" w:rsidP="00F20840">
      <w:pPr>
        <w:autoSpaceDE w:val="0"/>
        <w:autoSpaceDN w:val="0"/>
        <w:adjustRightInd w:val="0"/>
        <w:spacing w:after="0" w:line="240" w:lineRule="auto"/>
        <w:rPr>
          <w:rFonts w:ascii="Times New Roman" w:hAnsi="Times New Roman" w:cs="Times New Roman"/>
          <w:b/>
          <w:bCs/>
          <w:sz w:val="24"/>
          <w:szCs w:val="24"/>
        </w:rPr>
      </w:pPr>
      <w:r w:rsidRPr="00C35664">
        <w:rPr>
          <w:rFonts w:ascii="Times New Roman" w:hAnsi="Times New Roman" w:cs="Times New Roman"/>
          <w:b/>
          <w:bCs/>
          <w:sz w:val="24"/>
          <w:szCs w:val="24"/>
        </w:rPr>
        <w:t>S-1</w:t>
      </w:r>
      <w:r>
        <w:rPr>
          <w:rFonts w:ascii="Times New Roman" w:hAnsi="Times New Roman" w:cs="Times New Roman"/>
          <w:b/>
          <w:bCs/>
          <w:sz w:val="24"/>
          <w:szCs w:val="24"/>
        </w:rPr>
        <w:t>0</w:t>
      </w:r>
      <w:r w:rsidRPr="00C35664">
        <w:rPr>
          <w:rFonts w:ascii="Times New Roman" w:hAnsi="Times New Roman" w:cs="Times New Roman"/>
          <w:b/>
          <w:bCs/>
          <w:sz w:val="24"/>
          <w:szCs w:val="24"/>
        </w:rPr>
        <w:t>-Bir</w:t>
      </w:r>
      <w:r w:rsidRPr="00C35664">
        <w:rPr>
          <w:rFonts w:ascii="Times New Roman" w:hAnsi="Times New Roman" w:cs="Times New Roman"/>
          <w:sz w:val="24"/>
          <w:szCs w:val="24"/>
        </w:rPr>
        <w:t xml:space="preserve"> oyuncak için kavga eden ya da kavgayı kimin başlattığı üzerine tartışan iki çocuk, bütün sorunun, kendisinin  veya öteki çocuğun oyuncağı paylaşmak istememesi  olduğunu zanneder. Kendilerini küçük detaylara  tamamen kaptırırlar. Sorunu çözme kapasiteleri  toyluklarıyla sınırlıdır. Tartışma bir büyüğün duruma  el koymasına kadar devam eder.</w:t>
      </w:r>
      <w:r>
        <w:rPr>
          <w:rFonts w:ascii="Times New Roman" w:hAnsi="Times New Roman" w:cs="Times New Roman"/>
          <w:sz w:val="24"/>
          <w:szCs w:val="24"/>
        </w:rPr>
        <w:t xml:space="preserve"> </w:t>
      </w:r>
      <w:r w:rsidRPr="00C35664">
        <w:rPr>
          <w:rFonts w:ascii="Times New Roman" w:hAnsi="Times New Roman" w:cs="Times New Roman"/>
          <w:b/>
          <w:bCs/>
          <w:sz w:val="24"/>
          <w:szCs w:val="24"/>
        </w:rPr>
        <w:t>Bu parçadaki çocukların, problemi çözebilmeleri  için öncelikle aşağıdakilerden hangisini yapmaları  gerekir?</w:t>
      </w:r>
    </w:p>
    <w:p w:rsidR="00D809E2" w:rsidRPr="00D34244" w:rsidRDefault="00D809E2" w:rsidP="00F20840">
      <w:pPr>
        <w:autoSpaceDE w:val="0"/>
        <w:autoSpaceDN w:val="0"/>
        <w:adjustRightInd w:val="0"/>
        <w:spacing w:after="0" w:line="240" w:lineRule="auto"/>
        <w:rPr>
          <w:rFonts w:ascii="Times New Roman" w:hAnsi="Times New Roman" w:cs="Times New Roman"/>
          <w:sz w:val="24"/>
          <w:szCs w:val="24"/>
        </w:rPr>
      </w:pPr>
      <w:r w:rsidRPr="00D34244">
        <w:rPr>
          <w:rFonts w:ascii="Times New Roman" w:hAnsi="Times New Roman" w:cs="Times New Roman"/>
          <w:sz w:val="24"/>
          <w:szCs w:val="24"/>
        </w:rPr>
        <w:t>A) Problemin ne olduğunu belirlemeleri</w:t>
      </w:r>
    </w:p>
    <w:p w:rsidR="00D809E2" w:rsidRPr="00C35664" w:rsidRDefault="00D809E2" w:rsidP="00F20840">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B) Problemin parçalarının neler olduğunu saptamaları</w:t>
      </w:r>
    </w:p>
    <w:p w:rsidR="00D809E2" w:rsidRPr="00C35664" w:rsidRDefault="00D809E2" w:rsidP="00F20840">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C) Doğru akıl yürütmeleri gerçekleştirmeleri</w:t>
      </w:r>
    </w:p>
    <w:p w:rsidR="00D809E2" w:rsidRPr="00C35664" w:rsidRDefault="00D809E2" w:rsidP="00F20840">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D) Bu problemin hangi kurallara uyularak çözülmesi  gerektiğini bilmeleri</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E) Ürettikleri çözüm modelleri arasından uygun olanı  seçip kullanmaları</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C35664">
        <w:rPr>
          <w:rFonts w:ascii="Times New Roman" w:hAnsi="Times New Roman" w:cs="Times New Roman"/>
          <w:b/>
          <w:bCs/>
          <w:sz w:val="24"/>
          <w:szCs w:val="24"/>
        </w:rPr>
        <w:t>S-1</w:t>
      </w:r>
      <w:r>
        <w:rPr>
          <w:rFonts w:ascii="Times New Roman" w:hAnsi="Times New Roman" w:cs="Times New Roman"/>
          <w:b/>
          <w:bCs/>
          <w:sz w:val="24"/>
          <w:szCs w:val="24"/>
        </w:rPr>
        <w:t>1</w:t>
      </w:r>
      <w:r w:rsidRPr="00C35664">
        <w:rPr>
          <w:rFonts w:ascii="Times New Roman" w:hAnsi="Times New Roman" w:cs="Times New Roman"/>
          <w:b/>
          <w:bCs/>
          <w:sz w:val="24"/>
          <w:szCs w:val="24"/>
        </w:rPr>
        <w:t>-İş yerinde</w:t>
      </w:r>
      <w:r w:rsidRPr="00C35664">
        <w:rPr>
          <w:rFonts w:ascii="Times New Roman" w:hAnsi="Times New Roman" w:cs="Times New Roman"/>
          <w:sz w:val="24"/>
          <w:szCs w:val="24"/>
        </w:rPr>
        <w:t xml:space="preserve"> çalıştığı kata asansörle çıkmaya başlayan  Ali, bir gün asansörün kapısında “bir hafta süreyle bakımda” yazısını görür. Asansörün artık çalışmayacak  olduğunu bildiği hâlde ertesi gün yine asansörün kapısına  yönelir, aynı yazıyı görüp geri döner. Bu durum birkaç gün devam ettikten sonra Ali artık asansöre</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yönelmeden merdivenlerden çıkmaya başlar.</w:t>
      </w:r>
    </w:p>
    <w:p w:rsidR="00D809E2" w:rsidRPr="00C35664" w:rsidRDefault="00D809E2" w:rsidP="009F7993">
      <w:pPr>
        <w:autoSpaceDE w:val="0"/>
        <w:autoSpaceDN w:val="0"/>
        <w:adjustRightInd w:val="0"/>
        <w:spacing w:after="0" w:line="240" w:lineRule="auto"/>
        <w:rPr>
          <w:rFonts w:ascii="Times New Roman" w:hAnsi="Times New Roman" w:cs="Times New Roman"/>
          <w:b/>
          <w:bCs/>
          <w:sz w:val="24"/>
          <w:szCs w:val="24"/>
        </w:rPr>
      </w:pPr>
      <w:r w:rsidRPr="00C35664">
        <w:rPr>
          <w:rFonts w:ascii="Times New Roman" w:hAnsi="Times New Roman" w:cs="Times New Roman"/>
          <w:b/>
          <w:bCs/>
          <w:sz w:val="24"/>
          <w:szCs w:val="24"/>
        </w:rPr>
        <w:t>Bu parça koşullanmayla ilgili,</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I. sönme,</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II. kendiliğinden geri gelme,</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III. uyarıcı genellemesi</w:t>
      </w:r>
    </w:p>
    <w:p w:rsidR="00D809E2" w:rsidRPr="00C35664" w:rsidRDefault="00D809E2" w:rsidP="009F7993">
      <w:pPr>
        <w:autoSpaceDE w:val="0"/>
        <w:autoSpaceDN w:val="0"/>
        <w:adjustRightInd w:val="0"/>
        <w:spacing w:after="0" w:line="240" w:lineRule="auto"/>
        <w:rPr>
          <w:rFonts w:ascii="Times New Roman" w:hAnsi="Times New Roman" w:cs="Times New Roman"/>
          <w:b/>
          <w:bCs/>
          <w:sz w:val="24"/>
          <w:szCs w:val="24"/>
        </w:rPr>
      </w:pPr>
      <w:r w:rsidRPr="00C35664">
        <w:rPr>
          <w:rFonts w:ascii="Times New Roman" w:hAnsi="Times New Roman" w:cs="Times New Roman"/>
          <w:b/>
          <w:bCs/>
          <w:sz w:val="24"/>
          <w:szCs w:val="24"/>
        </w:rPr>
        <w:t>kavramlarından hangilerine örnek oluşturur?</w:t>
      </w:r>
    </w:p>
    <w:p w:rsidR="00D809E2" w:rsidRDefault="00D809E2" w:rsidP="009F79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Yalnız II           B) I ve </w:t>
      </w:r>
      <w:r w:rsidRPr="00C35664">
        <w:rPr>
          <w:rFonts w:ascii="Times New Roman" w:hAnsi="Times New Roman" w:cs="Times New Roman"/>
          <w:sz w:val="24"/>
          <w:szCs w:val="24"/>
        </w:rPr>
        <w:t xml:space="preserve"> II       </w:t>
      </w:r>
      <w:r>
        <w:rPr>
          <w:rFonts w:ascii="Times New Roman" w:hAnsi="Times New Roman" w:cs="Times New Roman"/>
          <w:sz w:val="24"/>
          <w:szCs w:val="24"/>
        </w:rPr>
        <w:t>C</w:t>
      </w:r>
      <w:r w:rsidRPr="00C35664">
        <w:rPr>
          <w:rFonts w:ascii="Times New Roman" w:hAnsi="Times New Roman" w:cs="Times New Roman"/>
          <w:sz w:val="24"/>
          <w:szCs w:val="24"/>
        </w:rPr>
        <w:t xml:space="preserve">) </w:t>
      </w:r>
      <w:r>
        <w:rPr>
          <w:rFonts w:ascii="Times New Roman" w:hAnsi="Times New Roman" w:cs="Times New Roman"/>
          <w:sz w:val="24"/>
          <w:szCs w:val="24"/>
        </w:rPr>
        <w:t>Yalnız I</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C35664">
        <w:rPr>
          <w:rFonts w:ascii="Times New Roman" w:hAnsi="Times New Roman" w:cs="Times New Roman"/>
          <w:sz w:val="24"/>
          <w:szCs w:val="24"/>
        </w:rPr>
        <w:t>D) II ve III            E) I, II ve III</w:t>
      </w:r>
    </w:p>
    <w:p w:rsidR="00D809E2" w:rsidRPr="00C35664" w:rsidRDefault="00D809E2" w:rsidP="00EC5A94">
      <w:pPr>
        <w:pStyle w:val="NormalWeb"/>
        <w:spacing w:after="240" w:afterAutospacing="0"/>
      </w:pPr>
      <w:r w:rsidRPr="00C35664">
        <w:rPr>
          <w:b/>
          <w:bCs/>
        </w:rPr>
        <w:t>S-1</w:t>
      </w:r>
      <w:r>
        <w:rPr>
          <w:b/>
          <w:bCs/>
        </w:rPr>
        <w:t>2</w:t>
      </w:r>
      <w:r w:rsidRPr="00C35664">
        <w:rPr>
          <w:b/>
          <w:bCs/>
        </w:rPr>
        <w:t>-</w:t>
      </w:r>
      <w:r w:rsidRPr="00C35664">
        <w:rPr>
          <w:b/>
          <w:bCs/>
          <w:i/>
          <w:iCs/>
        </w:rPr>
        <w:t xml:space="preserve"> </w:t>
      </w:r>
      <w:r w:rsidRPr="00C35664">
        <w:rPr>
          <w:b/>
          <w:bCs/>
        </w:rPr>
        <w:t>Belirli</w:t>
      </w:r>
      <w:r w:rsidRPr="00C35664">
        <w:t xml:space="preserve"> bir toplum için geliştirilen bir zeka testinin başka bir toplumun bireylerinin zeka düzeyini ölçmede doğru sonuç vermediği görülmektedir. Bu durumun nedeni aşağıdakilerden hangisidir? </w:t>
      </w:r>
      <w:r w:rsidRPr="00C35664">
        <w:br/>
        <w:t xml:space="preserve">A) Zeka düzeyleri bakımından bireyler arasında farklılıklar olması </w:t>
      </w:r>
      <w:r w:rsidRPr="00C35664">
        <w:br/>
        <w:t xml:space="preserve">B) Zeka testlerinin, geliştirildikleri kültürün özelliklerini yansıtması </w:t>
      </w:r>
      <w:r w:rsidRPr="00C35664">
        <w:br/>
        <w:t xml:space="preserve">C) Zeka testindeki soruların farklı güçlüklerde olabilmesi </w:t>
      </w:r>
      <w:r w:rsidRPr="00C35664">
        <w:br/>
        <w:t xml:space="preserve">D) Zeka testi sonuçlarının uygulayıcı davranışlarından etkilenmesi </w:t>
      </w:r>
      <w:r w:rsidRPr="00C35664">
        <w:br/>
        <w:t xml:space="preserve">E) Zeka testi sonuçlarının bireyin ruhsal durumundan etkilenmesi                                                                                    </w:t>
      </w:r>
      <w:r w:rsidRPr="00C35664">
        <w:rPr>
          <w:b/>
          <w:bCs/>
        </w:rPr>
        <w:t>S-1</w:t>
      </w:r>
      <w:r>
        <w:rPr>
          <w:b/>
          <w:bCs/>
        </w:rPr>
        <w:t>3</w:t>
      </w:r>
      <w:r w:rsidRPr="00C35664">
        <w:rPr>
          <w:b/>
          <w:bCs/>
        </w:rPr>
        <w:t>-</w:t>
      </w:r>
      <w:r w:rsidRPr="00C35664">
        <w:rPr>
          <w:b/>
          <w:bCs/>
          <w:i/>
          <w:iCs/>
        </w:rPr>
        <w:t xml:space="preserve"> </w:t>
      </w:r>
      <w:r w:rsidRPr="00C35664">
        <w:rPr>
          <w:b/>
          <w:bCs/>
        </w:rPr>
        <w:t>Aşağıdakilerden hangisi içgüdüsel davranışlara</w:t>
      </w:r>
      <w:r w:rsidRPr="00C35664">
        <w:t xml:space="preserve"> bir örnektir? </w:t>
      </w:r>
      <w:r w:rsidRPr="00C35664">
        <w:br/>
        <w:t xml:space="preserve">A) Sobadan eli yanan çocuğun, sobadan uzak durması </w:t>
      </w:r>
      <w:r w:rsidRPr="00C35664">
        <w:br/>
        <w:t xml:space="preserve">B) Bir tiryakinin farkına varmadan sigara yakması      </w:t>
      </w:r>
      <w:r>
        <w:t xml:space="preserve">                                                     </w:t>
      </w:r>
      <w:r w:rsidRPr="00C35664">
        <w:t xml:space="preserve">C) Farelerin labirentte yiyeceğe giden yolu deneyerek bulması </w:t>
      </w:r>
      <w:r w:rsidRPr="00C35664">
        <w:br/>
        <w:t xml:space="preserve">D) Köpeğin sahibini görünce sevgi gösterisinde bulunması </w:t>
      </w:r>
      <w:r w:rsidRPr="00C35664">
        <w:br/>
        <w:t xml:space="preserve">E) Bazı kaplumbağaların yumurtlamak için her yıl aynı sahile gitmesi </w:t>
      </w:r>
      <w:r w:rsidRPr="00C35664">
        <w:br/>
        <w:t xml:space="preserve">                                                                                         </w:t>
      </w:r>
      <w:r w:rsidRPr="00C35664">
        <w:rPr>
          <w:b/>
          <w:bCs/>
        </w:rPr>
        <w:t>S-1</w:t>
      </w:r>
      <w:r>
        <w:rPr>
          <w:b/>
          <w:bCs/>
        </w:rPr>
        <w:t>4</w:t>
      </w:r>
      <w:r w:rsidRPr="00C35664">
        <w:rPr>
          <w:b/>
          <w:bCs/>
        </w:rPr>
        <w:t>-</w:t>
      </w:r>
      <w:r w:rsidRPr="00C35664">
        <w:rPr>
          <w:b/>
          <w:bCs/>
          <w:i/>
          <w:iCs/>
        </w:rPr>
        <w:t xml:space="preserve"> </w:t>
      </w:r>
      <w:r w:rsidRPr="00C35664">
        <w:rPr>
          <w:b/>
          <w:bCs/>
        </w:rPr>
        <w:t>Aşağıdakilerden</w:t>
      </w:r>
      <w:r w:rsidRPr="00C35664">
        <w:t xml:space="preserve"> hangisi, uyku sırasında göz . küresinn hızlı hareketinin olduğu REM döneminin özelliklerinden biridir? </w:t>
      </w:r>
      <w:r w:rsidRPr="00C35664">
        <w:br/>
        <w:t xml:space="preserve">A) Gece uykularında görülmeyip, gündüz uykularında görülmesi                                                                      B) Uyku süresinin tamamına yakın kısmını kapsaması </w:t>
      </w:r>
      <w:r w:rsidRPr="00C35664">
        <w:br/>
        <w:t xml:space="preserve">C) Duyuların elektriksel kayıtlarının alınamadığı dönem olması </w:t>
      </w:r>
      <w:r w:rsidRPr="00C35664">
        <w:br/>
        <w:t xml:space="preserve">D) Rüyaların çoğunluğunun görüldüğü dönem olması </w:t>
      </w:r>
      <w:r w:rsidRPr="00C35664">
        <w:br/>
        <w:t xml:space="preserve">E) Nöbet şeklinde gelen bir uyuklama olması </w:t>
      </w:r>
    </w:p>
    <w:p w:rsidR="00D809E2" w:rsidRPr="00C35664" w:rsidRDefault="00D809E2" w:rsidP="00DD6AF1">
      <w:pPr>
        <w:pStyle w:val="NormalWeb"/>
        <w:spacing w:after="360" w:afterAutospacing="0"/>
        <w:ind w:right="-139"/>
      </w:pPr>
      <w:r>
        <w:rPr>
          <w:b/>
          <w:bCs/>
        </w:rPr>
        <w:t>S</w:t>
      </w:r>
      <w:r w:rsidRPr="00C35664">
        <w:rPr>
          <w:b/>
          <w:bCs/>
        </w:rPr>
        <w:t>-1</w:t>
      </w:r>
      <w:r>
        <w:rPr>
          <w:b/>
          <w:bCs/>
        </w:rPr>
        <w:t>5</w:t>
      </w:r>
      <w:r w:rsidRPr="00C35664">
        <w:rPr>
          <w:b/>
          <w:bCs/>
        </w:rPr>
        <w:t>-</w:t>
      </w:r>
      <w:r w:rsidRPr="00C35664">
        <w:rPr>
          <w:b/>
          <w:bCs/>
          <w:i/>
          <w:iCs/>
        </w:rPr>
        <w:t xml:space="preserve"> </w:t>
      </w:r>
      <w:r w:rsidRPr="00C35664">
        <w:rPr>
          <w:b/>
          <w:bCs/>
        </w:rPr>
        <w:t>Salı gününün</w:t>
      </w:r>
      <w:r w:rsidRPr="00C35664">
        <w:t xml:space="preserve"> uğursuz olduğuna inanan bir kişi, Perşembe günü düşmüş ve ayağını burkmuştur. Kendisine   “Salı gününe uğursuz derken, perşembe günü düşüp ayağını burktun.”diyen yakınına; “Salı düşseydim ayağım burkulmakla kalmaz, kırılırdı.” cevabını vermiştir. </w:t>
      </w:r>
      <w:r>
        <w:t xml:space="preserve">  </w:t>
      </w:r>
      <w:r w:rsidRPr="00C35664">
        <w:t xml:space="preserve">Ayağını burkan kişinin bu cevabı  aşağıdakilerden hangisini göstermektedir? </w:t>
      </w:r>
      <w:r w:rsidRPr="00C35664">
        <w:br/>
        <w:t xml:space="preserve">A) Bireyin farklı rollerinin birbiriyle çatışabileceğini </w:t>
      </w:r>
      <w:r w:rsidRPr="00C35664">
        <w:br/>
        <w:t xml:space="preserve">B) Bireysel davranışların normlardan sapabileceğini </w:t>
      </w:r>
      <w:r w:rsidRPr="00C35664">
        <w:br/>
        <w:t xml:space="preserve">C) Bazı yerleşmiş inançların değişmeye dirençli olduğunu </w:t>
      </w:r>
      <w:r w:rsidRPr="00C35664">
        <w:br/>
        <w:t xml:space="preserve">D) Toplumsal rollerin statülere dayalı olduğunu </w:t>
      </w:r>
      <w:r w:rsidRPr="00C35664">
        <w:br/>
        <w:t xml:space="preserve">E) Her türlü davranışın öğrenme yoluyla kazanılabileceğini </w:t>
      </w:r>
      <w:r w:rsidRPr="00C35664">
        <w:br/>
        <w:t xml:space="preserve">                                                                                                   </w:t>
      </w:r>
      <w:r w:rsidRPr="00C35664">
        <w:rPr>
          <w:b/>
          <w:bCs/>
        </w:rPr>
        <w:t>S-1</w:t>
      </w:r>
      <w:r>
        <w:rPr>
          <w:b/>
          <w:bCs/>
        </w:rPr>
        <w:t>6</w:t>
      </w:r>
      <w:r w:rsidRPr="00C35664">
        <w:rPr>
          <w:b/>
          <w:bCs/>
        </w:rPr>
        <w:t>-</w:t>
      </w:r>
      <w:r w:rsidRPr="00C35664">
        <w:rPr>
          <w:b/>
          <w:bCs/>
          <w:i/>
          <w:iCs/>
        </w:rPr>
        <w:t xml:space="preserve"> </w:t>
      </w:r>
      <w:r w:rsidRPr="00C35664">
        <w:rPr>
          <w:b/>
          <w:bCs/>
        </w:rPr>
        <w:t>Genetik kopyalama</w:t>
      </w:r>
      <w:r w:rsidRPr="00C35664">
        <w:t xml:space="preserve"> yoluyla, kopyalanan insanın sadece fiziksel yönden bir benzeri üretilebilir. Birbirinin . kopyası olan bireylerin aynı kişiliğe ve tutumlara  sahip olması düşünülemez. Çünkü, çeşitli yaşlarda,  her iki cinsten tek yumurta ikizleri üzerinde yapılan çalışmalar, ikiz bireyler arasında kişilik, tutumlar, ilgi ve eğilimler bakımından önemli farklar olduğunu göstermiştir. </w:t>
      </w:r>
      <w:r w:rsidRPr="00C35664">
        <w:rPr>
          <w:b/>
          <w:bCs/>
        </w:rPr>
        <w:t>Bu parçada, insan davranışlarında aşağıdakilerden hangisinin etkisi vurgulanmaktadır?</w:t>
      </w:r>
      <w:r w:rsidRPr="00C35664">
        <w:t xml:space="preserve">                                                          A) Kalıtımın      B) Cinsiyetin      C) Yaşın                           D) Zekanın        E) Çevrenin</w:t>
      </w:r>
    </w:p>
    <w:p w:rsidR="00D809E2" w:rsidRPr="00C35664" w:rsidRDefault="00D809E2" w:rsidP="007A7292">
      <w:pPr>
        <w:pStyle w:val="NormalWeb"/>
        <w:spacing w:after="360" w:afterAutospacing="0"/>
        <w:ind w:right="-139"/>
      </w:pPr>
      <w:r w:rsidRPr="00C35664">
        <w:rPr>
          <w:b/>
          <w:bCs/>
        </w:rPr>
        <w:t>S-1</w:t>
      </w:r>
      <w:r>
        <w:rPr>
          <w:b/>
          <w:bCs/>
        </w:rPr>
        <w:t>7</w:t>
      </w:r>
      <w:r w:rsidRPr="00C35664">
        <w:rPr>
          <w:b/>
          <w:bCs/>
        </w:rPr>
        <w:t>-Masaya</w:t>
      </w:r>
      <w:r w:rsidRPr="00C35664">
        <w:t xml:space="preserve"> bakıyorum açmış çiçekler görüyorum. Aynı yerin fotoğrafını çekiyorum. Fotoğrafa baktığımda  ise çiçeklerin dışındaki saksıyı, masa örtüsünü ,saksının dibini kireçli ,örtünün de  düzensiz olduğunu fark ediyorum. Parçada anlatılan  durumda aşağıdakilerden hangisinin rolü </w:t>
      </w:r>
      <w:r w:rsidRPr="00C35664">
        <w:rPr>
          <w:u w:val="single"/>
        </w:rPr>
        <w:t>yoktu</w:t>
      </w:r>
      <w:r w:rsidRPr="00C35664">
        <w:t xml:space="preserve">r.?                                                       A)-Algı alanı            B)-Algıda örgütlenme                           C)-Algı yanılması    D)Şekil-Zemin ilişkisi                        E)-Dikkat </w:t>
      </w:r>
    </w:p>
    <w:p w:rsidR="00D809E2" w:rsidRPr="00C35664" w:rsidRDefault="00D809E2" w:rsidP="007A7292">
      <w:pPr>
        <w:pStyle w:val="NormalWeb"/>
        <w:spacing w:after="360" w:afterAutospacing="0"/>
        <w:ind w:right="-139"/>
      </w:pPr>
      <w:r w:rsidRPr="00C35664">
        <w:rPr>
          <w:b/>
          <w:bCs/>
        </w:rPr>
        <w:t>S-1</w:t>
      </w:r>
      <w:r>
        <w:rPr>
          <w:b/>
          <w:bCs/>
        </w:rPr>
        <w:t>8</w:t>
      </w:r>
      <w:r w:rsidRPr="00C35664">
        <w:rPr>
          <w:b/>
          <w:bCs/>
        </w:rPr>
        <w:t>-Yerin</w:t>
      </w:r>
      <w:r w:rsidRPr="00C35664">
        <w:t xml:space="preserve"> altında giden ulaşım araçlarından yararlanan bireylerden bazıları ,istasyonlardaki yön belirten levhalar olmasa ,nereye gideceklerini  bilemeyeceklerini söylemektedirler .---Otoyolda yada geniş  bir ovada ki düz  bir yolda araba  kullanan bazı sürücüler  ,hızlarını  kestiremediklerinden  yakınmaktadırlar .     Kişilerin bu örneklerde karşılaştıkları sorunlar ,aşağıdakilerden hangisiyle  en iyi açıklanabilir.?                                                                     A)-Hafıza zayıflığı    B)-Zeka düzeyinde farklılık           </w:t>
      </w:r>
      <w:r>
        <w:t xml:space="preserve">        </w:t>
      </w:r>
      <w:r w:rsidRPr="00C35664">
        <w:t xml:space="preserve">  C)-Olumsuz alışkanlık  </w:t>
      </w:r>
      <w:r>
        <w:t xml:space="preserve">                </w:t>
      </w:r>
      <w:r w:rsidRPr="00C35664">
        <w:t xml:space="preserve">D)-Algılamada ipucu eksikliği   E)-Aşırı güdülenme </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b/>
          <w:bCs/>
          <w:sz w:val="24"/>
          <w:szCs w:val="24"/>
        </w:rPr>
        <w:t>S-</w:t>
      </w:r>
      <w:r>
        <w:rPr>
          <w:rFonts w:ascii="Times New Roman" w:hAnsi="Times New Roman" w:cs="Times New Roman"/>
          <w:b/>
          <w:bCs/>
          <w:sz w:val="24"/>
          <w:szCs w:val="24"/>
        </w:rPr>
        <w:t>19</w:t>
      </w:r>
      <w:r w:rsidRPr="00C35664">
        <w:rPr>
          <w:rFonts w:ascii="Times New Roman" w:hAnsi="Times New Roman" w:cs="Times New Roman"/>
          <w:b/>
          <w:bCs/>
          <w:sz w:val="24"/>
          <w:szCs w:val="24"/>
        </w:rPr>
        <w:t>- İki arkadaş</w:t>
      </w:r>
      <w:r w:rsidRPr="00C35664">
        <w:rPr>
          <w:rFonts w:ascii="Times New Roman" w:hAnsi="Times New Roman" w:cs="Times New Roman"/>
          <w:sz w:val="24"/>
          <w:szCs w:val="24"/>
        </w:rPr>
        <w:t xml:space="preserve"> bir kentin kalabalık kaldırımlarında yürüyormuş. Ansızın bir tanesi olduğu yerde durup yanındakine,</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“Duyuyor musun? Bir ağustos böceği ötüyor.”</w:t>
      </w:r>
      <w:r>
        <w:rPr>
          <w:rFonts w:ascii="Times New Roman" w:hAnsi="Times New Roman" w:cs="Times New Roman"/>
          <w:sz w:val="24"/>
          <w:szCs w:val="24"/>
        </w:rPr>
        <w:t xml:space="preserve">    </w:t>
      </w:r>
      <w:r w:rsidRPr="00C35664">
        <w:rPr>
          <w:rFonts w:ascii="Times New Roman" w:hAnsi="Times New Roman" w:cs="Times New Roman"/>
          <w:sz w:val="24"/>
          <w:szCs w:val="24"/>
        </w:rPr>
        <w:t>demiş. Arkadaşı şaşkın, dikkatle çevreyi dinlemiş.</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“Ben duymuyorum; ama bu gürültülü trafikte zaten   nasıl duyulabilir, imkânsız değil mi?” diye sormuş.   Ağustos böceğini duyan, “Ben bir zooloğum, nasıl   duymam!” yanıtını vermiş.</w:t>
      </w:r>
    </w:p>
    <w:p w:rsidR="00D809E2" w:rsidRPr="00C35664" w:rsidRDefault="00D809E2" w:rsidP="00924091">
      <w:pPr>
        <w:autoSpaceDE w:val="0"/>
        <w:autoSpaceDN w:val="0"/>
        <w:adjustRightInd w:val="0"/>
        <w:spacing w:after="0" w:line="240" w:lineRule="auto"/>
        <w:rPr>
          <w:rFonts w:ascii="Times New Roman" w:hAnsi="Times New Roman" w:cs="Times New Roman"/>
          <w:b/>
          <w:bCs/>
          <w:sz w:val="24"/>
          <w:szCs w:val="24"/>
        </w:rPr>
      </w:pPr>
      <w:r w:rsidRPr="00C35664">
        <w:rPr>
          <w:rFonts w:ascii="Times New Roman" w:hAnsi="Times New Roman" w:cs="Times New Roman"/>
          <w:b/>
          <w:bCs/>
          <w:sz w:val="24"/>
          <w:szCs w:val="24"/>
        </w:rPr>
        <w:t>Bu parçada anlatılanlar, aşağıdakilerden hangisinin  algı üzerindeki etkisine örnektir?</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A) İlgilerin                    B) Gereksinimlerin</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C) Uyarıcı şiddetinin     D) Algı yanılmasının                        E) Uyarıcının tekrarlanmasının</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b/>
          <w:bCs/>
          <w:sz w:val="24"/>
          <w:szCs w:val="24"/>
        </w:rPr>
        <w:t>S-2</w:t>
      </w:r>
      <w:r>
        <w:rPr>
          <w:rFonts w:ascii="Times New Roman" w:hAnsi="Times New Roman" w:cs="Times New Roman"/>
          <w:b/>
          <w:bCs/>
          <w:sz w:val="24"/>
          <w:szCs w:val="24"/>
        </w:rPr>
        <w:t>0</w:t>
      </w:r>
      <w:r w:rsidRPr="00C35664">
        <w:rPr>
          <w:rFonts w:ascii="Times New Roman" w:hAnsi="Times New Roman" w:cs="Times New Roman"/>
          <w:b/>
          <w:bCs/>
          <w:sz w:val="24"/>
          <w:szCs w:val="24"/>
        </w:rPr>
        <w:t>-Her gece</w:t>
      </w:r>
      <w:r w:rsidRPr="00C35664">
        <w:rPr>
          <w:rFonts w:ascii="Times New Roman" w:hAnsi="Times New Roman" w:cs="Times New Roman"/>
          <w:sz w:val="24"/>
          <w:szCs w:val="24"/>
        </w:rPr>
        <w:t xml:space="preserve"> müzik dinleyerek uyuyan  bir öğrenci ,gündüzleri ne zaman  müzik dinleyecek olsa uykusunun geldiğini fark etmiştir. Bu durum öğrenme ile ilgili aşağıdaki kavramlardan  hangisiyle açıklanabilir.?</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A)-</w:t>
      </w:r>
      <w:r>
        <w:rPr>
          <w:rFonts w:ascii="Times New Roman" w:hAnsi="Times New Roman" w:cs="Times New Roman"/>
          <w:sz w:val="24"/>
          <w:szCs w:val="24"/>
        </w:rPr>
        <w:t xml:space="preserve">Deneme yanılma </w:t>
      </w:r>
      <w:r w:rsidRPr="00C35664">
        <w:rPr>
          <w:rFonts w:ascii="Times New Roman" w:hAnsi="Times New Roman" w:cs="Times New Roman"/>
          <w:sz w:val="24"/>
          <w:szCs w:val="24"/>
        </w:rPr>
        <w:t xml:space="preserve"> öğrenmesi                                           B)-Gizil öğrenme     C)-Model  alma                                  D)-</w:t>
      </w:r>
      <w:r>
        <w:rPr>
          <w:rFonts w:ascii="Times New Roman" w:hAnsi="Times New Roman" w:cs="Times New Roman"/>
          <w:sz w:val="24"/>
          <w:szCs w:val="24"/>
        </w:rPr>
        <w:t xml:space="preserve">Klasik koşullanma </w:t>
      </w:r>
      <w:r w:rsidRPr="00C35664">
        <w:rPr>
          <w:rFonts w:ascii="Times New Roman" w:hAnsi="Times New Roman" w:cs="Times New Roman"/>
          <w:sz w:val="24"/>
          <w:szCs w:val="24"/>
        </w:rPr>
        <w:t xml:space="preserve"> öğrenmesi   </w:t>
      </w:r>
      <w:r>
        <w:rPr>
          <w:rFonts w:ascii="Times New Roman" w:hAnsi="Times New Roman" w:cs="Times New Roman"/>
          <w:sz w:val="24"/>
          <w:szCs w:val="24"/>
        </w:rPr>
        <w:t xml:space="preserve">                                </w:t>
      </w:r>
      <w:r w:rsidRPr="00C35664">
        <w:rPr>
          <w:rFonts w:ascii="Times New Roman" w:hAnsi="Times New Roman" w:cs="Times New Roman"/>
          <w:sz w:val="24"/>
          <w:szCs w:val="24"/>
        </w:rPr>
        <w:t xml:space="preserve">E)-Psikomotor öğrenme </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b/>
          <w:bCs/>
          <w:sz w:val="24"/>
          <w:szCs w:val="24"/>
        </w:rPr>
        <w:t>S-2</w:t>
      </w:r>
      <w:r>
        <w:rPr>
          <w:rFonts w:ascii="Times New Roman" w:hAnsi="Times New Roman" w:cs="Times New Roman"/>
          <w:b/>
          <w:bCs/>
          <w:sz w:val="24"/>
          <w:szCs w:val="24"/>
        </w:rPr>
        <w:t>1</w:t>
      </w:r>
      <w:r w:rsidRPr="00C35664">
        <w:rPr>
          <w:rFonts w:ascii="Times New Roman" w:hAnsi="Times New Roman" w:cs="Times New Roman"/>
          <w:b/>
          <w:bCs/>
          <w:sz w:val="24"/>
          <w:szCs w:val="24"/>
        </w:rPr>
        <w:t>-Bir dükkanda</w:t>
      </w:r>
      <w:r w:rsidRPr="00C35664">
        <w:rPr>
          <w:rFonts w:ascii="Times New Roman" w:hAnsi="Times New Roman" w:cs="Times New Roman"/>
          <w:sz w:val="24"/>
          <w:szCs w:val="24"/>
        </w:rPr>
        <w:t xml:space="preserve"> alışveriş yaparken bir genç kız yanıma gelerek  elindeki bardakları göstererek “anne bunları alıyorum iyi mi ?” dedi Yüzüme bakınca  da  “pardon sizi şapkanızdan  dolayı sizi anne sandım.” diyerek uzaklaştı.</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Bu genç kızın içine düştüğü yanılgı  aşağıdakilerden hangisine bağlı olarak ortaya  çıkmaktadır.?</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 xml:space="preserve">A)-Gözleyerek öğrenme  </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B)Olumsuz aktarım(negatif transfer)</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 xml:space="preserve">C)-Sezgisel öğrenme </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 xml:space="preserve">D)-Koşullanma sönmesi </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 xml:space="preserve">E)Uyarıcı genellemesi </w:t>
      </w:r>
    </w:p>
    <w:p w:rsidR="00D809E2" w:rsidRPr="00C35664" w:rsidRDefault="00D809E2" w:rsidP="00924091">
      <w:pPr>
        <w:autoSpaceDE w:val="0"/>
        <w:autoSpaceDN w:val="0"/>
        <w:adjustRightInd w:val="0"/>
        <w:spacing w:after="0" w:line="240" w:lineRule="auto"/>
        <w:rPr>
          <w:rFonts w:ascii="Times New Roman" w:hAnsi="Times New Roman" w:cs="Times New Roman"/>
          <w:sz w:val="24"/>
          <w:szCs w:val="24"/>
        </w:rPr>
      </w:pPr>
    </w:p>
    <w:p w:rsidR="00D809E2" w:rsidRPr="00C35664" w:rsidRDefault="00D809E2" w:rsidP="00046C3E">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b/>
          <w:bCs/>
          <w:sz w:val="24"/>
          <w:szCs w:val="24"/>
        </w:rPr>
        <w:t>S-2</w:t>
      </w:r>
      <w:r>
        <w:rPr>
          <w:rFonts w:ascii="Times New Roman" w:hAnsi="Times New Roman" w:cs="Times New Roman"/>
          <w:b/>
          <w:bCs/>
          <w:sz w:val="24"/>
          <w:szCs w:val="24"/>
        </w:rPr>
        <w:t>2</w:t>
      </w:r>
      <w:r w:rsidRPr="00C35664">
        <w:rPr>
          <w:rFonts w:ascii="Times New Roman" w:hAnsi="Times New Roman" w:cs="Times New Roman"/>
          <w:b/>
          <w:bCs/>
          <w:sz w:val="24"/>
          <w:szCs w:val="24"/>
        </w:rPr>
        <w:t>- Bir koşucunun</w:t>
      </w:r>
      <w:r w:rsidRPr="00C35664">
        <w:rPr>
          <w:rFonts w:ascii="Times New Roman" w:hAnsi="Times New Roman" w:cs="Times New Roman"/>
          <w:sz w:val="24"/>
          <w:szCs w:val="24"/>
        </w:rPr>
        <w:t>, antrenman sahasına giren köpekten  kaçarken 100 metreyi 10 saniyede koştuğu, antrenörü  tarafından kaydedilmiştir. Ama bu koşucu daha önce  katıldığı yarışmalarda aynı mesafeyi hiçbir zaman 12 saniyenin altında koşamamıştır.</w:t>
      </w:r>
    </w:p>
    <w:p w:rsidR="00D809E2" w:rsidRPr="00C35664" w:rsidRDefault="00D809E2" w:rsidP="00046C3E">
      <w:pPr>
        <w:autoSpaceDE w:val="0"/>
        <w:autoSpaceDN w:val="0"/>
        <w:adjustRightInd w:val="0"/>
        <w:spacing w:after="0" w:line="240" w:lineRule="auto"/>
        <w:rPr>
          <w:rFonts w:ascii="Times New Roman" w:hAnsi="Times New Roman" w:cs="Times New Roman"/>
          <w:b/>
          <w:bCs/>
          <w:sz w:val="24"/>
          <w:szCs w:val="24"/>
        </w:rPr>
      </w:pPr>
      <w:r w:rsidRPr="00C35664">
        <w:rPr>
          <w:rFonts w:ascii="Times New Roman" w:hAnsi="Times New Roman" w:cs="Times New Roman"/>
          <w:b/>
          <w:bCs/>
          <w:sz w:val="24"/>
          <w:szCs w:val="24"/>
        </w:rPr>
        <w:t>Koşucunun 100 metreyi 10 saniyede koşması,</w:t>
      </w:r>
      <w:r>
        <w:rPr>
          <w:rFonts w:ascii="Times New Roman" w:hAnsi="Times New Roman" w:cs="Times New Roman"/>
          <w:b/>
          <w:bCs/>
          <w:sz w:val="24"/>
          <w:szCs w:val="24"/>
        </w:rPr>
        <w:t xml:space="preserve"> </w:t>
      </w:r>
      <w:r w:rsidRPr="00C35664">
        <w:rPr>
          <w:rFonts w:ascii="Times New Roman" w:hAnsi="Times New Roman" w:cs="Times New Roman"/>
          <w:b/>
          <w:bCs/>
          <w:sz w:val="24"/>
          <w:szCs w:val="24"/>
        </w:rPr>
        <w:t>aşağıdakilerden hangisiyle açıklanabilir?</w:t>
      </w:r>
    </w:p>
    <w:p w:rsidR="00D809E2" w:rsidRPr="00C35664" w:rsidRDefault="00D809E2" w:rsidP="00046C3E">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A) Alışkanlıkların terk edilmesi zordur.</w:t>
      </w:r>
    </w:p>
    <w:p w:rsidR="00D809E2" w:rsidRPr="00C35664" w:rsidRDefault="00D809E2" w:rsidP="00046C3E">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B) Bazı stresler başarıyı engeller.</w:t>
      </w:r>
    </w:p>
    <w:p w:rsidR="00D809E2" w:rsidRPr="00C35664" w:rsidRDefault="00D809E2" w:rsidP="00046C3E">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C) Herkesin koşucu olma potansiyeli vardır.</w:t>
      </w:r>
    </w:p>
    <w:p w:rsidR="00D809E2" w:rsidRPr="00C35664" w:rsidRDefault="00D809E2" w:rsidP="00046C3E">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D) Öğrenilmiş çaresizlik hedeften uzaklaştırır.</w:t>
      </w:r>
    </w:p>
    <w:p w:rsidR="00D809E2" w:rsidRPr="00C35664" w:rsidRDefault="00D809E2" w:rsidP="00046C3E">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E) Güçlü motivler enerjiyi artırır</w:t>
      </w:r>
    </w:p>
    <w:p w:rsidR="00D809E2" w:rsidRPr="00C35664" w:rsidRDefault="00D809E2" w:rsidP="00EC5A94">
      <w:pPr>
        <w:pStyle w:val="NormalWeb"/>
        <w:spacing w:after="240" w:afterAutospacing="0"/>
      </w:pPr>
      <w:r w:rsidRPr="00C35664">
        <w:rPr>
          <w:b/>
          <w:bCs/>
        </w:rPr>
        <w:t>S-2</w:t>
      </w:r>
      <w:r>
        <w:rPr>
          <w:b/>
          <w:bCs/>
        </w:rPr>
        <w:t>3</w:t>
      </w:r>
      <w:r w:rsidRPr="00C35664">
        <w:rPr>
          <w:b/>
          <w:bCs/>
        </w:rPr>
        <w:t xml:space="preserve">-  I.Bir esnafın  insanları müşteri olarak algılaması                                                                  </w:t>
      </w:r>
      <w:r w:rsidRPr="00C35664">
        <w:t xml:space="preserve">II.Bir avukatın  insanları müvekkil olarak algılaması III.Bir öğretmenin  çocukları öğrenci olarak algılaması                                                                Yukarıdaki örnekler aşağıdakilerden  hangisinin algılamada etkili olduğunun göstergesidir.?               </w:t>
      </w:r>
      <w:r>
        <w:t xml:space="preserve">                                   </w:t>
      </w:r>
      <w:r w:rsidRPr="00C35664">
        <w:t xml:space="preserve">     A)-Zihinsel tutumun   </w:t>
      </w:r>
      <w:r>
        <w:t xml:space="preserve"> </w:t>
      </w:r>
      <w:r w:rsidRPr="00C35664">
        <w:t xml:space="preserve">B)Mesleki özelliklerin     C)-Deneyimlerin          D)-Dış uyarıcıların                     E)-İç uyarıcıların  </w:t>
      </w:r>
    </w:p>
    <w:p w:rsidR="00D809E2" w:rsidRPr="00C35664" w:rsidRDefault="00D809E2" w:rsidP="00EC5A94">
      <w:pPr>
        <w:pStyle w:val="NormalWeb"/>
        <w:spacing w:after="240" w:afterAutospacing="0"/>
      </w:pPr>
      <w:r w:rsidRPr="00C35664">
        <w:rPr>
          <w:b/>
          <w:bCs/>
        </w:rPr>
        <w:t>S-2</w:t>
      </w:r>
      <w:r>
        <w:rPr>
          <w:b/>
          <w:bCs/>
        </w:rPr>
        <w:t>4</w:t>
      </w:r>
      <w:r w:rsidRPr="00C35664">
        <w:rPr>
          <w:b/>
          <w:bCs/>
        </w:rPr>
        <w:t>-Mühendislik</w:t>
      </w:r>
      <w:r w:rsidRPr="00C35664">
        <w:t xml:space="preserve"> ,teknisyenlik ,tamircilik gibi meslekler  aşağıdaki  zeka türlerinden  hangisinin daha çok  kullanılmasını gerektirir.?                      </w:t>
      </w:r>
      <w:r>
        <w:t xml:space="preserve">                              </w:t>
      </w:r>
      <w:r w:rsidRPr="00C35664">
        <w:t xml:space="preserve">A)Mekanik zeka       B)-Sosyal   zeka                     C)Bedensel zeka       D)Çoklu zeka      E)Soyut zeka   </w:t>
      </w:r>
    </w:p>
    <w:p w:rsidR="00D809E2" w:rsidRPr="00C35664" w:rsidRDefault="00D809E2" w:rsidP="00EC5A94">
      <w:pPr>
        <w:pStyle w:val="NormalWeb"/>
        <w:spacing w:after="240" w:afterAutospacing="0"/>
      </w:pPr>
      <w:r w:rsidRPr="00C35664">
        <w:rPr>
          <w:b/>
          <w:bCs/>
        </w:rPr>
        <w:t>S-2</w:t>
      </w:r>
      <w:r>
        <w:rPr>
          <w:b/>
          <w:bCs/>
        </w:rPr>
        <w:t>5</w:t>
      </w:r>
      <w:r w:rsidRPr="00C35664">
        <w:rPr>
          <w:b/>
          <w:bCs/>
        </w:rPr>
        <w:t>-Aşağıdakilerden</w:t>
      </w:r>
      <w:r w:rsidRPr="00C35664">
        <w:t xml:space="preserve"> hangisi  zeka bölümünü  bilmenin faydalarından biri  </w:t>
      </w:r>
      <w:r w:rsidRPr="00C35664">
        <w:rPr>
          <w:b/>
          <w:bCs/>
          <w:u w:val="single"/>
        </w:rPr>
        <w:t xml:space="preserve">değildir..?                                             </w:t>
      </w:r>
      <w:r>
        <w:rPr>
          <w:b/>
          <w:bCs/>
          <w:u w:val="single"/>
        </w:rPr>
        <w:t xml:space="preserve">               </w:t>
      </w:r>
      <w:r w:rsidRPr="00C35664">
        <w:t xml:space="preserve">A)-Meslek seçiminde uygun yönlendirmeler yapmak </w:t>
      </w:r>
      <w:r w:rsidRPr="00C35664">
        <w:rPr>
          <w:b/>
          <w:bCs/>
          <w:u w:val="single"/>
        </w:rPr>
        <w:t xml:space="preserve">                                                                        </w:t>
      </w:r>
      <w:r w:rsidRPr="00C35664">
        <w:t xml:space="preserve">B)-Özel eğitime muhtaç çocukları belirlemek              C)Üstün zekaya sahip bireyleri  uygun eğitim imkanlarını sağlamak </w:t>
      </w:r>
      <w:r w:rsidRPr="00C35664">
        <w:rPr>
          <w:b/>
          <w:bCs/>
          <w:u w:val="single"/>
        </w:rPr>
        <w:t xml:space="preserve">                                                  </w:t>
      </w:r>
      <w:r w:rsidRPr="00C35664">
        <w:t xml:space="preserve">D)-Bireylerin güçlü yönlerini belirleyerek  gelişimlerini yardımcı olmak </w:t>
      </w:r>
      <w:r w:rsidRPr="00C35664">
        <w:rPr>
          <w:b/>
          <w:bCs/>
          <w:u w:val="single"/>
        </w:rPr>
        <w:t xml:space="preserve">                                        </w:t>
      </w:r>
      <w:r w:rsidRPr="00C35664">
        <w:t xml:space="preserve">E)-İnsanların nasıl davranması gerektiğini belirlemek </w:t>
      </w:r>
    </w:p>
    <w:p w:rsidR="00D809E2" w:rsidRPr="00C35664" w:rsidRDefault="00D809E2" w:rsidP="00EC5A94">
      <w:pPr>
        <w:pStyle w:val="NormalWeb"/>
        <w:spacing w:after="240" w:afterAutospacing="0"/>
      </w:pPr>
      <w:r w:rsidRPr="00C35664">
        <w:rPr>
          <w:b/>
          <w:bCs/>
        </w:rPr>
        <w:t>S-2</w:t>
      </w:r>
      <w:r>
        <w:rPr>
          <w:b/>
          <w:bCs/>
        </w:rPr>
        <w:t>6</w:t>
      </w:r>
      <w:r w:rsidRPr="00C35664">
        <w:rPr>
          <w:b/>
          <w:bCs/>
        </w:rPr>
        <w:t>-Kişilik</w:t>
      </w:r>
      <w:r w:rsidRPr="00C35664">
        <w:t xml:space="preserve">  id ,ego ,süperego  arasındaki etkileşimlerle ortaya çıkan süreçtir.</w:t>
      </w:r>
      <w:r w:rsidRPr="00C35664">
        <w:tab/>
        <w:t xml:space="preserve"> Şeklindeki kişilik tanımı aşağıdaki kuramlardan hangisine aittir.?                                                                            A)-Davranışçılık     )-Biyolojik yaklaşım C)Psikodinamik yaklaşım </w:t>
      </w:r>
      <w:r>
        <w:t xml:space="preserve">                                    </w:t>
      </w:r>
      <w:r w:rsidRPr="00C35664">
        <w:t xml:space="preserve">D)-Bütünsel </w:t>
      </w:r>
      <w:r>
        <w:t xml:space="preserve">yaklaşım                                             </w:t>
      </w:r>
      <w:r w:rsidRPr="00C35664">
        <w:t xml:space="preserve">   E)-Humanistik yaklaşım </w:t>
      </w:r>
    </w:p>
    <w:p w:rsidR="00D809E2" w:rsidRPr="00C35664" w:rsidRDefault="00D809E2" w:rsidP="009F7993">
      <w:pPr>
        <w:pStyle w:val="NormalWeb"/>
        <w:spacing w:after="240" w:afterAutospacing="0"/>
      </w:pPr>
      <w:r w:rsidRPr="00C35664">
        <w:rPr>
          <w:b/>
          <w:bCs/>
        </w:rPr>
        <w:t>S-2</w:t>
      </w:r>
      <w:r>
        <w:rPr>
          <w:b/>
          <w:bCs/>
        </w:rPr>
        <w:t>7</w:t>
      </w:r>
      <w:r w:rsidRPr="00C35664">
        <w:rPr>
          <w:b/>
          <w:bCs/>
        </w:rPr>
        <w:t>-Orta yaşlı</w:t>
      </w:r>
      <w:r w:rsidRPr="00C35664">
        <w:t xml:space="preserve"> bir kişi ,yer ayırtmak için aradığı  tiyatronun telefon numarasını  aradıktan sonra  hemen unutmuş ,tiyatroda   karşılaştığı  ilkokul arkadaşının  ismini güçlükle  de olsa hatırlayabilmiştir.                                                        </w:t>
      </w:r>
      <w:r w:rsidRPr="00C35664">
        <w:rPr>
          <w:b/>
          <w:bCs/>
        </w:rPr>
        <w:t xml:space="preserve">Bu durumun nedenini aşağıdakilerden  hangisi </w:t>
      </w:r>
      <w:r w:rsidRPr="00C35664">
        <w:rPr>
          <w:b/>
          <w:bCs/>
          <w:u w:val="single"/>
        </w:rPr>
        <w:t>en iyi açıklar</w:t>
      </w:r>
      <w:r w:rsidRPr="00C35664">
        <w:rPr>
          <w:b/>
          <w:bCs/>
        </w:rPr>
        <w:t xml:space="preserve"> .?</w:t>
      </w:r>
      <w:r w:rsidRPr="00C35664">
        <w:t xml:space="preserve">                                                               </w:t>
      </w:r>
      <w:r w:rsidRPr="00C35664">
        <w:rPr>
          <w:b/>
          <w:bCs/>
        </w:rPr>
        <w:t>A)-</w:t>
      </w:r>
      <w:r w:rsidRPr="00C35664">
        <w:t xml:space="preserve">İlk bilginin uzun süreli belleğe ,ikinci bilginin  kısa süreli belleğe kaydedilmiş olması                                         </w:t>
      </w:r>
      <w:r>
        <w:t xml:space="preserve">                            </w:t>
      </w:r>
      <w:r w:rsidRPr="00C35664">
        <w:t xml:space="preserve">  B)-Bireyin aslında tiyatronun yerini hatırlamaması </w:t>
      </w:r>
      <w:r>
        <w:t xml:space="preserve">                                                 </w:t>
      </w:r>
      <w:r w:rsidRPr="00C35664">
        <w:t xml:space="preserve">C)İlk bilginin kısa süreli  belleğe ikinci bilginin uzun süreli belleğe kaydedilmiş  olması                                                                                D)-İlk bilginin zor ikinci bilginin kolay olması   E)İkinci bilginin  ilk bilgiyi unutturması </w:t>
      </w:r>
    </w:p>
    <w:p w:rsidR="00D809E2" w:rsidRPr="00C35664" w:rsidRDefault="00D809E2" w:rsidP="009F7993">
      <w:pPr>
        <w:pStyle w:val="NormalWeb"/>
        <w:spacing w:after="240" w:afterAutospacing="0"/>
      </w:pPr>
      <w:r>
        <w:rPr>
          <w:b/>
          <w:bCs/>
        </w:rPr>
        <w:t>S-28</w:t>
      </w:r>
      <w:r w:rsidRPr="00C35664">
        <w:rPr>
          <w:b/>
          <w:bCs/>
        </w:rPr>
        <w:t>-Sıgmund Freud ,Lenarda da Vıncı’nın ,”İsa,Meryem</w:t>
      </w:r>
      <w:r w:rsidRPr="00C35664">
        <w:t xml:space="preserve"> Aziz Anna “ tablosu hakkında şunalrı söylemiştir.Leonarda da Vincinin çocukluğu  bu resimle  büyük benzerlik gösterir. Onun da iki annesi olmuştur;Üç yaşındayken koparılıp alındığı   öz annesi Caterina  ve babasının daha sonra  evlendiği genç eşi Alberia .Çocukluğuyla ilgili bu özelliği  göz önüne alınınca  ona bu resmi yaptıran  etkenlerde  anlaşılıyor.”                                                                 </w:t>
      </w:r>
      <w:r>
        <w:rPr>
          <w:b/>
          <w:bCs/>
        </w:rPr>
        <w:t>Freu</w:t>
      </w:r>
      <w:r w:rsidRPr="00C35664">
        <w:rPr>
          <w:b/>
          <w:bCs/>
        </w:rPr>
        <w:t>’un bu resimle ilgili açıklaması , aşağıdaki  görüşlerden hangisine örnek oluşturur.?</w:t>
      </w:r>
      <w:r w:rsidRPr="00C35664">
        <w:t xml:space="preserve">                                                                 A)Kişiliğin yapısının dinamik olduğu                                   B)-Kişiliğin temellerinin çocuklukta atıldığı                  C)Ben’in (ego)”üst ben (süperego) ile “alt ben “ (libido) arasında denge sağladığı                                             D)-Üst  ben’in (süperego) “alt ben  ‘i (libido-id) denetlediği                                                                           E)Bilinçaltı  alanının ,bilinç   alanından geniş olduğu</w:t>
      </w:r>
    </w:p>
    <w:p w:rsidR="00D809E2" w:rsidRPr="00C35664" w:rsidRDefault="00D809E2" w:rsidP="009F7993">
      <w:pPr>
        <w:pStyle w:val="NormalWeb"/>
        <w:spacing w:after="240" w:afterAutospacing="0"/>
      </w:pPr>
      <w:r w:rsidRPr="00C35664">
        <w:rPr>
          <w:b/>
          <w:bCs/>
        </w:rPr>
        <w:t>S-</w:t>
      </w:r>
      <w:r>
        <w:rPr>
          <w:b/>
          <w:bCs/>
        </w:rPr>
        <w:t>29</w:t>
      </w:r>
      <w:r w:rsidRPr="00C35664">
        <w:rPr>
          <w:b/>
          <w:bCs/>
        </w:rPr>
        <w:t>-I.Kuşların</w:t>
      </w:r>
      <w:r w:rsidRPr="00C35664">
        <w:t xml:space="preserve"> yuvalarına   yiyecek taşıması II.Bireyin müziği sevdiği için gitar çalması  III.Ayıların kış uykusuna yatması                                </w:t>
      </w:r>
      <w:r w:rsidRPr="00C35664">
        <w:rPr>
          <w:b/>
          <w:bCs/>
        </w:rPr>
        <w:t>Yukarıda verilen davranış  örnekleri , aşağıdaki  seçeneklerden   hangisinde doğru</w:t>
      </w:r>
      <w:r w:rsidRPr="00C35664">
        <w:t xml:space="preserve"> olarak sıralanmıştır.?                                                                      A)-Refleks-Motivasyon –İçgüdü                                           B)-İçgüdü-Motivasyon-İçgüdü                                           C)-Öğrenme-İçgüdü-Motivasyon                                             D)-Motivasyon –Öğrenme –İçgüdü                                          E)-Öğrenme-Refleks-İçgüdü</w:t>
      </w:r>
    </w:p>
    <w:p w:rsidR="00D809E2" w:rsidRPr="00C35664" w:rsidRDefault="00D809E2" w:rsidP="009F7993">
      <w:pPr>
        <w:pStyle w:val="NormalWeb"/>
        <w:spacing w:after="240" w:afterAutospacing="0"/>
      </w:pPr>
      <w:r w:rsidRPr="00C35664">
        <w:rPr>
          <w:b/>
          <w:bCs/>
        </w:rPr>
        <w:t>S-30 –Aşağıda tanımları verilen kavramları</w:t>
      </w:r>
      <w:r w:rsidRPr="00C35664">
        <w:t xml:space="preserve"> boşluğa yazınız.?                                                                               A)- Uyku ilacı yapımında  kullanılan  kimyasal maddeler ve bitkisel otlara …………………                       </w:t>
      </w:r>
      <w:r>
        <w:t xml:space="preserve">                        </w:t>
      </w:r>
      <w:r w:rsidRPr="00C35664">
        <w:t xml:space="preserve">  B)-</w:t>
      </w:r>
      <w:r w:rsidRPr="00C35664">
        <w:rPr>
          <w:i/>
          <w:iCs/>
        </w:rPr>
        <w:t xml:space="preserve"> </w:t>
      </w:r>
      <w:r w:rsidRPr="00C35664">
        <w:t>Beden üzerinde ruhsal denetim sağlayarak gerginlik  ve kaygıdan kurtulmayı sağlayan  uygulamaya……………………                                          C)-Rüyanın yoğunlaştığı, bilincin bulanıklaştığı  görme ,işitme de sanrının olduğu bilinç aşamasına ……………………………..                                                            D)-</w:t>
      </w:r>
      <w:r w:rsidRPr="00C35664">
        <w:rPr>
          <w:i/>
          <w:iCs/>
        </w:rPr>
        <w:t xml:space="preserve"> </w:t>
      </w:r>
      <w:r w:rsidRPr="00C35664">
        <w:t xml:space="preserve">A,E gibi sesli harfleri ve n,p,b  gibi sessiz harfleri çıkarıldığı dil gelişim aşamasına ………..   </w:t>
      </w:r>
      <w:r>
        <w:t xml:space="preserve">                                                               </w:t>
      </w:r>
      <w:r w:rsidRPr="00C35664">
        <w:t>E)-</w:t>
      </w:r>
      <w:r w:rsidRPr="00C35664">
        <w:rPr>
          <w:i/>
          <w:iCs/>
        </w:rPr>
        <w:t xml:space="preserve"> </w:t>
      </w:r>
      <w:r w:rsidRPr="00C35664">
        <w:t>Organizmanın  enerjisini bir noktadan bir başka noktaya odaklaştırması yönlendirmesine…………………….</w:t>
      </w:r>
    </w:p>
    <w:p w:rsidR="00D809E2" w:rsidRPr="00C35664" w:rsidRDefault="00D809E2" w:rsidP="001D4A77">
      <w:pPr>
        <w:tabs>
          <w:tab w:val="left" w:pos="960"/>
        </w:tabs>
        <w:rPr>
          <w:rFonts w:ascii="Times New Roman" w:hAnsi="Times New Roman" w:cs="Times New Roman"/>
          <w:sz w:val="24"/>
          <w:szCs w:val="24"/>
          <w:lang w:eastAsia="tr-TR"/>
        </w:rPr>
      </w:pPr>
      <w:r w:rsidRPr="00C35664">
        <w:rPr>
          <w:rFonts w:ascii="Times New Roman" w:hAnsi="Times New Roman" w:cs="Times New Roman"/>
          <w:sz w:val="24"/>
          <w:szCs w:val="24"/>
        </w:rPr>
        <w:t xml:space="preserve">31-Zeka bölümü </w:t>
      </w:r>
      <w:r w:rsidRPr="00C35664">
        <w:rPr>
          <w:rFonts w:ascii="Times New Roman" w:hAnsi="Times New Roman" w:cs="Times New Roman"/>
          <w:sz w:val="24"/>
          <w:szCs w:val="24"/>
          <w:lang w:eastAsia="tr-TR"/>
        </w:rPr>
        <w:t xml:space="preserve">25-49 arasında olan  eğitilebilir geri zekalılardır.Sorumluluk duygusu gelişmemiş  hırçın kavgacı  unutkandır.Basit beden işlerini yaparlar.Giyinemeyen geri zekalılık hangisidir.?        A)Moron   </w:t>
      </w:r>
      <w:r>
        <w:rPr>
          <w:rFonts w:ascii="Times New Roman" w:hAnsi="Times New Roman" w:cs="Times New Roman"/>
          <w:sz w:val="24"/>
          <w:szCs w:val="24"/>
          <w:lang w:eastAsia="tr-TR"/>
        </w:rPr>
        <w:t xml:space="preserve">    </w:t>
      </w:r>
      <w:r w:rsidRPr="00C35664">
        <w:rPr>
          <w:rFonts w:ascii="Times New Roman" w:hAnsi="Times New Roman" w:cs="Times New Roman"/>
          <w:sz w:val="24"/>
          <w:szCs w:val="24"/>
          <w:lang w:eastAsia="tr-TR"/>
        </w:rPr>
        <w:t xml:space="preserve">B)İdiot    C)Amnezi   D)Embesil              E)-Tutuk zeka </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b/>
          <w:bCs/>
          <w:sz w:val="24"/>
          <w:szCs w:val="24"/>
        </w:rPr>
        <w:t>NOT BAREMİ</w:t>
      </w:r>
      <w:r w:rsidRPr="00C35664">
        <w:rPr>
          <w:rFonts w:ascii="Times New Roman" w:hAnsi="Times New Roman" w:cs="Times New Roman"/>
          <w:sz w:val="24"/>
          <w:szCs w:val="24"/>
        </w:rPr>
        <w:t xml:space="preserve"> :30.soru 10 Puan , diğerleri 3 puandır.</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r w:rsidRPr="00C35664">
        <w:rPr>
          <w:rFonts w:ascii="Times New Roman" w:hAnsi="Times New Roman" w:cs="Times New Roman"/>
          <w:sz w:val="24"/>
          <w:szCs w:val="24"/>
        </w:rPr>
        <w:t>Öğrencinin Adı soyadı  ve sınıfı:</w:t>
      </w:r>
    </w:p>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p>
    <w:tbl>
      <w:tblPr>
        <w:tblW w:w="47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4"/>
        <w:gridCol w:w="462"/>
        <w:gridCol w:w="456"/>
        <w:gridCol w:w="425"/>
        <w:gridCol w:w="426"/>
        <w:gridCol w:w="567"/>
        <w:gridCol w:w="425"/>
        <w:gridCol w:w="567"/>
        <w:gridCol w:w="425"/>
        <w:gridCol w:w="567"/>
      </w:tblGrid>
      <w:tr w:rsidR="00D809E2" w:rsidRPr="00542257">
        <w:trPr>
          <w:trHeight w:val="407"/>
        </w:trPr>
        <w:tc>
          <w:tcPr>
            <w:tcW w:w="4714" w:type="dxa"/>
            <w:gridSpan w:val="10"/>
          </w:tcPr>
          <w:p w:rsidR="00D809E2" w:rsidRPr="00542257" w:rsidRDefault="00D809E2" w:rsidP="00C538D9">
            <w:pPr>
              <w:autoSpaceDE w:val="0"/>
              <w:autoSpaceDN w:val="0"/>
              <w:adjustRightInd w:val="0"/>
              <w:spacing w:after="0" w:line="240" w:lineRule="auto"/>
              <w:ind w:left="36"/>
              <w:rPr>
                <w:rFonts w:ascii="Times New Roman" w:hAnsi="Times New Roman" w:cs="Times New Roman"/>
                <w:sz w:val="24"/>
                <w:szCs w:val="24"/>
              </w:rPr>
            </w:pPr>
            <w:r w:rsidRPr="00542257">
              <w:rPr>
                <w:rFonts w:ascii="Times New Roman" w:hAnsi="Times New Roman" w:cs="Times New Roman"/>
                <w:sz w:val="24"/>
                <w:szCs w:val="24"/>
              </w:rPr>
              <w:t xml:space="preserve">PSİKOLOJİ  CEVAP ANAHTARI </w:t>
            </w:r>
          </w:p>
          <w:p w:rsidR="00D809E2" w:rsidRPr="00542257" w:rsidRDefault="00D809E2" w:rsidP="00C538D9">
            <w:pPr>
              <w:autoSpaceDE w:val="0"/>
              <w:autoSpaceDN w:val="0"/>
              <w:adjustRightInd w:val="0"/>
              <w:spacing w:after="0" w:line="240" w:lineRule="auto"/>
              <w:ind w:left="36"/>
              <w:rPr>
                <w:rFonts w:ascii="Times New Roman" w:hAnsi="Times New Roman" w:cs="Times New Roman"/>
                <w:sz w:val="24"/>
                <w:szCs w:val="24"/>
              </w:rPr>
            </w:pPr>
          </w:p>
        </w:tc>
      </w:tr>
      <w:tr w:rsidR="00D809E2" w:rsidRPr="00542257">
        <w:trPr>
          <w:trHeight w:val="339"/>
        </w:trPr>
        <w:tc>
          <w:tcPr>
            <w:tcW w:w="394"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w:t>
            </w:r>
          </w:p>
        </w:tc>
        <w:tc>
          <w:tcPr>
            <w:tcW w:w="462"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8</w:t>
            </w: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15</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22</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29</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r>
      <w:tr w:rsidR="00D809E2" w:rsidRPr="00542257">
        <w:trPr>
          <w:trHeight w:val="380"/>
        </w:trPr>
        <w:tc>
          <w:tcPr>
            <w:tcW w:w="394"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w:t>
            </w:r>
          </w:p>
        </w:tc>
        <w:tc>
          <w:tcPr>
            <w:tcW w:w="462"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9</w:t>
            </w: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16</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23</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30</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r>
      <w:tr w:rsidR="00D809E2" w:rsidRPr="00542257">
        <w:trPr>
          <w:trHeight w:val="367"/>
        </w:trPr>
        <w:tc>
          <w:tcPr>
            <w:tcW w:w="394"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3</w:t>
            </w:r>
          </w:p>
        </w:tc>
        <w:tc>
          <w:tcPr>
            <w:tcW w:w="462"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10</w:t>
            </w: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17</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24</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31</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r>
      <w:tr w:rsidR="00D809E2" w:rsidRPr="00542257">
        <w:trPr>
          <w:trHeight w:val="339"/>
        </w:trPr>
        <w:tc>
          <w:tcPr>
            <w:tcW w:w="394"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4</w:t>
            </w:r>
          </w:p>
        </w:tc>
        <w:tc>
          <w:tcPr>
            <w:tcW w:w="462"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11</w:t>
            </w: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18</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25</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32</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r>
      <w:tr w:rsidR="00D809E2" w:rsidRPr="00542257">
        <w:trPr>
          <w:trHeight w:val="380"/>
        </w:trPr>
        <w:tc>
          <w:tcPr>
            <w:tcW w:w="394"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5</w:t>
            </w:r>
          </w:p>
        </w:tc>
        <w:tc>
          <w:tcPr>
            <w:tcW w:w="462"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12</w:t>
            </w: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19</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26</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33</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r>
      <w:tr w:rsidR="00D809E2" w:rsidRPr="00542257">
        <w:trPr>
          <w:trHeight w:val="394"/>
        </w:trPr>
        <w:tc>
          <w:tcPr>
            <w:tcW w:w="394"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6</w:t>
            </w:r>
          </w:p>
        </w:tc>
        <w:tc>
          <w:tcPr>
            <w:tcW w:w="462"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13</w:t>
            </w: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20</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27</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34</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r>
      <w:tr w:rsidR="00D809E2" w:rsidRPr="00542257">
        <w:trPr>
          <w:trHeight w:val="407"/>
        </w:trPr>
        <w:tc>
          <w:tcPr>
            <w:tcW w:w="394"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7</w:t>
            </w:r>
          </w:p>
        </w:tc>
        <w:tc>
          <w:tcPr>
            <w:tcW w:w="462"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14</w:t>
            </w: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21</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28</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r w:rsidRPr="00542257">
              <w:rPr>
                <w:rFonts w:ascii="Times New Roman" w:hAnsi="Times New Roman" w:cs="Times New Roman"/>
                <w:sz w:val="24"/>
                <w:szCs w:val="24"/>
              </w:rPr>
              <w:t>35</w:t>
            </w:r>
          </w:p>
        </w:tc>
        <w:tc>
          <w:tcPr>
            <w:tcW w:w="567" w:type="dxa"/>
            <w:vAlign w:val="center"/>
          </w:tcPr>
          <w:p w:rsidR="00D809E2" w:rsidRPr="00542257" w:rsidRDefault="00D809E2" w:rsidP="00422707">
            <w:pPr>
              <w:autoSpaceDE w:val="0"/>
              <w:autoSpaceDN w:val="0"/>
              <w:adjustRightInd w:val="0"/>
              <w:spacing w:after="0" w:line="240" w:lineRule="auto"/>
              <w:ind w:left="36"/>
              <w:jc w:val="center"/>
              <w:rPr>
                <w:rFonts w:ascii="Times New Roman" w:hAnsi="Times New Roman" w:cs="Times New Roman"/>
                <w:sz w:val="24"/>
                <w:szCs w:val="24"/>
              </w:rPr>
            </w:pPr>
          </w:p>
        </w:tc>
      </w:tr>
    </w:tbl>
    <w:p w:rsidR="00D809E2" w:rsidRPr="00C35664" w:rsidRDefault="00D809E2" w:rsidP="009F7993">
      <w:pPr>
        <w:autoSpaceDE w:val="0"/>
        <w:autoSpaceDN w:val="0"/>
        <w:adjustRightInd w:val="0"/>
        <w:spacing w:after="0" w:line="240" w:lineRule="auto"/>
        <w:rPr>
          <w:rFonts w:ascii="Times New Roman" w:hAnsi="Times New Roman" w:cs="Times New Roman"/>
          <w:sz w:val="24"/>
          <w:szCs w:val="24"/>
        </w:rPr>
      </w:pPr>
    </w:p>
    <w:sectPr w:rsidR="00D809E2" w:rsidRPr="00C35664" w:rsidSect="00B5015B">
      <w:pgSz w:w="16838" w:h="11906" w:orient="landscape"/>
      <w:pgMar w:top="568" w:right="962" w:bottom="709" w:left="1134" w:header="709" w:footer="709"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4858"/>
    <w:rsid w:val="00046C3E"/>
    <w:rsid w:val="000B74EC"/>
    <w:rsid w:val="000E2CCE"/>
    <w:rsid w:val="00164363"/>
    <w:rsid w:val="001906AE"/>
    <w:rsid w:val="00197068"/>
    <w:rsid w:val="001D4A77"/>
    <w:rsid w:val="002500D2"/>
    <w:rsid w:val="002F20E0"/>
    <w:rsid w:val="00404D4A"/>
    <w:rsid w:val="00414F51"/>
    <w:rsid w:val="00422707"/>
    <w:rsid w:val="00492E70"/>
    <w:rsid w:val="00495877"/>
    <w:rsid w:val="004971A1"/>
    <w:rsid w:val="004E29DF"/>
    <w:rsid w:val="004F1661"/>
    <w:rsid w:val="0051646C"/>
    <w:rsid w:val="00542257"/>
    <w:rsid w:val="00546D71"/>
    <w:rsid w:val="005748F9"/>
    <w:rsid w:val="00664858"/>
    <w:rsid w:val="00665DA8"/>
    <w:rsid w:val="0068317A"/>
    <w:rsid w:val="007673A3"/>
    <w:rsid w:val="00795455"/>
    <w:rsid w:val="007A7292"/>
    <w:rsid w:val="00837FA7"/>
    <w:rsid w:val="00924091"/>
    <w:rsid w:val="00925210"/>
    <w:rsid w:val="00942AA1"/>
    <w:rsid w:val="009F7993"/>
    <w:rsid w:val="00A14899"/>
    <w:rsid w:val="00A35F97"/>
    <w:rsid w:val="00AE2411"/>
    <w:rsid w:val="00AE568F"/>
    <w:rsid w:val="00B26039"/>
    <w:rsid w:val="00B5015B"/>
    <w:rsid w:val="00B76924"/>
    <w:rsid w:val="00B90A25"/>
    <w:rsid w:val="00BC2B95"/>
    <w:rsid w:val="00C062EA"/>
    <w:rsid w:val="00C35664"/>
    <w:rsid w:val="00C538D9"/>
    <w:rsid w:val="00D1023B"/>
    <w:rsid w:val="00D34244"/>
    <w:rsid w:val="00D6214B"/>
    <w:rsid w:val="00D809E2"/>
    <w:rsid w:val="00DD6AF1"/>
    <w:rsid w:val="00EB03EB"/>
    <w:rsid w:val="00EC125E"/>
    <w:rsid w:val="00EC5A94"/>
    <w:rsid w:val="00F030A8"/>
    <w:rsid w:val="00F20840"/>
    <w:rsid w:val="00F36957"/>
    <w:rsid w:val="00FB048B"/>
    <w:rsid w:val="00FD3B7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AA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F799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yperlink">
    <w:name w:val="Hyperlink"/>
    <w:basedOn w:val="DefaultParagraphFont"/>
    <w:uiPriority w:val="99"/>
    <w:rsid w:val="007673A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208</TotalTime>
  <Pages>5</Pages>
  <Words>2683</Words>
  <Characters>15296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dc:creator>
  <cp:keywords>www.sorubak.com</cp:keywords>
  <dc:description>www.sorubak.com</dc:description>
  <cp:lastModifiedBy>EDANUR</cp:lastModifiedBy>
  <cp:revision>37</cp:revision>
  <dcterms:created xsi:type="dcterms:W3CDTF">2012-05-13T08:52:00Z</dcterms:created>
  <dcterms:modified xsi:type="dcterms:W3CDTF">2013-04-28T11:36:00Z</dcterms:modified>
  <cp:category>www.sorubak.com</cp:category>
</cp:coreProperties>
</file>