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8E" w:rsidRPr="00AC12DF" w:rsidRDefault="00731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</w:t>
      </w:r>
      <w:bookmarkStart w:id="0" w:name="_GoBack"/>
      <w:bookmarkEnd w:id="0"/>
      <w:r w:rsidRPr="00AC12DF">
        <w:rPr>
          <w:rFonts w:ascii="Times New Roman" w:hAnsi="Times New Roman" w:cs="Times New Roman"/>
          <w:sz w:val="24"/>
          <w:szCs w:val="24"/>
        </w:rPr>
        <w:t xml:space="preserve"> LİSESİ  12.SINIFLAR MANTIK DERSİ  2.DÖNEM 2.YAZILI SINAV SORULARIDIR.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>
          <w:rPr>
            <w:rStyle w:val="Hyperlink"/>
            <w:rFonts w:ascii="Times New Roman" w:hAnsi="Times New Roman" w:cs="Times New Roman"/>
            <w:b/>
            <w:bCs/>
            <w:lang w:eastAsia="tr-TR"/>
          </w:rPr>
          <w:t>www.sorubak.com</w:t>
        </w:r>
      </w:hyperlink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S-1-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-"Toplumda tüketim eğilimi artarsa fiyatlar yükselir." önermesinde ana eklem aşağıdakilerden hangisidir?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A)Değilleme  B)Tümel evetleme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C)Tikel evetleme D)Karşılıklı koşul E)Koşul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S-2) (PVq)=&gt;(P^q)önermesinde ana eklem aşağıdakilerden hangisidir?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A)Koşul eklemi 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B)Değilleme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C)Karşılıklı koşul D)Tikel evetleme E)Tümel evetleme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S-3)Aşağıda günlük dilde verilmiş olan önermelerin hangisinde koşul(=&gt;) eklemi yer almaz?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A)Başarılı olmak için düzenli çalışmak gerekir.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          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B)başarırsın yeter ki azimli ol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C)Çalışmazsan başarılı olamazsın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D)Çalış ki başarılı olasın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E)Çok çalışmasına rağmen başarılı olamadı.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S-4)"Bazı sayılar asaldır." önermesinin çelişiği aşağıdakilerden hangisidir?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A)Bazı sayılar asal değildir B)Tüm sayılar asaldır. C)Bazı sayılar karmaşıktır.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D)Hiçbir sayı asal değildir. E)Bütün sayılar soyuttur.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S-5)"Bazı insanlar öğretmen değildir." önermesinin düz döndürmesi aşağıdakilerden hangisidir?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A)Bazı Öğretmenler insandır.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B)Tüm öğretmenler insandır.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C)Hiçbir öğretmen insan değildir.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D)Tikel olumsuzun düz döndürmesi yoktur.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                    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E)Hiçbir insan öğretmen değildir.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S-6)Bir terimin içlemi, o terimin adlandırıldığı nesnelerin ortak özelliklerin tümüdür. Aşağıdaki terimlerin hangisinin içlemi en çoktur?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A)Bitki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B)Hayvan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C)Koyun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D)Varlık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E)Canlı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S-7)Eğer bir kavram gruba işaret ediyor ve grupta gerçekleşiyorsa kollektif bir kavramdır. Buna göre aşağıdakilerden hangisi kollektif kavrama örnek değildir?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A)Ordu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B)Millet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C)Meclis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D)Okul E)Öğrenci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S-8)Aşağıdakilerden hangisi olumlu ve tikel bir önermedir?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A)Bazı insanlar şanslıdır. B)Her insan ölümden korkar. C)Yağmur yağarsa ekinler sulanır.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D)Konuşmak bir sanat değildir. E)Hiçbir köyde belediye yoktur.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S-9)Aşağıdaki kavramlardan hangisi soyut bir kavramdır?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A)Taş B)Soba C)İyilik D)Kalem E)At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S-10)Eğer kavram içerdiği nesnelerden yalnızca birini ifade ediyorsa tekil bir kavramdır. Aşağıdaki kavramlardan hangisi tekil kavramdır?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A)Sinan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B)Tüm kitaplar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C)Bazı öğrenciler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D)Her öğrenci </w:t>
      </w:r>
      <w:r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E)Bir kısım medya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S-11-</w:t>
      </w:r>
      <w:r w:rsidRPr="00AC12DF">
        <w:rPr>
          <w:rFonts w:ascii="Times New Roman" w:hAnsi="Times New Roman" w:cs="Times New Roman"/>
          <w:sz w:val="24"/>
          <w:szCs w:val="24"/>
        </w:rPr>
        <w:t>Konu ve yüklemleri aynı olan iki önerme, hem nitelik  hem nicelik bakımından birbirinden farklıysa, bu önermeler  birbiriyle çelişiktir.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Bu bilgi doğrultusunda aşağıdaki önerme çiftlerinden  hangisi çelişiktir?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A) Bazı insanlar ölümlüdür.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Bazı insanlar ölümlü değildir.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B) Bütün insanlar öğretmendir.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Hiçbir insan öğretmen değildir.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C) Bazı insanlar mavi gözlüdür.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Hiçbir insan mavi gözlü değildir.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Bütün insanlar sanatçıdır.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Bazı insanlar sanatçıdır.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E) Hiçbir insan yalancı değildir.</w:t>
      </w:r>
    </w:p>
    <w:p w:rsidR="0073198E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Bazı insanlar yalancı değildir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S-12-I. Özdeşlik ilkesi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II. Çelişmezlik ilkesi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III. Üçüncü hâlin imkânsızlığı ilkesi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“A, A dır.”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sözü yukarıdaki mantık ilkelerinden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hangilerini ifade etmektedir?</w:t>
      </w:r>
    </w:p>
    <w:p w:rsidR="0073198E" w:rsidRPr="00AC12DF" w:rsidRDefault="0073198E" w:rsidP="00FD4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A) Yalnız I      B) Yalnız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AC12DF">
        <w:rPr>
          <w:rFonts w:ascii="Times New Roman" w:hAnsi="Times New Roman" w:cs="Times New Roman"/>
          <w:sz w:val="24"/>
          <w:szCs w:val="24"/>
        </w:rPr>
        <w:t>II C) Yalnız III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D) I ve II      E) II ve III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S-13-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(p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q)</w:t>
      </w:r>
      <w:r w:rsidRPr="00AC12DF">
        <w:rPr>
          <w:rFonts w:ascii="Cambria Math" w:eastAsia="SymbolMT" w:hAnsi="Cambria Math" w:cs="Cambria Math"/>
          <w:sz w:val="24"/>
          <w:szCs w:val="24"/>
        </w:rPr>
        <w:t>⇒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r) 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>önermesinin eş değeri olan önerme aşağıdakilerden hangisidir?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b/>
          <w:bCs/>
          <w:sz w:val="24"/>
          <w:szCs w:val="24"/>
        </w:rPr>
      </w:pP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A) (p </w:t>
      </w:r>
      <w:r w:rsidRPr="00AC12DF">
        <w:rPr>
          <w:rFonts w:ascii="Cambria Math" w:eastAsia="SymbolMT" w:hAnsi="Cambria Math" w:cs="Cambria Math"/>
          <w:b/>
          <w:bCs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 q)</w:t>
      </w:r>
      <w:r w:rsidRPr="00AC12DF">
        <w:rPr>
          <w:rFonts w:ascii="Cambria Math" w:eastAsia="SymbolMT" w:hAnsi="Cambria Math" w:cs="Cambria Math"/>
          <w:b/>
          <w:bCs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b/>
          <w:bCs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b/>
          <w:bCs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 r)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B)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q)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r)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C)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q)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r)</w:t>
      </w:r>
    </w:p>
    <w:p w:rsidR="0073198E" w:rsidRPr="00AC12DF" w:rsidRDefault="0073198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D)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q)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r )</w:t>
      </w:r>
    </w:p>
    <w:p w:rsidR="0073198E" w:rsidRPr="00AC12DF" w:rsidRDefault="0073198E" w:rsidP="00EA512E">
      <w:pPr>
        <w:rPr>
          <w:rFonts w:ascii="Times New Roman" w:eastAsia="SymbolMT" w:hAnsi="Times New Roman" w:cs="Times New Roman"/>
          <w:b/>
          <w:bCs/>
          <w:sz w:val="24"/>
          <w:szCs w:val="24"/>
        </w:rPr>
      </w:pP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E) (p </w:t>
      </w:r>
      <w:r w:rsidRPr="00AC12DF">
        <w:rPr>
          <w:rFonts w:ascii="Cambria Math" w:eastAsia="SymbolMT" w:hAnsi="Cambria Math" w:cs="Cambria Math"/>
          <w:b/>
          <w:bCs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 q)</w:t>
      </w:r>
      <w:r w:rsidRPr="00AC12DF">
        <w:rPr>
          <w:rFonts w:ascii="Cambria Math" w:eastAsia="SymbolMT" w:hAnsi="Cambria Math" w:cs="Cambria Math"/>
          <w:b/>
          <w:bCs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b/>
          <w:bCs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b/>
          <w:bCs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 xml:space="preserve"> r)</w:t>
      </w:r>
    </w:p>
    <w:tbl>
      <w:tblPr>
        <w:tblpPr w:leftFromText="141" w:rightFromText="141" w:vertAnchor="text" w:horzAnchor="page" w:tblpX="2493" w:tblpY="3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4"/>
      </w:tblGrid>
      <w:tr w:rsidR="0073198E" w:rsidRPr="00966FC8">
        <w:trPr>
          <w:trHeight w:val="776"/>
        </w:trPr>
        <w:tc>
          <w:tcPr>
            <w:tcW w:w="1114" w:type="dxa"/>
            <w:tcBorders>
              <w:tl2br w:val="single" w:sz="4" w:space="0" w:color="auto"/>
              <w:tr2bl w:val="single" w:sz="4" w:space="0" w:color="auto"/>
            </w:tcBorders>
          </w:tcPr>
          <w:p w:rsidR="0073198E" w:rsidRPr="00AC12DF" w:rsidRDefault="0073198E" w:rsidP="00FD4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MT" w:hAnsi="Times New Roman"/>
                <w:b/>
                <w:bCs/>
                <w:sz w:val="24"/>
                <w:szCs w:val="24"/>
              </w:rPr>
            </w:pPr>
          </w:p>
          <w:p w:rsidR="0073198E" w:rsidRPr="00AC12DF" w:rsidRDefault="0073198E" w:rsidP="00FD4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MT" w:hAnsi="Times New Roman" w:cs="Times New Roman"/>
                <w:sz w:val="24"/>
                <w:szCs w:val="24"/>
              </w:rPr>
            </w:pPr>
            <w:r w:rsidRPr="00AC12DF">
              <w:rPr>
                <w:rFonts w:ascii="Times New Roman" w:eastAsia="SymbolMT" w:hAnsi="Times New Roman" w:cs="Times New Roman"/>
                <w:sz w:val="24"/>
                <w:szCs w:val="24"/>
              </w:rPr>
              <w:t>Çelişik</w:t>
            </w:r>
          </w:p>
          <w:p w:rsidR="0073198E" w:rsidRPr="00AC12DF" w:rsidRDefault="0073198E" w:rsidP="00FD4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MT" w:hAnsi="Times New Roman"/>
                <w:b/>
                <w:bCs/>
                <w:sz w:val="24"/>
                <w:szCs w:val="24"/>
              </w:rPr>
            </w:pPr>
          </w:p>
        </w:tc>
      </w:tr>
    </w:tbl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eastAsia="SymbolMT" w:hAnsi="Times New Roman" w:cs="Times New Roman"/>
          <w:sz w:val="24"/>
          <w:szCs w:val="24"/>
        </w:rPr>
        <w:t>S-14-</w:t>
      </w:r>
      <w:r w:rsidRPr="00AC12DF">
        <w:rPr>
          <w:rFonts w:ascii="Times New Roman" w:hAnsi="Times New Roman" w:cs="Times New Roman"/>
          <w:sz w:val="24"/>
          <w:szCs w:val="24"/>
        </w:rPr>
        <w:t>Tümel       Ü.Karşıt     Tümel olumuz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,olumlu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Tikel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  Tikel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olumsuz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Olumlu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A.Karşıt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Yukarıda verilen karşı olma karesine göre aşağıdaki ifadelerden hangisi yanlıştır?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3A49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AC12DF">
        <w:rPr>
          <w:rFonts w:ascii="Times New Roman" w:hAnsi="Times New Roman" w:cs="Times New Roman"/>
          <w:sz w:val="24"/>
          <w:szCs w:val="24"/>
        </w:rPr>
        <w:t xml:space="preserve"> </w:t>
      </w:r>
      <w:r w:rsidRPr="00003A49">
        <w:rPr>
          <w:rFonts w:ascii="Times New Roman" w:hAnsi="Times New Roman" w:cs="Times New Roman"/>
          <w:b/>
          <w:bCs/>
          <w:sz w:val="24"/>
          <w:szCs w:val="24"/>
        </w:rPr>
        <w:t>Çelişik önermelerden</w:t>
      </w:r>
      <w:r w:rsidRPr="00AC12DF">
        <w:rPr>
          <w:rFonts w:ascii="Times New Roman" w:hAnsi="Times New Roman" w:cs="Times New Roman"/>
          <w:sz w:val="24"/>
          <w:szCs w:val="24"/>
        </w:rPr>
        <w:t xml:space="preserve"> biri doğruysa diğeri kesinlikle  yanlıştır.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B) Altık önermelerden tümel olumlu doğruysa tikel  olumlu da doğrudur.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C) Alt karşıt önermelerden tikel olumlu yanlışsa tikel  olumsuz da yanlıştır</w:t>
      </w:r>
      <w:r w:rsidRPr="00AC12DF">
        <w:rPr>
          <w:rFonts w:ascii="Times New Roman" w:hAnsi="Times New Roman" w:cs="Times New Roman"/>
          <w:sz w:val="24"/>
          <w:szCs w:val="24"/>
        </w:rPr>
        <w:t>.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Altık önermelerden tümel olumsuz doğruysa tikel</w:t>
      </w:r>
    </w:p>
    <w:p w:rsidR="0073198E" w:rsidRPr="00AC12DF" w:rsidRDefault="0073198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olumsuz da doğrudur.</w:t>
      </w:r>
    </w:p>
    <w:p w:rsidR="0073198E" w:rsidRPr="00AC12DF" w:rsidRDefault="0073198E" w:rsidP="004C497A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E) Üst karşıt önermelerden biri doğruysa diğeri yanlıştır.</w:t>
      </w:r>
    </w:p>
    <w:p w:rsidR="0073198E" w:rsidRPr="00AC12DF" w:rsidRDefault="0073198E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AC12DF">
        <w:rPr>
          <w:rFonts w:ascii="Times New Roman" w:hAnsi="Times New Roman" w:cs="Times New Roman"/>
          <w:sz w:val="24"/>
          <w:szCs w:val="24"/>
        </w:rPr>
        <w:t>-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Aşağıdaki akıl yürütmelerden hangisinde analoji kullanılmıştır?</w:t>
      </w:r>
    </w:p>
    <w:p w:rsidR="0073198E" w:rsidRPr="00AC12DF" w:rsidRDefault="0073198E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A) Bütün çift sayılar ikiye tam bölünür. 2500 çift sayıdır. O hâlde 2500 ikiye tam bölünür.</w:t>
      </w:r>
    </w:p>
    <w:p w:rsidR="0073198E" w:rsidRPr="00AC12DF" w:rsidRDefault="0073198E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B) Ayşe</w:t>
      </w:r>
      <w:r w:rsidRPr="00AC12DF">
        <w:rPr>
          <w:rFonts w:ascii="Times New Roman" w:hAnsi="Times New Roman" w:cs="Times New Roman"/>
          <w:sz w:val="24"/>
          <w:szCs w:val="24"/>
        </w:rPr>
        <w:t xml:space="preserve"> ve Ceren dans etmekten hoşlanan iki iyi arkadaştır.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sz w:val="24"/>
          <w:szCs w:val="24"/>
        </w:rPr>
        <w:t>Ayşe pop müzikten hoşlandığına göre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sz w:val="24"/>
          <w:szCs w:val="24"/>
        </w:rPr>
        <w:t>Ceren de pop müzikten hoşlanır.</w:t>
      </w:r>
    </w:p>
    <w:p w:rsidR="0073198E" w:rsidRPr="00AC12DF" w:rsidRDefault="0073198E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C) Gördüğüm bütün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kargala</w:t>
      </w:r>
      <w:r w:rsidRPr="00AC12DF">
        <w:rPr>
          <w:rFonts w:ascii="Times New Roman" w:hAnsi="Times New Roman" w:cs="Times New Roman"/>
          <w:sz w:val="24"/>
          <w:szCs w:val="24"/>
        </w:rPr>
        <w:t>r, serçeler ve güvercinler  uçuyordu. Demek ki bütün kuşlar uçabilir.</w:t>
      </w:r>
    </w:p>
    <w:p w:rsidR="0073198E" w:rsidRPr="00AC12DF" w:rsidRDefault="0073198E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Her zaman hava kara bulutlarla kaplandığında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sz w:val="24"/>
          <w:szCs w:val="24"/>
        </w:rPr>
        <w:t>yağmur yağıyor. Bugün de hava kara bulutlarla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kaplandı. O hâlde yağmur yağacak.</w:t>
      </w:r>
    </w:p>
    <w:p w:rsidR="0073198E" w:rsidRPr="00AC12DF" w:rsidRDefault="0073198E" w:rsidP="00253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E) Didem düzenli ders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çalışarak</w:t>
      </w:r>
      <w:r w:rsidRPr="00AC12DF">
        <w:rPr>
          <w:rFonts w:ascii="Times New Roman" w:hAnsi="Times New Roman" w:cs="Times New Roman"/>
          <w:sz w:val="24"/>
          <w:szCs w:val="24"/>
        </w:rPr>
        <w:t xml:space="preserve"> başarılı oldu. Deniz  de düzenli ders çalışarak başarılı oldu. O hâlde  düzenli ders çalışan herkes başarılı olur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S-1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AC12DF">
        <w:rPr>
          <w:rFonts w:ascii="Times New Roman" w:hAnsi="Times New Roman" w:cs="Times New Roman"/>
          <w:sz w:val="24"/>
          <w:szCs w:val="24"/>
        </w:rPr>
        <w:t xml:space="preserve"> Bir özne, bir yüklem, bir de bağdan oluşan ve tek bir  yargı dile getiren önermeler “basit önerme” olarak  tanımlanabilir.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Bu tanıma göre aşağıdakilerden hangisi basit önermedir?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A) A</w:t>
      </w:r>
      <w:r w:rsidRPr="00003A49">
        <w:rPr>
          <w:rFonts w:ascii="Times New Roman" w:hAnsi="Times New Roman" w:cs="Times New Roman"/>
          <w:b/>
          <w:bCs/>
          <w:sz w:val="24"/>
          <w:szCs w:val="24"/>
        </w:rPr>
        <w:t>nkara</w:t>
      </w:r>
      <w:r w:rsidRPr="00AC12DF"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en güzel</w:t>
      </w:r>
      <w:r w:rsidRPr="00AC12DF">
        <w:rPr>
          <w:rFonts w:ascii="Times New Roman" w:hAnsi="Times New Roman" w:cs="Times New Roman"/>
          <w:sz w:val="24"/>
          <w:szCs w:val="24"/>
        </w:rPr>
        <w:t xml:space="preserve"> başkenttir.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B) Ali düne kadar ders çalıştı.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C) Platon Aristoteles’ten daha yaşlıdır.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Perşembenin gelişi çarşambadan bellidir.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E) Bütün</w:t>
      </w:r>
      <w:r w:rsidRPr="00AC12DF">
        <w:rPr>
          <w:rFonts w:ascii="Times New Roman" w:hAnsi="Times New Roman" w:cs="Times New Roman"/>
          <w:sz w:val="24"/>
          <w:szCs w:val="24"/>
        </w:rPr>
        <w:t xml:space="preserve"> düşünenler insandır.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AC12DF">
        <w:rPr>
          <w:rFonts w:ascii="Times New Roman" w:hAnsi="Times New Roman" w:cs="Times New Roman"/>
          <w:sz w:val="24"/>
          <w:szCs w:val="24"/>
        </w:rPr>
        <w:t>-Bir önermenin niteliğini değiştirmeden, doğruluk değerine   de dokunmadan öznesini yüklem, yüklemini  özne yapma biçimindeki akıl yürütmeye düz döndürme  denir.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Buna göre </w:t>
      </w:r>
      <w:r w:rsidRPr="00AC12DF">
        <w:rPr>
          <w:rFonts w:ascii="Times New Roman" w:hAnsi="Times New Roman" w:cs="Times New Roman"/>
          <w:sz w:val="24"/>
          <w:szCs w:val="24"/>
        </w:rPr>
        <w:t xml:space="preserve">“Bütün insanlar canlıdır.”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Önermesinin   düz döndürmesi aşağıdakilerden hangisidir?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3A49">
        <w:rPr>
          <w:rFonts w:ascii="Times New Roman" w:hAnsi="Times New Roman" w:cs="Times New Roman"/>
          <w:b/>
          <w:bCs/>
          <w:sz w:val="24"/>
          <w:szCs w:val="24"/>
        </w:rPr>
        <w:t>A) Bütün</w:t>
      </w:r>
      <w:r w:rsidRPr="00AC12DF">
        <w:rPr>
          <w:rFonts w:ascii="Times New Roman" w:hAnsi="Times New Roman" w:cs="Times New Roman"/>
          <w:sz w:val="24"/>
          <w:szCs w:val="24"/>
        </w:rPr>
        <w:t xml:space="preserve"> canlılar insandır.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B) Bazı canlılar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insa</w:t>
      </w:r>
      <w:r w:rsidRPr="00AC12DF">
        <w:rPr>
          <w:rFonts w:ascii="Times New Roman" w:hAnsi="Times New Roman" w:cs="Times New Roman"/>
          <w:sz w:val="24"/>
          <w:szCs w:val="24"/>
        </w:rPr>
        <w:t>n değildir.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C) Hiçbir canlı insan değildir.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AC12DF">
        <w:rPr>
          <w:rFonts w:ascii="Times New Roman" w:hAnsi="Times New Roman" w:cs="Times New Roman"/>
          <w:sz w:val="24"/>
          <w:szCs w:val="24"/>
        </w:rPr>
        <w:t xml:space="preserve">) Bazı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canlıla</w:t>
      </w:r>
      <w:r w:rsidRPr="00AC12DF">
        <w:rPr>
          <w:rFonts w:ascii="Times New Roman" w:hAnsi="Times New Roman" w:cs="Times New Roman"/>
          <w:sz w:val="24"/>
          <w:szCs w:val="24"/>
        </w:rPr>
        <w:t>r insandır.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E) Bütün insan olmayanlar canlı değildir.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AC12DF">
        <w:rPr>
          <w:rFonts w:ascii="Times New Roman" w:hAnsi="Times New Roman" w:cs="Times New Roman"/>
          <w:sz w:val="24"/>
          <w:szCs w:val="24"/>
        </w:rPr>
        <w:t>-Bütün metaller ısı iletir.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Bakır metaldir.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O hâlde bakır da ısı iletir.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Yukarıdaki kıyas örneğinin terimleri, sırasıyla aşağıdakilerin hangisinde doğru şekilde verilmiştir?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Küçük terim     Orta terim     Büyük terim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AC12DF">
        <w:rPr>
          <w:rFonts w:ascii="Times New Roman" w:hAnsi="Times New Roman" w:cs="Times New Roman"/>
          <w:sz w:val="24"/>
          <w:szCs w:val="24"/>
        </w:rPr>
        <w:t xml:space="preserve">) </w:t>
      </w:r>
      <w:r w:rsidRPr="00003A49">
        <w:rPr>
          <w:rFonts w:ascii="Times New Roman" w:hAnsi="Times New Roman" w:cs="Times New Roman"/>
          <w:b/>
          <w:bCs/>
          <w:sz w:val="24"/>
          <w:szCs w:val="24"/>
        </w:rPr>
        <w:t>Bakı</w:t>
      </w:r>
      <w:r w:rsidRPr="00AC12DF">
        <w:rPr>
          <w:rFonts w:ascii="Times New Roman" w:hAnsi="Times New Roman" w:cs="Times New Roman"/>
          <w:sz w:val="24"/>
          <w:szCs w:val="24"/>
        </w:rPr>
        <w:t>r --- -----Metal ------------Isı iletir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B) Metal -----    Bakır   ---------  Isı iletir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C) Isı iletir   ----Metal------------ Bakır</w:t>
      </w:r>
    </w:p>
    <w:p w:rsidR="0073198E" w:rsidRPr="00AC12DF" w:rsidRDefault="0073198E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Isı iletir-----  Bakır ------------Metal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E) </w:t>
      </w:r>
      <w:r w:rsidRPr="00003A49">
        <w:rPr>
          <w:rFonts w:ascii="Times New Roman" w:hAnsi="Times New Roman" w:cs="Times New Roman"/>
          <w:b/>
          <w:bCs/>
          <w:sz w:val="24"/>
          <w:szCs w:val="24"/>
        </w:rPr>
        <w:t>Bakır</w:t>
      </w:r>
      <w:r w:rsidRPr="00AC12DF">
        <w:rPr>
          <w:rFonts w:ascii="Times New Roman" w:hAnsi="Times New Roman" w:cs="Times New Roman"/>
          <w:sz w:val="24"/>
          <w:szCs w:val="24"/>
        </w:rPr>
        <w:t xml:space="preserve"> -------- Isı iletir--------- -M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etal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-(p </w:t>
      </w:r>
      <w:r w:rsidRPr="00AC12DF">
        <w:rPr>
          <w:rFonts w:ascii="Cambria Math" w:hAnsi="Cambria Math" w:cs="Cambria Math"/>
          <w:b/>
          <w:bCs/>
          <w:sz w:val="24"/>
          <w:szCs w:val="24"/>
        </w:rPr>
        <w:t>⇒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q) </w:t>
      </w:r>
      <w:r w:rsidRPr="00AC12DF">
        <w:rPr>
          <w:rFonts w:ascii="Cambria Math" w:hAnsi="Cambria Math" w:cs="Cambria Math"/>
          <w:b/>
          <w:bCs/>
          <w:sz w:val="24"/>
          <w:szCs w:val="24"/>
        </w:rPr>
        <w:t>∧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(q </w:t>
      </w:r>
      <w:r w:rsidRPr="00AC12DF">
        <w:rPr>
          <w:rFonts w:ascii="Cambria Math" w:hAnsi="Cambria Math" w:cs="Cambria Math"/>
          <w:b/>
          <w:bCs/>
          <w:sz w:val="24"/>
          <w:szCs w:val="24"/>
        </w:rPr>
        <w:t>⇔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r ) önermesi için aşağıdaki ifadelerden hangisi doğrudur</w:t>
      </w:r>
      <w:r w:rsidRPr="00AC12DF">
        <w:rPr>
          <w:rFonts w:ascii="Times New Roman" w:hAnsi="Times New Roman" w:cs="Times New Roman"/>
          <w:sz w:val="24"/>
          <w:szCs w:val="24"/>
        </w:rPr>
        <w:t>?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A) p doğru aynı zamanda q doğru olduğunda önerme doğru olur.                                                              B) p doğru aynı zamanda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r doğru</w:t>
      </w:r>
      <w:r w:rsidRPr="00AC12DF">
        <w:rPr>
          <w:rFonts w:ascii="Times New Roman" w:hAnsi="Times New Roman" w:cs="Times New Roman"/>
          <w:sz w:val="24"/>
          <w:szCs w:val="24"/>
        </w:rPr>
        <w:t xml:space="preserve"> olduğunda önerme doğru olur.                                                                            C) p doğru, q doğru, r doğru olduğunda önerme yanlış olur.                                                                         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AC12DF">
        <w:rPr>
          <w:rFonts w:ascii="Times New Roman" w:hAnsi="Times New Roman" w:cs="Times New Roman"/>
          <w:sz w:val="24"/>
          <w:szCs w:val="24"/>
        </w:rPr>
        <w:t xml:space="preserve">p yanlış, q yanlış, r yanlış olduğunda önerme doğru olur.                                                                 E) p yanlış, q doğru, r yanlış olduğunda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önerm</w:t>
      </w:r>
      <w:r w:rsidRPr="00AC12DF">
        <w:rPr>
          <w:rFonts w:ascii="Times New Roman" w:hAnsi="Times New Roman" w:cs="Times New Roman"/>
          <w:sz w:val="24"/>
          <w:szCs w:val="24"/>
        </w:rPr>
        <w:t>e doğru olur.</w:t>
      </w:r>
    </w:p>
    <w:p w:rsidR="0073198E" w:rsidRPr="00AC12DF" w:rsidRDefault="0073198E" w:rsidP="009728B0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C12DF">
        <w:rPr>
          <w:rFonts w:ascii="Times New Roman" w:hAnsi="Times New Roman" w:cs="Times New Roman"/>
          <w:sz w:val="24"/>
          <w:szCs w:val="24"/>
        </w:rPr>
        <w:t xml:space="preserve">-I. Tutarlı önerme aynı zamanda geçerli önermedir.                                                                       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AC12DF">
        <w:rPr>
          <w:rFonts w:ascii="Times New Roman" w:hAnsi="Times New Roman" w:cs="Times New Roman"/>
          <w:sz w:val="24"/>
          <w:szCs w:val="24"/>
        </w:rPr>
        <w:t>. Geçerli önerme aynı zamanda tutarlı önermedir. III. Geçersiz ön</w:t>
      </w:r>
      <w:r>
        <w:rPr>
          <w:rFonts w:ascii="Times New Roman" w:hAnsi="Times New Roman" w:cs="Times New Roman"/>
          <w:sz w:val="24"/>
          <w:szCs w:val="24"/>
        </w:rPr>
        <w:t>erme aynı zamanda tutarsız öner</w:t>
      </w:r>
      <w:r w:rsidRPr="00AC12DF">
        <w:rPr>
          <w:rFonts w:ascii="Times New Roman" w:hAnsi="Times New Roman" w:cs="Times New Roman"/>
          <w:sz w:val="24"/>
          <w:szCs w:val="24"/>
        </w:rPr>
        <w:t xml:space="preserve">medir.                                                                              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AC12DF">
        <w:rPr>
          <w:rFonts w:ascii="Times New Roman" w:hAnsi="Times New Roman" w:cs="Times New Roman"/>
          <w:sz w:val="24"/>
          <w:szCs w:val="24"/>
        </w:rPr>
        <w:t>. Tutarsız ön</w:t>
      </w:r>
      <w:r>
        <w:rPr>
          <w:rFonts w:ascii="Times New Roman" w:hAnsi="Times New Roman" w:cs="Times New Roman"/>
          <w:sz w:val="24"/>
          <w:szCs w:val="24"/>
        </w:rPr>
        <w:t>erme aynı zamanda geçersiz öner</w:t>
      </w:r>
      <w:r w:rsidRPr="00AC12DF">
        <w:rPr>
          <w:rFonts w:ascii="Times New Roman" w:hAnsi="Times New Roman" w:cs="Times New Roman"/>
          <w:sz w:val="24"/>
          <w:szCs w:val="24"/>
        </w:rPr>
        <w:t xml:space="preserve">medir. </w:t>
      </w:r>
    </w:p>
    <w:p w:rsidR="0073198E" w:rsidRPr="00AC12DF" w:rsidRDefault="0073198E" w:rsidP="009728B0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Yukarıdaki ifadelerden hangileri doğrudur?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A) </w:t>
      </w:r>
      <w:r w:rsidRPr="00C33A4F">
        <w:rPr>
          <w:rFonts w:ascii="Times New Roman" w:hAnsi="Times New Roman" w:cs="Times New Roman"/>
          <w:b/>
          <w:bCs/>
          <w:sz w:val="24"/>
          <w:szCs w:val="24"/>
        </w:rPr>
        <w:t>I v</w:t>
      </w:r>
      <w:r w:rsidRPr="00AC12DF">
        <w:rPr>
          <w:rFonts w:ascii="Times New Roman" w:hAnsi="Times New Roman" w:cs="Times New Roman"/>
          <w:sz w:val="24"/>
          <w:szCs w:val="24"/>
        </w:rPr>
        <w:t xml:space="preserve">e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   B) I ve III            C) I ve IV                                D) II ve III     E) II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ve IV</w:t>
      </w:r>
      <w:r w:rsidRPr="00AC12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98E" w:rsidRPr="00AC12DF" w:rsidRDefault="0073198E" w:rsidP="008E07D7">
      <w:pPr>
        <w:pStyle w:val="Default"/>
        <w:rPr>
          <w:rFonts w:ascii="Times New Roman" w:hAnsi="Times New Roman" w:cs="Times New Roman"/>
        </w:rPr>
      </w:pPr>
      <w:r w:rsidRPr="00AC12DF">
        <w:rPr>
          <w:rFonts w:ascii="Times New Roman" w:hAnsi="Times New Roman" w:cs="Times New Roman"/>
        </w:rPr>
        <w:t>S-2</w:t>
      </w:r>
      <w:r>
        <w:rPr>
          <w:rFonts w:ascii="Times New Roman" w:hAnsi="Times New Roman" w:cs="Times New Roman"/>
        </w:rPr>
        <w:t>1</w:t>
      </w:r>
      <w:r w:rsidRPr="00AC12DF">
        <w:rPr>
          <w:rFonts w:ascii="Times New Roman" w:hAnsi="Times New Roman" w:cs="Times New Roman"/>
        </w:rPr>
        <w:t xml:space="preserve">-Aşağıda geçerli bir kısaltılmış kıyas örneği verilmiştir: Bu adam açlık çekiyor. </w:t>
      </w:r>
    </w:p>
    <w:p w:rsidR="0073198E" w:rsidRPr="00AC12DF" w:rsidRDefault="0073198E" w:rsidP="008E07D7">
      <w:pPr>
        <w:pStyle w:val="Default"/>
        <w:rPr>
          <w:rFonts w:ascii="Times New Roman" w:hAnsi="Times New Roman" w:cs="Times New Roman"/>
        </w:rPr>
      </w:pPr>
      <w:r w:rsidRPr="00AC12DF">
        <w:rPr>
          <w:rFonts w:ascii="Cambria Math" w:hAnsi="Cambria Math" w:cs="Cambria Math"/>
        </w:rPr>
        <w:t>∴</w:t>
      </w:r>
      <w:r w:rsidRPr="00AC12DF">
        <w:rPr>
          <w:rFonts w:ascii="Times New Roman" w:hAnsi="Times New Roman" w:cs="Times New Roman"/>
        </w:rPr>
        <w:t xml:space="preserve">Öyleyse ben ona yardım etmeliyim. </w:t>
      </w:r>
    </w:p>
    <w:p w:rsidR="0073198E" w:rsidRPr="00AC12DF" w:rsidRDefault="0073198E" w:rsidP="008E07D7">
      <w:pPr>
        <w:pStyle w:val="Default"/>
        <w:spacing w:after="180"/>
        <w:rPr>
          <w:rFonts w:ascii="Times New Roman" w:hAnsi="Times New Roman" w:cs="Times New Roman"/>
        </w:rPr>
      </w:pPr>
      <w:r w:rsidRPr="00AC12DF">
        <w:rPr>
          <w:rFonts w:ascii="Times New Roman" w:hAnsi="Times New Roman" w:cs="Times New Roman"/>
          <w:b/>
          <w:bCs/>
        </w:rPr>
        <w:t xml:space="preserve">Aşağıdakilerden hangisi bu kısaltılmış kıyasta </w:t>
      </w:r>
      <w:r w:rsidRPr="00AC12DF">
        <w:rPr>
          <w:rFonts w:ascii="Times New Roman" w:hAnsi="Times New Roman" w:cs="Times New Roman"/>
          <w:b/>
          <w:bCs/>
          <w:u w:val="single"/>
        </w:rPr>
        <w:t xml:space="preserve">verilmemiş </w:t>
      </w:r>
      <w:r w:rsidRPr="00AC12DF">
        <w:rPr>
          <w:rFonts w:ascii="Times New Roman" w:hAnsi="Times New Roman" w:cs="Times New Roman"/>
          <w:b/>
          <w:bCs/>
        </w:rPr>
        <w:t xml:space="preserve">olan öncül olabilir? </w:t>
      </w:r>
    </w:p>
    <w:p w:rsidR="0073198E" w:rsidRPr="00AC12DF" w:rsidRDefault="0073198E" w:rsidP="008E07D7">
      <w:pPr>
        <w:pStyle w:val="Default"/>
        <w:spacing w:after="180"/>
        <w:rPr>
          <w:rFonts w:ascii="Times New Roman" w:hAnsi="Times New Roman" w:cs="Times New Roman"/>
        </w:rPr>
      </w:pPr>
      <w:r w:rsidRPr="00AC12DF">
        <w:rPr>
          <w:rFonts w:ascii="Times New Roman" w:hAnsi="Times New Roman" w:cs="Times New Roman"/>
        </w:rPr>
        <w:t xml:space="preserve">A) Hiç kimse </w:t>
      </w:r>
      <w:r w:rsidRPr="00AC12DF">
        <w:rPr>
          <w:rFonts w:ascii="Times New Roman" w:hAnsi="Times New Roman" w:cs="Times New Roman"/>
          <w:b/>
          <w:bCs/>
        </w:rPr>
        <w:t>ona yardım</w:t>
      </w:r>
      <w:r w:rsidRPr="00AC12DF">
        <w:rPr>
          <w:rFonts w:ascii="Times New Roman" w:hAnsi="Times New Roman" w:cs="Times New Roman"/>
        </w:rPr>
        <w:t xml:space="preserve"> etmiyor.                                     B) Adamın açlık çektiği apaçık ortadadır.                       </w:t>
      </w:r>
      <w:r w:rsidRPr="00AC12DF">
        <w:rPr>
          <w:rFonts w:ascii="Times New Roman" w:hAnsi="Times New Roman" w:cs="Times New Roman"/>
          <w:b/>
          <w:bCs/>
        </w:rPr>
        <w:t>C) Bütün</w:t>
      </w:r>
      <w:r w:rsidRPr="00AC12DF">
        <w:rPr>
          <w:rFonts w:ascii="Times New Roman" w:hAnsi="Times New Roman" w:cs="Times New Roman"/>
        </w:rPr>
        <w:t xml:space="preserve"> açlık çekenlere yardım edilmelidir.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AC12DF">
        <w:rPr>
          <w:rFonts w:ascii="Times New Roman" w:hAnsi="Times New Roman" w:cs="Times New Roman"/>
        </w:rPr>
        <w:t xml:space="preserve">   D) İnsanlar birbirlerinin duygularını anlamalıdır.                                                                     E) Her insanın duyarlı olması gereken konular vardır. 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C12DF">
        <w:rPr>
          <w:rFonts w:ascii="Times New Roman" w:hAnsi="Times New Roman" w:cs="Times New Roman"/>
          <w:sz w:val="24"/>
          <w:szCs w:val="24"/>
        </w:rPr>
        <w:t>-Aşağıdakilerden hangisi tümel evetleme önerme ekleminin sembolleşmiş   halidir.?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AC12DF">
        <w:rPr>
          <w:rFonts w:ascii="Times New Roman" w:hAnsi="Times New Roman" w:cs="Times New Roman"/>
          <w:sz w:val="24"/>
          <w:szCs w:val="24"/>
        </w:rPr>
        <w:t>A-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P˄</w:t>
      </w:r>
      <w:r w:rsidRPr="00AC12DF">
        <w:rPr>
          <w:rFonts w:ascii="Times New Roman" w:hAnsi="Times New Roman" w:cs="Times New Roman"/>
          <w:sz w:val="24"/>
          <w:szCs w:val="24"/>
        </w:rPr>
        <w:t>q            B)P→q            C)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PVq 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      D)P↔q   E)P↔q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C12DF">
        <w:rPr>
          <w:rFonts w:ascii="Times New Roman" w:hAnsi="Times New Roman" w:cs="Times New Roman"/>
          <w:sz w:val="24"/>
          <w:szCs w:val="24"/>
        </w:rPr>
        <w:t xml:space="preserve">-Aşağıdakilerden hangisi önerme olamaz.?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AC12DF">
        <w:rPr>
          <w:rFonts w:ascii="Times New Roman" w:hAnsi="Times New Roman" w:cs="Times New Roman"/>
          <w:sz w:val="24"/>
          <w:szCs w:val="24"/>
        </w:rPr>
        <w:t>A)Isınan madenler genleşir.                         B)Canlılar solunum yapar           C)2+2=4                          D)Yalvarırım bana yardım et                                              E)Cisimler yerçekiminden etkilenir.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12DF">
        <w:rPr>
          <w:rFonts w:ascii="Times New Roman" w:hAnsi="Times New Roman" w:cs="Times New Roman"/>
          <w:sz w:val="24"/>
          <w:szCs w:val="24"/>
        </w:rPr>
        <w:t>-Tikel terim ,bir sınıfın  bir kısmını  ifade eden  terimlerdir. Buna göre aşağıdakilerden hangisi tikel terime örnektir.?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A)Kayseri   B)Dünya   C)Her öğrenci  D)Hiçbir insan  E)-Bazı çiçekler 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S-25</w:t>
      </w:r>
      <w:r w:rsidRPr="00AC12DF">
        <w:rPr>
          <w:rFonts w:ascii="Times New Roman" w:hAnsi="Times New Roman" w:cs="Times New Roman"/>
          <w:sz w:val="24"/>
          <w:szCs w:val="24"/>
        </w:rPr>
        <w:t>-Bazı gençler  bilinçsizce  vaktinin çoğunu  bilgisayar  başında  geçirirler. Önermesi  nitelik ve nicelik  bakımından  nasıl bir önermedir.?</w:t>
      </w:r>
    </w:p>
    <w:p w:rsidR="0073198E" w:rsidRDefault="0073198E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A)Tümel olumlu      B)Tikel olumlu         C)Tekil olumlu  D)Tümel olumsuz                    E)Tikel olumsuz 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horzAnchor="page" w:tblpX="11188" w:tblpY="2008"/>
        <w:tblW w:w="4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94"/>
        <w:gridCol w:w="462"/>
        <w:gridCol w:w="456"/>
        <w:gridCol w:w="425"/>
        <w:gridCol w:w="426"/>
        <w:gridCol w:w="567"/>
        <w:gridCol w:w="425"/>
        <w:gridCol w:w="567"/>
        <w:gridCol w:w="425"/>
        <w:gridCol w:w="567"/>
      </w:tblGrid>
      <w:tr w:rsidR="0073198E" w:rsidRPr="00966FC8">
        <w:trPr>
          <w:trHeight w:val="407"/>
        </w:trPr>
        <w:tc>
          <w:tcPr>
            <w:tcW w:w="4714" w:type="dxa"/>
            <w:gridSpan w:val="10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 xml:space="preserve">MANTIK  CEVAP ANAHTARI </w:t>
            </w:r>
          </w:p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98E" w:rsidRPr="00966FC8">
        <w:trPr>
          <w:trHeight w:val="339"/>
        </w:trPr>
        <w:tc>
          <w:tcPr>
            <w:tcW w:w="394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98E" w:rsidRPr="00966FC8">
        <w:trPr>
          <w:trHeight w:val="380"/>
        </w:trPr>
        <w:tc>
          <w:tcPr>
            <w:tcW w:w="394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98E" w:rsidRPr="00966FC8">
        <w:trPr>
          <w:trHeight w:val="367"/>
        </w:trPr>
        <w:tc>
          <w:tcPr>
            <w:tcW w:w="394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98E" w:rsidRPr="00966FC8">
        <w:trPr>
          <w:trHeight w:val="339"/>
        </w:trPr>
        <w:tc>
          <w:tcPr>
            <w:tcW w:w="394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5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98E" w:rsidRPr="00966FC8">
        <w:trPr>
          <w:trHeight w:val="380"/>
        </w:trPr>
        <w:tc>
          <w:tcPr>
            <w:tcW w:w="394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98E" w:rsidRPr="00966FC8">
        <w:trPr>
          <w:trHeight w:val="394"/>
        </w:trPr>
        <w:tc>
          <w:tcPr>
            <w:tcW w:w="394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2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5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98E" w:rsidRPr="00966FC8">
        <w:trPr>
          <w:trHeight w:val="407"/>
        </w:trPr>
        <w:tc>
          <w:tcPr>
            <w:tcW w:w="394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2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6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FC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  <w:vAlign w:val="center"/>
          </w:tcPr>
          <w:p w:rsidR="0073198E" w:rsidRPr="00966FC8" w:rsidRDefault="0073198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198E" w:rsidRDefault="0073198E" w:rsidP="00FD475C">
      <w:pPr>
        <w:rPr>
          <w:rFonts w:ascii="Times New Roman" w:hAnsi="Times New Roman" w:cs="Times New Roman"/>
          <w:sz w:val="24"/>
          <w:szCs w:val="24"/>
        </w:rPr>
      </w:pPr>
    </w:p>
    <w:p w:rsidR="0073198E" w:rsidRDefault="0073198E" w:rsidP="00FD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ÖĞRENCİNİN ADI SOYADI :</w:t>
      </w:r>
    </w:p>
    <w:p w:rsidR="0073198E" w:rsidRPr="00AC12DF" w:rsidRDefault="0073198E" w:rsidP="00FD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SINIFI VE NUMARASI :</w:t>
      </w:r>
    </w:p>
    <w:sectPr w:rsidR="0073198E" w:rsidRPr="00AC12DF" w:rsidSect="00FD4393">
      <w:pgSz w:w="16838" w:h="11906" w:orient="landscape"/>
      <w:pgMar w:top="851" w:right="1418" w:bottom="1276" w:left="1418" w:header="709" w:footer="709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6618"/>
    <w:rsid w:val="00003A49"/>
    <w:rsid w:val="00024605"/>
    <w:rsid w:val="000346F3"/>
    <w:rsid w:val="00047ACF"/>
    <w:rsid w:val="00096BEA"/>
    <w:rsid w:val="00146EEB"/>
    <w:rsid w:val="002539BE"/>
    <w:rsid w:val="00264E4E"/>
    <w:rsid w:val="002B2CDB"/>
    <w:rsid w:val="003820CC"/>
    <w:rsid w:val="003A58D4"/>
    <w:rsid w:val="003A7B54"/>
    <w:rsid w:val="0048129D"/>
    <w:rsid w:val="004C497A"/>
    <w:rsid w:val="005C5BF0"/>
    <w:rsid w:val="00662176"/>
    <w:rsid w:val="006625AF"/>
    <w:rsid w:val="00667A85"/>
    <w:rsid w:val="0073198E"/>
    <w:rsid w:val="00795078"/>
    <w:rsid w:val="008E07D7"/>
    <w:rsid w:val="00966FC8"/>
    <w:rsid w:val="009728B0"/>
    <w:rsid w:val="0098346C"/>
    <w:rsid w:val="00A14899"/>
    <w:rsid w:val="00AC12DF"/>
    <w:rsid w:val="00B16618"/>
    <w:rsid w:val="00BF6213"/>
    <w:rsid w:val="00C33A4F"/>
    <w:rsid w:val="00E23E40"/>
    <w:rsid w:val="00EA512E"/>
    <w:rsid w:val="00F03C46"/>
    <w:rsid w:val="00FD1159"/>
    <w:rsid w:val="00FD4393"/>
    <w:rsid w:val="00FD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6F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D1159"/>
    <w:pPr>
      <w:ind w:left="720"/>
    </w:pPr>
  </w:style>
  <w:style w:type="paragraph" w:customStyle="1" w:styleId="Default">
    <w:name w:val="Default"/>
    <w:uiPriority w:val="99"/>
    <w:rsid w:val="008E07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2B2C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215</TotalTime>
  <Pages>4</Pages>
  <Words>1346</Words>
  <Characters>7678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EDANUR</cp:lastModifiedBy>
  <cp:revision>30</cp:revision>
  <dcterms:created xsi:type="dcterms:W3CDTF">2012-05-18T08:55:00Z</dcterms:created>
  <dcterms:modified xsi:type="dcterms:W3CDTF">2013-04-28T11:35:00Z</dcterms:modified>
  <cp:category>www.sorubak.com</cp:category>
</cp:coreProperties>
</file>