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4711" w:rsidRDefault="002B4711" w:rsidP="007679C1">
      <w:pPr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TERME KIZ TEKNİK VE MESLEK LİSESİ </w:t>
      </w:r>
      <w:hyperlink r:id="rId4" w:history="1">
        <w:r w:rsidRPr="007B4A55">
          <w:rPr>
            <w:rStyle w:val="Hyperlink"/>
            <w:sz w:val="24"/>
            <w:szCs w:val="24"/>
          </w:rPr>
          <w:t>www.sorubak.com</w:t>
        </w:r>
      </w:hyperlink>
      <w:r>
        <w:rPr>
          <w:sz w:val="24"/>
          <w:szCs w:val="24"/>
        </w:rPr>
        <w:t xml:space="preserve"> </w:t>
      </w:r>
    </w:p>
    <w:p w:rsidR="002B4711" w:rsidRDefault="002B4711" w:rsidP="00F76882">
      <w:pPr>
        <w:spacing w:after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EĞİTİM ÖĞRETİM YILI </w:t>
      </w:r>
    </w:p>
    <w:p w:rsidR="002B4711" w:rsidRDefault="002B4711" w:rsidP="00E51E80">
      <w:pPr>
        <w:spacing w:after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İNGİLİZCE DERSİ 12. SINIFLAR (YİYECEK-İÇECEK HİZMETLERİ) II. DÖNEM III. SINAV</w:t>
      </w:r>
    </w:p>
    <w:p w:rsidR="002B4711" w:rsidRDefault="002B4711" w:rsidP="00E51E80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Name:                                                Surname:                                          Number:                          Class:</w:t>
      </w:r>
    </w:p>
    <w:p w:rsidR="002B4711" w:rsidRDefault="002B4711">
      <w:pPr>
        <w:sectPr w:rsidR="002B4711" w:rsidSect="00F76882">
          <w:pgSz w:w="11906" w:h="16838"/>
          <w:pgMar w:top="709" w:right="849" w:bottom="567" w:left="993" w:header="708" w:footer="708" w:gutter="0"/>
          <w:cols w:space="708"/>
          <w:docGrid w:linePitch="360"/>
        </w:sectPr>
      </w:pPr>
    </w:p>
    <w:p w:rsidR="002B4711" w:rsidRDefault="002B4711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Circlethecorrectanswers in thefollowingquestions.</w:t>
      </w:r>
    </w:p>
    <w:p w:rsidR="002B4711" w:rsidRDefault="002B4711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2B4711" w:rsidRDefault="002B4711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1. Whichoneisn’t a kitchenoperation ?</w:t>
      </w:r>
    </w:p>
    <w:p w:rsidR="002B4711" w:rsidRDefault="002B4711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 mince</w:t>
      </w:r>
    </w:p>
    <w:p w:rsidR="002B4711" w:rsidRDefault="002B4711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 fry</w:t>
      </w:r>
    </w:p>
    <w:p w:rsidR="002B4711" w:rsidRDefault="002B4711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 peeler</w:t>
      </w:r>
    </w:p>
    <w:p w:rsidR="002B4711" w:rsidRDefault="002B4711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D) whisk</w:t>
      </w:r>
    </w:p>
    <w:p w:rsidR="002B4711" w:rsidRDefault="002B4711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2B4711" w:rsidRDefault="002B4711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2. Whichone is an offal?</w:t>
      </w:r>
    </w:p>
    <w:p w:rsidR="002B4711" w:rsidRDefault="002B4711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 tripe</w:t>
      </w:r>
    </w:p>
    <w:p w:rsidR="002B4711" w:rsidRDefault="002B4711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 oyster</w:t>
      </w:r>
    </w:p>
    <w:p w:rsidR="002B4711" w:rsidRDefault="002B4711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 prawn</w:t>
      </w:r>
    </w:p>
    <w:p w:rsidR="002B4711" w:rsidRDefault="002B4711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D) shrimp</w:t>
      </w:r>
    </w:p>
    <w:p w:rsidR="002B4711" w:rsidRDefault="002B4711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2B4711" w:rsidRDefault="002B4711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3. Choosethemostappropriateverb.</w:t>
      </w:r>
    </w:p>
    <w:p w:rsidR="002B4711" w:rsidRDefault="002B4711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Batter………….fromflour, eggsandmilk.</w:t>
      </w:r>
    </w:p>
    <w:p w:rsidR="002B4711" w:rsidRDefault="002B4711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 is make</w:t>
      </w:r>
    </w:p>
    <w:p w:rsidR="002B4711" w:rsidRDefault="002B4711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 contains</w:t>
      </w:r>
    </w:p>
    <w:p w:rsidR="002B4711" w:rsidRDefault="002B4711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 consists of</w:t>
      </w:r>
    </w:p>
    <w:p w:rsidR="002B4711" w:rsidRDefault="002B4711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D) </w:t>
      </w:r>
      <w:r>
        <w:rPr>
          <w:rFonts w:ascii="Times New Roman" w:hAnsi="Times New Roman" w:cs="Times New Roman"/>
          <w:sz w:val="24"/>
          <w:szCs w:val="24"/>
        </w:rPr>
        <w:t>is made</w:t>
      </w:r>
    </w:p>
    <w:p w:rsidR="002B4711" w:rsidRDefault="002B4711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B4711" w:rsidRDefault="002B4711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4. Choosethecorrectanswer.</w:t>
      </w:r>
    </w:p>
    <w:p w:rsidR="002B4711" w:rsidRDefault="002B4711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Chef : We………..usefreshingredients in thekitchen.</w:t>
      </w:r>
    </w:p>
    <w:p w:rsidR="002B4711" w:rsidRDefault="002B4711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 must</w:t>
      </w:r>
    </w:p>
    <w:p w:rsidR="002B4711" w:rsidRDefault="002B4711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 mustn’t</w:t>
      </w:r>
    </w:p>
    <w:p w:rsidR="002B4711" w:rsidRDefault="002B4711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 has to</w:t>
      </w:r>
    </w:p>
    <w:p w:rsidR="002B4711" w:rsidRDefault="002B4711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D) don’thaveto</w:t>
      </w:r>
    </w:p>
    <w:p w:rsidR="002B4711" w:rsidRDefault="002B4711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2B4711" w:rsidRDefault="002B4711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5. Choosethemostappropriateverb.</w:t>
      </w:r>
    </w:p>
    <w:p w:rsidR="002B4711" w:rsidRDefault="002B4711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BologneseSauce………..mincedbeef, onions, celery, carrots, tomatoesandherbs.</w:t>
      </w:r>
    </w:p>
    <w:p w:rsidR="002B4711" w:rsidRDefault="002B4711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 consist</w:t>
      </w:r>
    </w:p>
    <w:p w:rsidR="002B4711" w:rsidRDefault="002B4711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 contains</w:t>
      </w:r>
    </w:p>
    <w:p w:rsidR="002B4711" w:rsidRDefault="002B4711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 is made</w:t>
      </w:r>
    </w:p>
    <w:p w:rsidR="002B4711" w:rsidRDefault="002B4711" w:rsidP="00E51E8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D) containfrom</w:t>
      </w:r>
    </w:p>
    <w:p w:rsidR="002B4711" w:rsidRDefault="002B4711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6. Choosethemostappropriateresponsibility.</w:t>
      </w:r>
    </w:p>
    <w:p w:rsidR="002B4711" w:rsidRDefault="002B4711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A pastrychef………………………….</w:t>
      </w:r>
    </w:p>
    <w:p w:rsidR="002B4711" w:rsidRDefault="002B4711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A) </w:t>
      </w:r>
      <w:r>
        <w:rPr>
          <w:rFonts w:ascii="Times New Roman" w:hAnsi="Times New Roman" w:cs="Times New Roman"/>
        </w:rPr>
        <w:t>chopsandpreparesthevegetables.</w:t>
      </w:r>
    </w:p>
    <w:p w:rsidR="002B4711" w:rsidRDefault="002B4711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B) </w:t>
      </w:r>
      <w:r>
        <w:rPr>
          <w:rFonts w:ascii="Times New Roman" w:hAnsi="Times New Roman" w:cs="Times New Roman"/>
        </w:rPr>
        <w:t>cooksthe main courses.</w:t>
      </w:r>
    </w:p>
    <w:p w:rsidR="002B4711" w:rsidRDefault="002B4711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C) </w:t>
      </w:r>
      <w:r>
        <w:rPr>
          <w:rFonts w:ascii="Times New Roman" w:hAnsi="Times New Roman" w:cs="Times New Roman"/>
        </w:rPr>
        <w:t>preparessaladsandsideorders</w:t>
      </w:r>
    </w:p>
    <w:p w:rsidR="002B4711" w:rsidRDefault="002B4711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D) </w:t>
      </w:r>
      <w:r>
        <w:rPr>
          <w:rFonts w:ascii="Times New Roman" w:hAnsi="Times New Roman" w:cs="Times New Roman"/>
        </w:rPr>
        <w:t>cooksthebread</w:t>
      </w:r>
    </w:p>
    <w:p w:rsidR="002B4711" w:rsidRDefault="002B4711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7. An assistantchef…………………...</w:t>
      </w:r>
    </w:p>
    <w:p w:rsidR="002B4711" w:rsidRDefault="002B4711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A) </w:t>
      </w:r>
      <w:r>
        <w:rPr>
          <w:rFonts w:ascii="Times New Roman" w:hAnsi="Times New Roman" w:cs="Times New Roman"/>
        </w:rPr>
        <w:t>servesthecustomers.</w:t>
      </w:r>
    </w:p>
    <w:p w:rsidR="002B4711" w:rsidRDefault="002B4711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B) </w:t>
      </w:r>
      <w:r>
        <w:rPr>
          <w:rFonts w:ascii="Times New Roman" w:hAnsi="Times New Roman" w:cs="Times New Roman"/>
        </w:rPr>
        <w:t>organizesthewaiters.</w:t>
      </w:r>
    </w:p>
    <w:p w:rsidR="002B4711" w:rsidRDefault="002B4711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C) </w:t>
      </w:r>
      <w:r>
        <w:rPr>
          <w:rFonts w:ascii="Times New Roman" w:hAnsi="Times New Roman" w:cs="Times New Roman"/>
        </w:rPr>
        <w:t>cooksthe main courses.</w:t>
      </w:r>
    </w:p>
    <w:p w:rsidR="002B4711" w:rsidRDefault="002B4711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D) </w:t>
      </w:r>
      <w:r>
        <w:rPr>
          <w:rFonts w:ascii="Times New Roman" w:hAnsi="Times New Roman" w:cs="Times New Roman"/>
        </w:rPr>
        <w:t>servesthecustomers.</w:t>
      </w:r>
    </w:p>
    <w:p w:rsidR="002B4711" w:rsidRDefault="002B4711" w:rsidP="00994A20">
      <w:pPr>
        <w:rPr>
          <w:rFonts w:ascii="Verdana" w:hAnsi="Verdana" w:cs="Verdana"/>
          <w:sz w:val="16"/>
          <w:szCs w:val="16"/>
        </w:rPr>
      </w:pPr>
      <w:r>
        <w:rPr>
          <w:rFonts w:ascii="Verdana" w:hAnsi="Verdana" w:cs="Verdana"/>
          <w:sz w:val="16"/>
          <w:szCs w:val="16"/>
        </w:rPr>
        <w:t>www.yazilisorulari.org</w:t>
      </w:r>
    </w:p>
    <w:p w:rsidR="002B4711" w:rsidRDefault="002B4711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2B4711" w:rsidRDefault="002B4711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8. </w:t>
      </w:r>
      <w:r>
        <w:rPr>
          <w:rFonts w:ascii="Times New Roman" w:hAnsi="Times New Roman" w:cs="Times New Roman"/>
        </w:rPr>
        <w:t>Chef : You’llhelp………..the pasta sauces.</w:t>
      </w:r>
    </w:p>
    <w:p w:rsidR="002B4711" w:rsidRDefault="002B4711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Commis : OK, then.</w:t>
      </w:r>
    </w:p>
    <w:p w:rsidR="002B4711" w:rsidRDefault="002B4711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Choosethemostappropriatepreposition.</w:t>
      </w:r>
    </w:p>
    <w:p w:rsidR="002B4711" w:rsidRDefault="002B4711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A) </w:t>
      </w:r>
      <w:r>
        <w:rPr>
          <w:rFonts w:ascii="Times New Roman" w:hAnsi="Times New Roman" w:cs="Times New Roman"/>
        </w:rPr>
        <w:t>with</w:t>
      </w:r>
    </w:p>
    <w:p w:rsidR="002B4711" w:rsidRDefault="002B4711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B) </w:t>
      </w:r>
      <w:r>
        <w:rPr>
          <w:rFonts w:ascii="Times New Roman" w:hAnsi="Times New Roman" w:cs="Times New Roman"/>
        </w:rPr>
        <w:t>behind</w:t>
      </w:r>
    </w:p>
    <w:p w:rsidR="002B4711" w:rsidRDefault="002B4711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C) </w:t>
      </w:r>
      <w:r>
        <w:rPr>
          <w:rFonts w:ascii="Times New Roman" w:hAnsi="Times New Roman" w:cs="Times New Roman"/>
        </w:rPr>
        <w:t>for</w:t>
      </w:r>
    </w:p>
    <w:p w:rsidR="002B4711" w:rsidRDefault="002B4711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D) </w:t>
      </w:r>
      <w:r>
        <w:rPr>
          <w:rFonts w:ascii="Times New Roman" w:hAnsi="Times New Roman" w:cs="Times New Roman"/>
        </w:rPr>
        <w:t>from</w:t>
      </w:r>
    </w:p>
    <w:p w:rsidR="002B4711" w:rsidRDefault="002B4711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9. </w:t>
      </w:r>
      <w:r>
        <w:rPr>
          <w:rFonts w:ascii="Times New Roman" w:hAnsi="Times New Roman" w:cs="Times New Roman"/>
        </w:rPr>
        <w:t>Chef : Couldyouget me………….bottle of wine-theoneovertherebythewindow?</w:t>
      </w:r>
    </w:p>
    <w:p w:rsidR="002B4711" w:rsidRDefault="002B4711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A) </w:t>
      </w:r>
      <w:r>
        <w:rPr>
          <w:rFonts w:ascii="Times New Roman" w:hAnsi="Times New Roman" w:cs="Times New Roman"/>
        </w:rPr>
        <w:t>this</w:t>
      </w:r>
    </w:p>
    <w:p w:rsidR="002B4711" w:rsidRDefault="002B4711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B) </w:t>
      </w:r>
      <w:r>
        <w:rPr>
          <w:rFonts w:ascii="Times New Roman" w:hAnsi="Times New Roman" w:cs="Times New Roman"/>
        </w:rPr>
        <w:t>that</w:t>
      </w:r>
    </w:p>
    <w:p w:rsidR="002B4711" w:rsidRDefault="002B4711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C) </w:t>
      </w:r>
      <w:r>
        <w:rPr>
          <w:rFonts w:ascii="Times New Roman" w:hAnsi="Times New Roman" w:cs="Times New Roman"/>
        </w:rPr>
        <w:t>these</w:t>
      </w:r>
    </w:p>
    <w:p w:rsidR="002B4711" w:rsidRDefault="002B4711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D) </w:t>
      </w:r>
      <w:r>
        <w:rPr>
          <w:rFonts w:ascii="Times New Roman" w:hAnsi="Times New Roman" w:cs="Times New Roman"/>
        </w:rPr>
        <w:t>those</w:t>
      </w:r>
    </w:p>
    <w:p w:rsidR="002B4711" w:rsidRDefault="002B4711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2B4711" w:rsidRDefault="002B4711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10. </w:t>
      </w:r>
      <w:r>
        <w:rPr>
          <w:rFonts w:ascii="Times New Roman" w:hAnsi="Times New Roman" w:cs="Times New Roman"/>
        </w:rPr>
        <w:t>Chef : Wemakethesoupbyputtingthestockandcookedvegetablesinto a ………….</w:t>
      </w:r>
    </w:p>
    <w:p w:rsidR="002B4711" w:rsidRDefault="002B4711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A) </w:t>
      </w:r>
      <w:r>
        <w:rPr>
          <w:rFonts w:ascii="Times New Roman" w:hAnsi="Times New Roman" w:cs="Times New Roman"/>
        </w:rPr>
        <w:t>stockpot</w:t>
      </w:r>
    </w:p>
    <w:p w:rsidR="002B4711" w:rsidRDefault="002B4711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B) </w:t>
      </w:r>
      <w:r>
        <w:rPr>
          <w:rFonts w:ascii="Times New Roman" w:hAnsi="Times New Roman" w:cs="Times New Roman"/>
        </w:rPr>
        <w:t>mincer</w:t>
      </w:r>
    </w:p>
    <w:p w:rsidR="002B4711" w:rsidRDefault="002B4711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C) </w:t>
      </w:r>
      <w:r>
        <w:rPr>
          <w:rFonts w:ascii="Times New Roman" w:hAnsi="Times New Roman" w:cs="Times New Roman"/>
        </w:rPr>
        <w:t>blender</w:t>
      </w:r>
    </w:p>
    <w:p w:rsidR="002B4711" w:rsidRDefault="002B4711" w:rsidP="00E51E8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D) </w:t>
      </w:r>
      <w:r>
        <w:rPr>
          <w:rFonts w:ascii="Times New Roman" w:hAnsi="Times New Roman" w:cs="Times New Roman"/>
        </w:rPr>
        <w:t>oven</w:t>
      </w:r>
    </w:p>
    <w:p w:rsidR="002B4711" w:rsidRDefault="002B4711" w:rsidP="00E51E80">
      <w:pPr>
        <w:spacing w:after="0"/>
        <w:rPr>
          <w:rFonts w:ascii="Times New Roman" w:hAnsi="Times New Roman" w:cs="Times New Roman"/>
        </w:rPr>
      </w:pPr>
    </w:p>
    <w:p w:rsidR="002B4711" w:rsidRDefault="002B4711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11. Which is …….theChablisortheLiebfraumilch?</w:t>
      </w:r>
    </w:p>
    <w:p w:rsidR="002B4711" w:rsidRDefault="002B4711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A) </w:t>
      </w:r>
      <w:r>
        <w:rPr>
          <w:rFonts w:ascii="Times New Roman" w:hAnsi="Times New Roman" w:cs="Times New Roman"/>
        </w:rPr>
        <w:t>as dry as</w:t>
      </w:r>
    </w:p>
    <w:p w:rsidR="002B4711" w:rsidRDefault="002B4711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B) </w:t>
      </w:r>
      <w:r>
        <w:rPr>
          <w:rFonts w:ascii="Times New Roman" w:hAnsi="Times New Roman" w:cs="Times New Roman"/>
        </w:rPr>
        <w:t>driest</w:t>
      </w:r>
    </w:p>
    <w:p w:rsidR="002B4711" w:rsidRDefault="002B4711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C) </w:t>
      </w:r>
      <w:r>
        <w:rPr>
          <w:rFonts w:ascii="Times New Roman" w:hAnsi="Times New Roman" w:cs="Times New Roman"/>
        </w:rPr>
        <w:t>dryer</w:t>
      </w:r>
    </w:p>
    <w:p w:rsidR="002B4711" w:rsidRDefault="002B4711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D) </w:t>
      </w:r>
      <w:r>
        <w:rPr>
          <w:rFonts w:ascii="Times New Roman" w:hAnsi="Times New Roman" w:cs="Times New Roman"/>
        </w:rPr>
        <w:t>drier</w:t>
      </w:r>
    </w:p>
    <w:p w:rsidR="002B4711" w:rsidRDefault="002B4711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2B4711" w:rsidRDefault="002B4711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12. Man : Waitress, I don’tliketo………….but thisdish is completelyuneatable.</w:t>
      </w:r>
    </w:p>
    <w:p w:rsidR="002B4711" w:rsidRDefault="002B4711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Usethemostsuitableverb in theblank.</w:t>
      </w:r>
    </w:p>
    <w:p w:rsidR="002B4711" w:rsidRDefault="002B4711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A) </w:t>
      </w:r>
      <w:r>
        <w:rPr>
          <w:rFonts w:ascii="Times New Roman" w:hAnsi="Times New Roman" w:cs="Times New Roman"/>
        </w:rPr>
        <w:t>complain</w:t>
      </w:r>
    </w:p>
    <w:p w:rsidR="002B4711" w:rsidRDefault="002B4711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B) </w:t>
      </w:r>
      <w:r>
        <w:rPr>
          <w:rFonts w:ascii="Times New Roman" w:hAnsi="Times New Roman" w:cs="Times New Roman"/>
        </w:rPr>
        <w:t>say</w:t>
      </w:r>
    </w:p>
    <w:p w:rsidR="002B4711" w:rsidRDefault="002B4711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C) </w:t>
      </w:r>
      <w:r>
        <w:rPr>
          <w:rFonts w:ascii="Times New Roman" w:hAnsi="Times New Roman" w:cs="Times New Roman"/>
        </w:rPr>
        <w:t>have</w:t>
      </w:r>
    </w:p>
    <w:p w:rsidR="002B4711" w:rsidRDefault="002B4711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D) </w:t>
      </w:r>
      <w:r>
        <w:rPr>
          <w:rFonts w:ascii="Times New Roman" w:hAnsi="Times New Roman" w:cs="Times New Roman"/>
        </w:rPr>
        <w:t>contain</w:t>
      </w:r>
    </w:p>
    <w:p w:rsidR="002B4711" w:rsidRDefault="002B4711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2B4711" w:rsidRDefault="002B4711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13. Man : Waitress.</w:t>
      </w:r>
    </w:p>
    <w:p w:rsidR="002B4711" w:rsidRDefault="002B4711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Waitress: Yes, sir.</w:t>
      </w:r>
    </w:p>
    <w:p w:rsidR="002B4711" w:rsidRDefault="002B4711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Man : Thisknife is dirty.</w:t>
      </w:r>
    </w:p>
    <w:p w:rsidR="002B4711" w:rsidRDefault="002B4711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Waitress: I’m verysorry, sir. ………………………</w:t>
      </w:r>
    </w:p>
    <w:p w:rsidR="002B4711" w:rsidRDefault="002B4711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Choosethemostappropriateanswer.</w:t>
      </w:r>
    </w:p>
    <w:p w:rsidR="002B4711" w:rsidRDefault="002B4711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A) </w:t>
      </w:r>
      <w:r>
        <w:rPr>
          <w:rFonts w:ascii="Times New Roman" w:hAnsi="Times New Roman" w:cs="Times New Roman"/>
        </w:rPr>
        <w:t>I’llgetyousome.</w:t>
      </w:r>
    </w:p>
    <w:p w:rsidR="002B4711" w:rsidRDefault="002B4711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B) </w:t>
      </w:r>
      <w:r>
        <w:rPr>
          <w:rFonts w:ascii="Times New Roman" w:hAnsi="Times New Roman" w:cs="Times New Roman"/>
        </w:rPr>
        <w:t>I’llgetyousomemore.</w:t>
      </w:r>
    </w:p>
    <w:p w:rsidR="002B4711" w:rsidRDefault="002B4711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C) </w:t>
      </w:r>
      <w:r>
        <w:rPr>
          <w:rFonts w:ascii="Times New Roman" w:hAnsi="Times New Roman" w:cs="Times New Roman"/>
        </w:rPr>
        <w:t>I’llgetyousomething.</w:t>
      </w:r>
    </w:p>
    <w:p w:rsidR="002B4711" w:rsidRDefault="002B4711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D) </w:t>
      </w:r>
      <w:r>
        <w:rPr>
          <w:rFonts w:ascii="Times New Roman" w:hAnsi="Times New Roman" w:cs="Times New Roman"/>
        </w:rPr>
        <w:t>I’llgetyouanotherone.</w:t>
      </w:r>
    </w:p>
    <w:p w:rsidR="002B4711" w:rsidRDefault="002B4711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2B4711" w:rsidRDefault="002B4711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14. Whichisn’t a customercomplaint?</w:t>
      </w:r>
    </w:p>
    <w:p w:rsidR="002B4711" w:rsidRDefault="002B4711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 It is quiteuneatable.</w:t>
      </w:r>
    </w:p>
    <w:p w:rsidR="002B4711" w:rsidRDefault="002B4711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 I askedfor it rare.</w:t>
      </w:r>
    </w:p>
    <w:p w:rsidR="002B4711" w:rsidRDefault="002B4711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 I’llseewhat I can do.</w:t>
      </w:r>
    </w:p>
    <w:p w:rsidR="002B4711" w:rsidRDefault="002B4711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D) It’sterriblysalty.</w:t>
      </w:r>
    </w:p>
    <w:p w:rsidR="002B4711" w:rsidRDefault="002B4711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2B4711" w:rsidRDefault="002B4711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15. </w:t>
      </w:r>
      <w:r>
        <w:rPr>
          <w:rFonts w:ascii="Times New Roman" w:hAnsi="Times New Roman" w:cs="Times New Roman"/>
        </w:rPr>
        <w:t>I wanttoopenthisbottle of wine. Haveyou</w:t>
      </w:r>
    </w:p>
    <w:p w:rsidR="002B4711" w:rsidRDefault="002B4711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got a ……………..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2B4711" w:rsidRDefault="002B4711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A) </w:t>
      </w:r>
      <w:r>
        <w:rPr>
          <w:rFonts w:ascii="Times New Roman" w:hAnsi="Times New Roman" w:cs="Times New Roman"/>
        </w:rPr>
        <w:t>barspoon</w:t>
      </w:r>
    </w:p>
    <w:p w:rsidR="002B4711" w:rsidRDefault="002B4711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B) </w:t>
      </w:r>
      <w:r>
        <w:rPr>
          <w:rFonts w:ascii="Times New Roman" w:hAnsi="Times New Roman" w:cs="Times New Roman"/>
        </w:rPr>
        <w:t>corkscrew</w:t>
      </w:r>
    </w:p>
    <w:p w:rsidR="002B4711" w:rsidRDefault="002B4711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C) </w:t>
      </w:r>
      <w:r>
        <w:rPr>
          <w:rFonts w:ascii="Times New Roman" w:hAnsi="Times New Roman" w:cs="Times New Roman"/>
        </w:rPr>
        <w:t>shaker</w:t>
      </w:r>
    </w:p>
    <w:p w:rsidR="002B4711" w:rsidRDefault="002B4711" w:rsidP="00E51E8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D) </w:t>
      </w:r>
      <w:r>
        <w:rPr>
          <w:rFonts w:ascii="Times New Roman" w:hAnsi="Times New Roman" w:cs="Times New Roman"/>
        </w:rPr>
        <w:t>jigger</w:t>
      </w:r>
    </w:p>
    <w:p w:rsidR="002B4711" w:rsidRDefault="002B4711" w:rsidP="00E51E80">
      <w:pPr>
        <w:spacing w:after="0"/>
        <w:rPr>
          <w:rFonts w:ascii="Times New Roman" w:hAnsi="Times New Roman" w:cs="Times New Roman"/>
        </w:rPr>
      </w:pPr>
    </w:p>
    <w:p w:rsidR="002B4711" w:rsidRDefault="002B4711" w:rsidP="00E51E80">
      <w:pPr>
        <w:spacing w:after="0"/>
        <w:rPr>
          <w:rFonts w:ascii="Times New Roman" w:hAnsi="Times New Roman" w:cs="Times New Roman"/>
        </w:rPr>
      </w:pPr>
    </w:p>
    <w:p w:rsidR="002B4711" w:rsidRDefault="002B4711" w:rsidP="00E51E80">
      <w:pPr>
        <w:spacing w:after="0"/>
        <w:rPr>
          <w:rFonts w:ascii="Times New Roman" w:hAnsi="Times New Roman" w:cs="Times New Roman"/>
        </w:rPr>
      </w:pPr>
    </w:p>
    <w:p w:rsidR="002B4711" w:rsidRDefault="002B4711" w:rsidP="00E51E80">
      <w:pPr>
        <w:spacing w:after="0"/>
        <w:rPr>
          <w:rFonts w:ascii="Times New Roman" w:hAnsi="Times New Roman" w:cs="Times New Roman"/>
        </w:rPr>
      </w:pPr>
    </w:p>
    <w:p w:rsidR="002B4711" w:rsidRDefault="002B4711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16. Usethemostsuitablequestion in theblank.</w:t>
      </w:r>
    </w:p>
    <w:p w:rsidR="002B4711" w:rsidRDefault="002B4711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Waiter:</w:t>
      </w:r>
      <w:r>
        <w:rPr>
          <w:rFonts w:ascii="Times New Roman" w:hAnsi="Times New Roman" w:cs="Times New Roman"/>
          <w:b/>
          <w:bCs/>
        </w:rPr>
        <w:t>………………..</w:t>
      </w:r>
      <w:r>
        <w:rPr>
          <w:rFonts w:ascii="Times New Roman" w:hAnsi="Times New Roman" w:cs="Times New Roman"/>
        </w:rPr>
        <w:t>a tablebythewindow, madam?</w:t>
      </w:r>
    </w:p>
    <w:p w:rsidR="002B4711" w:rsidRDefault="002B4711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A) </w:t>
      </w:r>
      <w:r>
        <w:rPr>
          <w:rFonts w:ascii="Times New Roman" w:hAnsi="Times New Roman" w:cs="Times New Roman"/>
        </w:rPr>
        <w:t>Do youwant</w:t>
      </w:r>
    </w:p>
    <w:p w:rsidR="002B4711" w:rsidRDefault="002B4711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B) </w:t>
      </w:r>
      <w:r>
        <w:rPr>
          <w:rFonts w:ascii="Times New Roman" w:hAnsi="Times New Roman" w:cs="Times New Roman"/>
        </w:rPr>
        <w:t>Wouldyoulike</w:t>
      </w:r>
    </w:p>
    <w:p w:rsidR="002B4711" w:rsidRDefault="002B4711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C) </w:t>
      </w:r>
      <w:r>
        <w:rPr>
          <w:rFonts w:ascii="Times New Roman" w:hAnsi="Times New Roman" w:cs="Times New Roman"/>
        </w:rPr>
        <w:t>Whatabout</w:t>
      </w:r>
    </w:p>
    <w:p w:rsidR="002B4711" w:rsidRDefault="002B4711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D) </w:t>
      </w:r>
      <w:r>
        <w:rPr>
          <w:rFonts w:ascii="Times New Roman" w:hAnsi="Times New Roman" w:cs="Times New Roman"/>
        </w:rPr>
        <w:t>What is</w:t>
      </w:r>
    </w:p>
    <w:p w:rsidR="002B4711" w:rsidRDefault="002B4711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2B4711" w:rsidRDefault="002B4711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17. Usethemostsuitableverb in theblank.</w:t>
      </w:r>
    </w:p>
    <w:p w:rsidR="002B4711" w:rsidRDefault="002B4711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Guest : Whichdessert do you……………?</w:t>
      </w:r>
    </w:p>
    <w:p w:rsidR="002B4711" w:rsidRDefault="002B4711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Waiter : May I suggestthechocolategateau?</w:t>
      </w:r>
    </w:p>
    <w:p w:rsidR="002B4711" w:rsidRDefault="002B4711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A) </w:t>
      </w:r>
      <w:r>
        <w:rPr>
          <w:rFonts w:ascii="Times New Roman" w:hAnsi="Times New Roman" w:cs="Times New Roman"/>
        </w:rPr>
        <w:t>serve</w:t>
      </w:r>
    </w:p>
    <w:p w:rsidR="002B4711" w:rsidRDefault="002B4711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B) </w:t>
      </w:r>
      <w:r>
        <w:rPr>
          <w:rFonts w:ascii="Times New Roman" w:hAnsi="Times New Roman" w:cs="Times New Roman"/>
        </w:rPr>
        <w:t>recommend</w:t>
      </w:r>
    </w:p>
    <w:p w:rsidR="002B4711" w:rsidRDefault="002B4711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C) </w:t>
      </w:r>
      <w:r>
        <w:rPr>
          <w:rFonts w:ascii="Times New Roman" w:hAnsi="Times New Roman" w:cs="Times New Roman"/>
        </w:rPr>
        <w:t>want</w:t>
      </w:r>
    </w:p>
    <w:p w:rsidR="002B4711" w:rsidRDefault="002B4711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D) </w:t>
      </w:r>
      <w:r>
        <w:rPr>
          <w:rFonts w:ascii="Times New Roman" w:hAnsi="Times New Roman" w:cs="Times New Roman"/>
        </w:rPr>
        <w:t>look</w:t>
      </w:r>
    </w:p>
    <w:p w:rsidR="002B4711" w:rsidRDefault="002B4711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2B4711" w:rsidRDefault="002B4711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18. Waiter : Wouldyoulikesomewine………..your meal?</w:t>
      </w:r>
    </w:p>
    <w:p w:rsidR="002B4711" w:rsidRDefault="002B4711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Choosethemostappropriatepreposition.</w:t>
      </w:r>
    </w:p>
    <w:p w:rsidR="002B4711" w:rsidRDefault="002B4711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A) </w:t>
      </w:r>
      <w:r>
        <w:rPr>
          <w:rFonts w:ascii="Times New Roman" w:hAnsi="Times New Roman" w:cs="Times New Roman"/>
        </w:rPr>
        <w:t>in</w:t>
      </w:r>
    </w:p>
    <w:p w:rsidR="002B4711" w:rsidRDefault="002B4711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B) </w:t>
      </w:r>
      <w:r>
        <w:rPr>
          <w:rFonts w:ascii="Times New Roman" w:hAnsi="Times New Roman" w:cs="Times New Roman"/>
        </w:rPr>
        <w:t>on</w:t>
      </w:r>
    </w:p>
    <w:p w:rsidR="002B4711" w:rsidRDefault="002B4711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C) </w:t>
      </w:r>
      <w:r>
        <w:rPr>
          <w:rFonts w:ascii="Times New Roman" w:hAnsi="Times New Roman" w:cs="Times New Roman"/>
        </w:rPr>
        <w:t>with</w:t>
      </w:r>
    </w:p>
    <w:p w:rsidR="002B4711" w:rsidRDefault="002B4711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D) </w:t>
      </w:r>
      <w:r>
        <w:rPr>
          <w:rFonts w:ascii="Times New Roman" w:hAnsi="Times New Roman" w:cs="Times New Roman"/>
        </w:rPr>
        <w:t>under</w:t>
      </w:r>
    </w:p>
    <w:p w:rsidR="002B4711" w:rsidRDefault="002B4711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2B4711" w:rsidRDefault="002B4711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19. Guest : I’dlike a slice of………….…………….. . I lovecakes.</w:t>
      </w:r>
    </w:p>
    <w:p w:rsidR="002B4711" w:rsidRDefault="002B4711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A) </w:t>
      </w:r>
      <w:r>
        <w:rPr>
          <w:rFonts w:ascii="Times New Roman" w:hAnsi="Times New Roman" w:cs="Times New Roman"/>
        </w:rPr>
        <w:t>sparklingwine</w:t>
      </w:r>
    </w:p>
    <w:p w:rsidR="002B4711" w:rsidRDefault="002B4711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B) </w:t>
      </w:r>
      <w:r>
        <w:rPr>
          <w:rFonts w:ascii="Times New Roman" w:hAnsi="Times New Roman" w:cs="Times New Roman"/>
        </w:rPr>
        <w:t>freshfruitsalad</w:t>
      </w:r>
    </w:p>
    <w:p w:rsidR="002B4711" w:rsidRDefault="002B4711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C) </w:t>
      </w:r>
      <w:r>
        <w:rPr>
          <w:rFonts w:ascii="Times New Roman" w:hAnsi="Times New Roman" w:cs="Times New Roman"/>
        </w:rPr>
        <w:t>profiterols</w:t>
      </w:r>
    </w:p>
    <w:p w:rsidR="002B4711" w:rsidRDefault="002B4711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D) </w:t>
      </w:r>
      <w:r>
        <w:rPr>
          <w:rFonts w:ascii="Times New Roman" w:hAnsi="Times New Roman" w:cs="Times New Roman"/>
        </w:rPr>
        <w:t>chocolategâteau</w:t>
      </w:r>
    </w:p>
    <w:p w:rsidR="002B4711" w:rsidRDefault="002B4711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2B4711" w:rsidRDefault="002B4711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20. Guest : Idon’twantanymoretoeat. Couldyoujustbring me a …………</w:t>
      </w:r>
    </w:p>
    <w:p w:rsidR="002B4711" w:rsidRDefault="002B4711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………?</w:t>
      </w:r>
    </w:p>
    <w:p w:rsidR="002B4711" w:rsidRDefault="002B4711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A) </w:t>
      </w:r>
      <w:r>
        <w:rPr>
          <w:rFonts w:ascii="Times New Roman" w:hAnsi="Times New Roman" w:cs="Times New Roman"/>
        </w:rPr>
        <w:t>icebucket</w:t>
      </w:r>
    </w:p>
    <w:p w:rsidR="002B4711" w:rsidRDefault="002B4711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B) </w:t>
      </w:r>
      <w:r>
        <w:rPr>
          <w:rFonts w:ascii="Times New Roman" w:hAnsi="Times New Roman" w:cs="Times New Roman"/>
        </w:rPr>
        <w:t>desserttrolley</w:t>
      </w:r>
    </w:p>
    <w:p w:rsidR="002B4711" w:rsidRDefault="002B4711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C) </w:t>
      </w:r>
      <w:r>
        <w:rPr>
          <w:rFonts w:ascii="Times New Roman" w:hAnsi="Times New Roman" w:cs="Times New Roman"/>
        </w:rPr>
        <w:t>blackcoffee</w:t>
      </w:r>
    </w:p>
    <w:p w:rsidR="002B4711" w:rsidRDefault="002B4711" w:rsidP="00E51E8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D) </w:t>
      </w:r>
      <w:r>
        <w:rPr>
          <w:rFonts w:ascii="Times New Roman" w:hAnsi="Times New Roman" w:cs="Times New Roman"/>
        </w:rPr>
        <w:t>fruitsalad</w:t>
      </w:r>
    </w:p>
    <w:p w:rsidR="002B4711" w:rsidRDefault="002B4711" w:rsidP="00E51E80">
      <w:pPr>
        <w:spacing w:after="0"/>
        <w:rPr>
          <w:rFonts w:ascii="Times New Roman" w:hAnsi="Times New Roman" w:cs="Times New Roman"/>
        </w:rPr>
      </w:pPr>
    </w:p>
    <w:p w:rsidR="002B4711" w:rsidRDefault="002B4711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F76882">
        <w:rPr>
          <w:rFonts w:ascii="Times New Roman" w:hAnsi="Times New Roman" w:cs="Times New Roman"/>
          <w:b/>
          <w:bCs/>
        </w:rPr>
        <w:t>21.</w:t>
      </w:r>
      <w:r>
        <w:rPr>
          <w:rFonts w:ascii="Times New Roman" w:hAnsi="Times New Roman" w:cs="Times New Roman"/>
        </w:rPr>
        <w:t>Waiter : ………………………………………</w:t>
      </w:r>
    </w:p>
    <w:p w:rsidR="002B4711" w:rsidRDefault="002B4711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Woman : Yes, we’dliketwo melon withProsciutto,</w:t>
      </w:r>
    </w:p>
    <w:p w:rsidR="002B4711" w:rsidRDefault="002B4711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please.</w:t>
      </w:r>
    </w:p>
    <w:p w:rsidR="002B4711" w:rsidRDefault="002B4711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Waiter : Yes, madam.</w:t>
      </w:r>
    </w:p>
    <w:p w:rsidR="002B4711" w:rsidRDefault="002B4711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Usethemostappropriatequestion.</w:t>
      </w:r>
    </w:p>
    <w:p w:rsidR="002B4711" w:rsidRDefault="002B4711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 Wouldyoulike a tablefortwo?</w:t>
      </w:r>
    </w:p>
    <w:p w:rsidR="002B4711" w:rsidRDefault="002B4711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 Wouldyouliketoorder a drink?</w:t>
      </w:r>
    </w:p>
    <w:p w:rsidR="002B4711" w:rsidRDefault="002B4711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 Couldwehavesomebread, please.</w:t>
      </w:r>
    </w:p>
    <w:p w:rsidR="002B4711" w:rsidRDefault="002B4711" w:rsidP="00E51E8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D) Wouldyouliketoordernow?</w:t>
      </w:r>
    </w:p>
    <w:p w:rsidR="002B4711" w:rsidRDefault="002B4711" w:rsidP="00E51E80">
      <w:pPr>
        <w:spacing w:after="0"/>
        <w:rPr>
          <w:rFonts w:ascii="Times New Roman" w:hAnsi="Times New Roman" w:cs="Times New Roman"/>
        </w:rPr>
      </w:pPr>
    </w:p>
    <w:p w:rsidR="002B4711" w:rsidRDefault="002B4711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22. Usethemostsuitableverb in theblank.</w:t>
      </w:r>
    </w:p>
    <w:p w:rsidR="002B4711" w:rsidRDefault="002B4711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Waiter : Can I ………yourcoats?</w:t>
      </w:r>
    </w:p>
    <w:p w:rsidR="002B4711" w:rsidRDefault="002B4711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A) </w:t>
      </w:r>
      <w:r>
        <w:rPr>
          <w:rFonts w:ascii="Times New Roman" w:hAnsi="Times New Roman" w:cs="Times New Roman"/>
        </w:rPr>
        <w:t>have</w:t>
      </w:r>
    </w:p>
    <w:p w:rsidR="002B4711" w:rsidRDefault="002B4711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B) </w:t>
      </w:r>
      <w:r>
        <w:rPr>
          <w:rFonts w:ascii="Times New Roman" w:hAnsi="Times New Roman" w:cs="Times New Roman"/>
        </w:rPr>
        <w:t>take</w:t>
      </w:r>
    </w:p>
    <w:p w:rsidR="002B4711" w:rsidRDefault="002B4711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C) </w:t>
      </w:r>
      <w:r>
        <w:rPr>
          <w:rFonts w:ascii="Times New Roman" w:hAnsi="Times New Roman" w:cs="Times New Roman"/>
        </w:rPr>
        <w:t>dress</w:t>
      </w:r>
    </w:p>
    <w:p w:rsidR="002B4711" w:rsidRDefault="002B4711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D) </w:t>
      </w:r>
      <w:r>
        <w:rPr>
          <w:rFonts w:ascii="Times New Roman" w:hAnsi="Times New Roman" w:cs="Times New Roman"/>
        </w:rPr>
        <w:t>throwout</w:t>
      </w:r>
    </w:p>
    <w:p w:rsidR="002B4711" w:rsidRDefault="002B4711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2B4711" w:rsidRDefault="002B4711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2B4711" w:rsidRDefault="002B4711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2B4711" w:rsidRDefault="002B4711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2B4711" w:rsidRDefault="002B4711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2B4711" w:rsidRDefault="002B4711" w:rsidP="00F768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23. Usethemostsuitableverb in theblank.</w:t>
      </w:r>
    </w:p>
    <w:p w:rsidR="002B4711" w:rsidRDefault="002B4711" w:rsidP="00F768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Take a specialDry Martini glass, …………it, and</w:t>
      </w:r>
    </w:p>
    <w:p w:rsidR="002B4711" w:rsidRDefault="002B4711" w:rsidP="00F768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fill it withice.</w:t>
      </w:r>
    </w:p>
    <w:p w:rsidR="002B4711" w:rsidRDefault="002B4711" w:rsidP="00F768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A) </w:t>
      </w:r>
      <w:r>
        <w:rPr>
          <w:rFonts w:ascii="Times New Roman" w:hAnsi="Times New Roman" w:cs="Times New Roman"/>
        </w:rPr>
        <w:t>serve</w:t>
      </w:r>
    </w:p>
    <w:p w:rsidR="002B4711" w:rsidRDefault="002B4711" w:rsidP="00F768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B) </w:t>
      </w:r>
      <w:r>
        <w:rPr>
          <w:rFonts w:ascii="Times New Roman" w:hAnsi="Times New Roman" w:cs="Times New Roman"/>
        </w:rPr>
        <w:t>polish</w:t>
      </w:r>
    </w:p>
    <w:p w:rsidR="002B4711" w:rsidRDefault="002B4711" w:rsidP="00F768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C) </w:t>
      </w:r>
      <w:r>
        <w:rPr>
          <w:rFonts w:ascii="Times New Roman" w:hAnsi="Times New Roman" w:cs="Times New Roman"/>
        </w:rPr>
        <w:t>stir</w:t>
      </w:r>
    </w:p>
    <w:p w:rsidR="002B4711" w:rsidRDefault="002B4711" w:rsidP="00F768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D) </w:t>
      </w:r>
      <w:r>
        <w:rPr>
          <w:rFonts w:ascii="Times New Roman" w:hAnsi="Times New Roman" w:cs="Times New Roman"/>
        </w:rPr>
        <w:t>throwout</w:t>
      </w:r>
    </w:p>
    <w:p w:rsidR="002B4711" w:rsidRDefault="002B4711" w:rsidP="00F768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2B4711" w:rsidRDefault="002B4711" w:rsidP="00F768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24. Usethemostsuitableverb in theblank</w:t>
      </w:r>
    </w:p>
    <w:p w:rsidR="002B4711" w:rsidRDefault="002B4711" w:rsidP="00F768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Inthemixingglasswithice ;Combine...........sugarandlemonjuice</w:t>
      </w:r>
    </w:p>
    <w:p w:rsidR="002B4711" w:rsidRDefault="002B4711" w:rsidP="00F768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A) </w:t>
      </w:r>
      <w:r w:rsidRPr="00F76882">
        <w:rPr>
          <w:rFonts w:ascii="Times New Roman" w:hAnsi="Times New Roman" w:cs="Times New Roman"/>
        </w:rPr>
        <w:t>mineral water</w:t>
      </w:r>
    </w:p>
    <w:p w:rsidR="002B4711" w:rsidRDefault="002B4711" w:rsidP="00F768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B) </w:t>
      </w:r>
      <w:r w:rsidRPr="00F76882">
        <w:rPr>
          <w:rFonts w:ascii="Times New Roman" w:hAnsi="Times New Roman" w:cs="Times New Roman"/>
        </w:rPr>
        <w:t>whisky</w:t>
      </w:r>
    </w:p>
    <w:p w:rsidR="002B4711" w:rsidRPr="00F76882" w:rsidRDefault="002B4711" w:rsidP="00F768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C) </w:t>
      </w:r>
      <w:r w:rsidRPr="00F76882">
        <w:rPr>
          <w:rFonts w:ascii="Times New Roman" w:hAnsi="Times New Roman" w:cs="Times New Roman"/>
        </w:rPr>
        <w:t>lime</w:t>
      </w:r>
    </w:p>
    <w:p w:rsidR="002B4711" w:rsidRDefault="002B4711" w:rsidP="00F768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D) </w:t>
      </w:r>
      <w:r w:rsidRPr="00F76882">
        <w:rPr>
          <w:rFonts w:ascii="Times New Roman" w:hAnsi="Times New Roman" w:cs="Times New Roman"/>
        </w:rPr>
        <w:t>gin</w:t>
      </w:r>
    </w:p>
    <w:p w:rsidR="002B4711" w:rsidRDefault="002B4711" w:rsidP="00F768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2B4711" w:rsidRDefault="002B4711" w:rsidP="00F768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25. Usethemostsuitableverb in theblank.</w:t>
      </w:r>
    </w:p>
    <w:p w:rsidR="002B4711" w:rsidRDefault="002B4711" w:rsidP="00F768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Thenshake it welland………..it through a strainerinto a coctailglass.</w:t>
      </w:r>
    </w:p>
    <w:p w:rsidR="002B4711" w:rsidRDefault="002B4711" w:rsidP="00F768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A) </w:t>
      </w:r>
      <w:r>
        <w:rPr>
          <w:rFonts w:ascii="Times New Roman" w:hAnsi="Times New Roman" w:cs="Times New Roman"/>
        </w:rPr>
        <w:t>stir</w:t>
      </w:r>
    </w:p>
    <w:p w:rsidR="002B4711" w:rsidRDefault="002B4711" w:rsidP="00F768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B) </w:t>
      </w:r>
      <w:r>
        <w:rPr>
          <w:rFonts w:ascii="Times New Roman" w:hAnsi="Times New Roman" w:cs="Times New Roman"/>
        </w:rPr>
        <w:t>pass</w:t>
      </w:r>
    </w:p>
    <w:p w:rsidR="002B4711" w:rsidRDefault="002B4711" w:rsidP="00F768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C) </w:t>
      </w:r>
      <w:r>
        <w:rPr>
          <w:rFonts w:ascii="Times New Roman" w:hAnsi="Times New Roman" w:cs="Times New Roman"/>
        </w:rPr>
        <w:t>peel</w:t>
      </w:r>
    </w:p>
    <w:p w:rsidR="002B4711" w:rsidRDefault="002B4711" w:rsidP="00F768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D) </w:t>
      </w:r>
      <w:r>
        <w:rPr>
          <w:rFonts w:ascii="Times New Roman" w:hAnsi="Times New Roman" w:cs="Times New Roman"/>
        </w:rPr>
        <w:t>pour</w:t>
      </w:r>
    </w:p>
    <w:p w:rsidR="002B4711" w:rsidRDefault="002B4711" w:rsidP="00F768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2B4711" w:rsidRDefault="002B4711" w:rsidP="00994A20">
      <w:pPr>
        <w:rPr>
          <w:rFonts w:ascii="Verdana" w:hAnsi="Verdana" w:cs="Verdana"/>
          <w:sz w:val="16"/>
          <w:szCs w:val="16"/>
        </w:rPr>
      </w:pPr>
      <w:r>
        <w:rPr>
          <w:rFonts w:ascii="Verdana" w:hAnsi="Verdana" w:cs="Verdana"/>
          <w:sz w:val="16"/>
          <w:szCs w:val="16"/>
        </w:rPr>
        <w:t>www.yazilisorulari.org</w:t>
      </w:r>
    </w:p>
    <w:p w:rsidR="002B4711" w:rsidRDefault="002B4711" w:rsidP="00F768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bookmarkStart w:id="0" w:name="_GoBack"/>
      <w:bookmarkEnd w:id="0"/>
    </w:p>
    <w:p w:rsidR="002B4711" w:rsidRDefault="002B4711" w:rsidP="00F768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2B4711" w:rsidRPr="00F61028" w:rsidRDefault="002B4711" w:rsidP="00F768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</w:rPr>
      </w:pPr>
      <w:r w:rsidRPr="00F61028">
        <w:rPr>
          <w:rFonts w:ascii="Times New Roman" w:hAnsi="Times New Roman" w:cs="Times New Roman"/>
          <w:b/>
          <w:bCs/>
          <w:i/>
          <w:iCs/>
        </w:rPr>
        <w:t>Özkan ÖZCAN</w:t>
      </w:r>
    </w:p>
    <w:p w:rsidR="002B4711" w:rsidRPr="00F61028" w:rsidRDefault="002B4711" w:rsidP="00F768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</w:rPr>
      </w:pPr>
      <w:r w:rsidRPr="00F61028">
        <w:rPr>
          <w:rFonts w:ascii="Times New Roman" w:hAnsi="Times New Roman" w:cs="Times New Roman"/>
          <w:b/>
          <w:bCs/>
          <w:i/>
          <w:iCs/>
        </w:rPr>
        <w:t xml:space="preserve">              English LessonTeacher</w:t>
      </w:r>
    </w:p>
    <w:sectPr w:rsidR="002B4711" w:rsidRPr="00F61028" w:rsidSect="00F76882">
      <w:type w:val="continuous"/>
      <w:pgSz w:w="11906" w:h="16838"/>
      <w:pgMar w:top="426" w:right="849" w:bottom="993" w:left="993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51E80"/>
    <w:rsid w:val="001F7404"/>
    <w:rsid w:val="002B4711"/>
    <w:rsid w:val="007679C1"/>
    <w:rsid w:val="007B4A55"/>
    <w:rsid w:val="00994A20"/>
    <w:rsid w:val="00DF79C3"/>
    <w:rsid w:val="00E51E80"/>
    <w:rsid w:val="00E96C00"/>
    <w:rsid w:val="00F61028"/>
    <w:rsid w:val="00F768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1E80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7679C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4755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5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5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24</TotalTime>
  <Pages>2</Pages>
  <Words>574</Words>
  <Characters>3274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si</dc:creator>
  <cp:keywords>www.sorubak.com</cp:keywords>
  <dc:description>www.sorubak.com</dc:description>
  <cp:lastModifiedBy>eda</cp:lastModifiedBy>
  <cp:revision>3</cp:revision>
  <dcterms:created xsi:type="dcterms:W3CDTF">2010-06-01T18:07:00Z</dcterms:created>
  <dcterms:modified xsi:type="dcterms:W3CDTF">2013-05-23T20:59:00Z</dcterms:modified>
  <cp:category>www.sorubak.com</cp:category>
</cp:coreProperties>
</file>