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2A" w:rsidRDefault="0065792A" w:rsidP="00F76882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TERME KIZ TEKNİK VE MESLEK LİSESİ </w:t>
      </w:r>
      <w:hyperlink r:id="rId4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EĞİTİM ÖĞRETİM YILI </w:t>
      </w:r>
    </w:p>
    <w:p w:rsidR="0065792A" w:rsidRDefault="0065792A" w:rsidP="00E51E8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İNGİLİZCE DERSİ 12. SINIFLAR (YİYECEK-İÇECEK HİZMETLERİ) II. DÖNEM III. SINAV</w:t>
      </w:r>
    </w:p>
    <w:p w:rsidR="0065792A" w:rsidRDefault="0065792A" w:rsidP="00E51E8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65792A" w:rsidRDefault="0065792A">
      <w:pPr>
        <w:sectPr w:rsidR="0065792A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Circlethecorrectanswers in thefollowingquestions.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Whichoneisn’t a kitchenoperation 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mince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fry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peeler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whisk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Whichone is an offal?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tripe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oyster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shrimp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Choosethemostappropriateverb.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Batter………….fromflour, eggsandmilk.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is make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consists of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is made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Choosethecorrectanswer.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Chef : We………..usefreshingredients in thekitchen.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must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mustn’t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has to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don’thaveto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Choosethemostappropriateverb.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BologneseSauce………..mincedbeef, onions, celery, carrots, tomatoesandherbs.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consist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is made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containfrom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 Choosethemostappropriateresponsibility.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pastrychef………………………….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chopsandpreparesthevegetables.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cooksthe main courses.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preparessaladsandsideorders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cooksthebread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 An assistantchef…………………...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servesthecustomers.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organizesthewaiters.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cooksthe main courses.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servesthecustomers.</w:t>
      </w:r>
    </w:p>
    <w:p w:rsidR="0065792A" w:rsidRDefault="0065792A" w:rsidP="00994A20">
      <w:pPr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www.yazilisorulari.org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8. </w:t>
      </w:r>
      <w:r>
        <w:rPr>
          <w:rFonts w:ascii="Times New Roman" w:hAnsi="Times New Roman" w:cs="Times New Roman"/>
        </w:rPr>
        <w:t>Chef : You’llhelp………..the pasta sauces.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 : OK, then.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Choosethemostappropriatepreposition.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with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behind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for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from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9. </w:t>
      </w:r>
      <w:r>
        <w:rPr>
          <w:rFonts w:ascii="Times New Roman" w:hAnsi="Times New Roman" w:cs="Times New Roman"/>
        </w:rPr>
        <w:t>Chef : Couldyouget me………….bottle of wine-theoneovertherebythewindow?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this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that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these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those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10. </w:t>
      </w:r>
      <w:r>
        <w:rPr>
          <w:rFonts w:ascii="Times New Roman" w:hAnsi="Times New Roman" w:cs="Times New Roman"/>
        </w:rPr>
        <w:t>Chef : Wemakethesoupbyputtingthestockandcookedvegetablesinto a ………….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stockpot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mincer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blender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oven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11. Which is …….theChablisortheLiebfraumilch?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as dry as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driest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dryer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drier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12. Man : Waitress, I don’tliketo………….but thisdish is completelyuneatable.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Usethemostsuitableverb in theblank.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complain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have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contain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13. Man : Waitress.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Yes, sir.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 : Thisknife is dirty.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I’m verysorry, sir. ………………………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Choosethemostappropriateanswer.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I’llgetyousome.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I’llgetyousomemore.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I’llgetyousomething.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I’llgetyouanotherone.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14. Whichisn’t a customercomplaint?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quiteuneatable.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 askedfor it rare.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I’llseewhat I can do.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It’sterriblysalty.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15. </w:t>
      </w:r>
      <w:r>
        <w:rPr>
          <w:rFonts w:ascii="Times New Roman" w:hAnsi="Times New Roman" w:cs="Times New Roman"/>
        </w:rPr>
        <w:t>I wanttoopenthisbottle of wine. Haveyou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got a ……………..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barspoon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corkscrew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shaker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jigger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16. Usethemostsuitablequestion in theblank.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Waiter:</w:t>
      </w:r>
      <w:r>
        <w:rPr>
          <w:rFonts w:ascii="Times New Roman" w:hAnsi="Times New Roman" w:cs="Times New Roman"/>
          <w:b/>
          <w:bCs/>
        </w:rPr>
        <w:t>………………..</w:t>
      </w:r>
      <w:r>
        <w:rPr>
          <w:rFonts w:ascii="Times New Roman" w:hAnsi="Times New Roman" w:cs="Times New Roman"/>
        </w:rPr>
        <w:t>a tablebythewindow, madam?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Do youwant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Wouldyoulike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Whatabout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What is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17. Usethemostsuitableverb in theblank.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Guest : Whichdessert do you……………?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May I suggestthechocolategateau?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recommend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want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look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18. Waiter : Wouldyoulikesomewine………..your meal?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Choosethemostappropriatepreposition.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with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under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19. Guest : I’dlike a slice of………….…………….. . I lovecakes.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sparklingwine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freshfruitsalad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profiterols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chocolategâteau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20. Guest : Idon’twantanymoretoeat. Couldyoujustbring me a …………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icebucket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desserttrolley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blackcoffee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fruitsalad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  <w:bCs/>
        </w:rPr>
        <w:t>21.</w:t>
      </w:r>
      <w:r>
        <w:rPr>
          <w:rFonts w:ascii="Times New Roman" w:hAnsi="Times New Roman" w:cs="Times New Roman"/>
        </w:rPr>
        <w:t>Waiter : ………………………………………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Woman : Yes, we’dliketwo melon withProsciutto,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Yes, madam.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Usethemostappropriatequestion.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Wouldyoulike a tablefortwo?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Wouldyouliketoorder a drink?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Couldwehavesomebread, please.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Wouldyouliketoordernow?</w:t>
      </w:r>
    </w:p>
    <w:p w:rsidR="0065792A" w:rsidRDefault="0065792A" w:rsidP="00E51E80">
      <w:pPr>
        <w:spacing w:after="0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22. Usethemostsuitableverb in theblank.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Can I ………yourcoats?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have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take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dress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throwout</w:t>
      </w: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 Usethemostsuitableverb in theblank.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specialDry Martini glass, …………it, and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it withice.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polish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stir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throwout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24. Usethemostsuitableverb in theblank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Inthemixingglasswithice ;Combine...........sugarandlemonjuice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</w:rPr>
        <w:t>mineral water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F76882">
        <w:rPr>
          <w:rFonts w:ascii="Times New Roman" w:hAnsi="Times New Roman" w:cs="Times New Roman"/>
        </w:rPr>
        <w:t>whisky</w:t>
      </w:r>
    </w:p>
    <w:p w:rsidR="0065792A" w:rsidRPr="00F76882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</w:rPr>
        <w:t>lime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 w:rsidRPr="00F76882">
        <w:rPr>
          <w:rFonts w:ascii="Times New Roman" w:hAnsi="Times New Roman" w:cs="Times New Roman"/>
        </w:rPr>
        <w:t>gin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25. Usethemostsuitableverb in theblank.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Thenshake it welland………..it through a strainerinto a coctailglass.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stir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pass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peel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pour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Default="0065792A" w:rsidP="00994A20">
      <w:pPr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www.yazilisorulari.org</w:t>
      </w:r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65792A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92A" w:rsidRPr="00F61028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F61028">
        <w:rPr>
          <w:rFonts w:ascii="Times New Roman" w:hAnsi="Times New Roman" w:cs="Times New Roman"/>
          <w:b/>
          <w:bCs/>
          <w:i/>
          <w:iCs/>
        </w:rPr>
        <w:t>Özkan ÖZCAN</w:t>
      </w:r>
    </w:p>
    <w:p w:rsidR="0065792A" w:rsidRPr="00F61028" w:rsidRDefault="0065792A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F61028">
        <w:rPr>
          <w:rFonts w:ascii="Times New Roman" w:hAnsi="Times New Roman" w:cs="Times New Roman"/>
          <w:b/>
          <w:bCs/>
          <w:i/>
          <w:iCs/>
        </w:rPr>
        <w:t xml:space="preserve">              English LessonTeacher</w:t>
      </w:r>
    </w:p>
    <w:sectPr w:rsidR="0065792A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E80"/>
    <w:rsid w:val="00060F69"/>
    <w:rsid w:val="001F7404"/>
    <w:rsid w:val="00222E2F"/>
    <w:rsid w:val="0065792A"/>
    <w:rsid w:val="00994A20"/>
    <w:rsid w:val="00C06BEA"/>
    <w:rsid w:val="00E51E80"/>
    <w:rsid w:val="00F61028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06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06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574</Words>
  <Characters>3274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si</dc:creator>
  <cp:keywords>www.sorubak.com</cp:keywords>
  <dc:description>www.sorubak.com</dc:description>
  <cp:lastModifiedBy>eda</cp:lastModifiedBy>
  <cp:revision>3</cp:revision>
  <dcterms:created xsi:type="dcterms:W3CDTF">2010-06-01T18:07:00Z</dcterms:created>
  <dcterms:modified xsi:type="dcterms:W3CDTF">2013-05-09T20:12:00Z</dcterms:modified>
  <cp:category>www.sorubak.com</cp:category>
</cp:coreProperties>
</file>