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10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00"/>
        <w:gridCol w:w="851"/>
        <w:gridCol w:w="901"/>
        <w:gridCol w:w="577"/>
        <w:gridCol w:w="273"/>
        <w:gridCol w:w="993"/>
        <w:gridCol w:w="992"/>
        <w:gridCol w:w="850"/>
        <w:gridCol w:w="1134"/>
        <w:gridCol w:w="1134"/>
        <w:gridCol w:w="152"/>
        <w:gridCol w:w="841"/>
        <w:gridCol w:w="1134"/>
      </w:tblGrid>
      <w:tr w:rsidR="00AC668E" w:rsidRPr="00AA1C53">
        <w:trPr>
          <w:trHeight w:val="423"/>
        </w:trPr>
        <w:tc>
          <w:tcPr>
            <w:tcW w:w="3129" w:type="dxa"/>
            <w:gridSpan w:val="4"/>
            <w:vMerge w:val="restart"/>
            <w:tcBorders>
              <w:top w:val="thinThickSmallGap" w:sz="24" w:space="0" w:color="auto"/>
            </w:tcBorders>
          </w:tcPr>
          <w:p w:rsidR="00AC668E" w:rsidRPr="00AA1C53" w:rsidRDefault="00AC668E" w:rsidP="00272EE3">
            <w:pPr>
              <w:pStyle w:val="Foo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2" o:spid="_x0000_s1026" type="#_x0000_t75" alt="meb1" style="position:absolute;margin-left:22.25pt;margin-top:4.45pt;width:102.85pt;height:70.7pt;z-index:-251658240;visibility:visible" wrapcoords="-158 0 -158 21370 21600 21370 21600 0 -158 0">
                  <v:imagedata r:id="rId7" o:title=""/>
                  <w10:wrap type="tight"/>
                </v:shape>
              </w:pict>
            </w:r>
          </w:p>
        </w:tc>
        <w:tc>
          <w:tcPr>
            <w:tcW w:w="4242" w:type="dxa"/>
            <w:gridSpan w:val="5"/>
            <w:vMerge w:val="restart"/>
            <w:tcBorders>
              <w:top w:val="thinThickSmallGap" w:sz="24" w:space="0" w:color="auto"/>
            </w:tcBorders>
          </w:tcPr>
          <w:p w:rsidR="00AC668E" w:rsidRPr="00AA1C53" w:rsidRDefault="00AC668E" w:rsidP="00272EE3">
            <w:pPr>
              <w:pStyle w:val="Footer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HASANKEYF BEŞİR TUTUŞ LİSESİ</w:t>
            </w:r>
          </w:p>
        </w:tc>
        <w:tc>
          <w:tcPr>
            <w:tcW w:w="1286" w:type="dxa"/>
            <w:gridSpan w:val="2"/>
            <w:tcBorders>
              <w:top w:val="thinThickSmallGap" w:sz="24" w:space="0" w:color="auto"/>
            </w:tcBorders>
            <w:vAlign w:val="center"/>
          </w:tcPr>
          <w:p w:rsidR="00AC668E" w:rsidRPr="00441298" w:rsidRDefault="00AC668E" w:rsidP="00272EE3">
            <w:pPr>
              <w:pStyle w:val="Foo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441298">
              <w:rPr>
                <w:rFonts w:ascii="Calibri" w:hAnsi="Calibri" w:cs="Calibri"/>
                <w:b/>
                <w:bCs/>
                <w:sz w:val="16"/>
                <w:szCs w:val="16"/>
              </w:rPr>
              <w:t>ÖĞRENCİNİN</w:t>
            </w:r>
          </w:p>
          <w:p w:rsidR="00AC668E" w:rsidRPr="00441298" w:rsidRDefault="00AC668E" w:rsidP="00272EE3">
            <w:pPr>
              <w:pStyle w:val="Foo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441298">
              <w:rPr>
                <w:rFonts w:ascii="Calibri" w:hAnsi="Calibri" w:cs="Calibri"/>
                <w:b/>
                <w:bCs/>
                <w:sz w:val="16"/>
                <w:szCs w:val="16"/>
              </w:rPr>
              <w:t>ADI SOYADI</w:t>
            </w:r>
          </w:p>
        </w:tc>
        <w:tc>
          <w:tcPr>
            <w:tcW w:w="1975" w:type="dxa"/>
            <w:gridSpan w:val="2"/>
            <w:tcBorders>
              <w:top w:val="thinThickSmallGap" w:sz="24" w:space="0" w:color="auto"/>
            </w:tcBorders>
          </w:tcPr>
          <w:p w:rsidR="00AC668E" w:rsidRPr="00AA1C53" w:rsidRDefault="00AC668E" w:rsidP="00272EE3">
            <w:pPr>
              <w:pStyle w:val="Foo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668E" w:rsidRPr="00AA1C53">
        <w:trPr>
          <w:trHeight w:val="283"/>
        </w:trPr>
        <w:tc>
          <w:tcPr>
            <w:tcW w:w="3129" w:type="dxa"/>
            <w:gridSpan w:val="4"/>
            <w:vMerge/>
          </w:tcPr>
          <w:p w:rsidR="00AC668E" w:rsidRPr="00AA1C53" w:rsidRDefault="00AC668E" w:rsidP="00272EE3">
            <w:pPr>
              <w:pStyle w:val="Footer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5"/>
            <w:vMerge/>
          </w:tcPr>
          <w:p w:rsidR="00AC668E" w:rsidRPr="00AA1C53" w:rsidRDefault="00AC668E" w:rsidP="00272EE3">
            <w:pPr>
              <w:pStyle w:val="Foo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AC668E" w:rsidRPr="00441298" w:rsidRDefault="00AC668E" w:rsidP="00272EE3">
            <w:pPr>
              <w:pStyle w:val="Foo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441298">
              <w:rPr>
                <w:rFonts w:ascii="Calibri" w:hAnsi="Calibri" w:cs="Calibri"/>
                <w:b/>
                <w:bCs/>
                <w:sz w:val="16"/>
                <w:szCs w:val="16"/>
              </w:rPr>
              <w:t>SINIFI</w:t>
            </w:r>
          </w:p>
        </w:tc>
        <w:tc>
          <w:tcPr>
            <w:tcW w:w="1975" w:type="dxa"/>
            <w:gridSpan w:val="2"/>
          </w:tcPr>
          <w:p w:rsidR="00AC668E" w:rsidRPr="00AA1C53" w:rsidRDefault="00AC668E" w:rsidP="00272EE3">
            <w:pPr>
              <w:pStyle w:val="Foo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668E" w:rsidRPr="00AA1C53">
        <w:trPr>
          <w:trHeight w:val="327"/>
        </w:trPr>
        <w:tc>
          <w:tcPr>
            <w:tcW w:w="3129" w:type="dxa"/>
            <w:gridSpan w:val="4"/>
            <w:vMerge/>
          </w:tcPr>
          <w:p w:rsidR="00AC668E" w:rsidRPr="00AA1C53" w:rsidRDefault="00AC668E" w:rsidP="00272EE3">
            <w:pPr>
              <w:pStyle w:val="Footer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5"/>
            <w:vMerge w:val="restart"/>
            <w:vAlign w:val="center"/>
          </w:tcPr>
          <w:p w:rsidR="00AC668E" w:rsidRPr="00443CA6" w:rsidRDefault="00AC668E" w:rsidP="00272EE3">
            <w:pPr>
              <w:pStyle w:val="Footer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2012</w:t>
            </w:r>
            <w:r w:rsidRPr="00443CA6">
              <w:rPr>
                <w:rFonts w:ascii="Calibri" w:hAnsi="Calibri" w:cs="Calibri"/>
                <w:sz w:val="18"/>
                <w:szCs w:val="18"/>
              </w:rPr>
              <w:t>–20</w:t>
            </w:r>
            <w:r>
              <w:rPr>
                <w:rFonts w:ascii="Calibri" w:hAnsi="Calibri" w:cs="Calibri"/>
                <w:sz w:val="18"/>
                <w:szCs w:val="18"/>
              </w:rPr>
              <w:t>13</w:t>
            </w:r>
            <w:r w:rsidRPr="00443CA6">
              <w:rPr>
                <w:rFonts w:ascii="Calibri" w:hAnsi="Calibri" w:cs="Calibri"/>
                <w:sz w:val="18"/>
                <w:szCs w:val="18"/>
              </w:rPr>
              <w:t xml:space="preserve"> EĞİTİM ÖĞRETİM YILI</w:t>
            </w:r>
          </w:p>
          <w:p w:rsidR="00AC668E" w:rsidRPr="00443CA6" w:rsidRDefault="00AC668E" w:rsidP="00272EE3">
            <w:pPr>
              <w:pStyle w:val="Footer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12. SINIFLAR İNGİLİZCE</w:t>
            </w:r>
            <w:r w:rsidRPr="00443CA6">
              <w:rPr>
                <w:rFonts w:ascii="Calibri" w:hAnsi="Calibri" w:cs="Calibri"/>
                <w:sz w:val="18"/>
                <w:szCs w:val="18"/>
              </w:rPr>
              <w:t xml:space="preserve"> DERSİ</w:t>
            </w:r>
          </w:p>
          <w:p w:rsidR="00AC668E" w:rsidRPr="00AA1C53" w:rsidRDefault="00AC668E" w:rsidP="00272EE3">
            <w:pPr>
              <w:pStyle w:val="Footer"/>
              <w:jc w:val="center"/>
              <w:rPr>
                <w:rFonts w:ascii="Arial" w:hAnsi="Arial" w:cs="Arial"/>
                <w:b/>
                <w:bCs/>
                <w:sz w:val="30"/>
                <w:szCs w:val="3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II</w:t>
            </w:r>
            <w:r w:rsidRPr="00443CA6">
              <w:rPr>
                <w:rFonts w:ascii="Calibri" w:hAnsi="Calibri" w:cs="Calibri"/>
                <w:sz w:val="18"/>
                <w:szCs w:val="18"/>
              </w:rPr>
              <w:t>. DÖNEM I. YAZILI YOKLAMASI</w:t>
            </w:r>
          </w:p>
        </w:tc>
        <w:tc>
          <w:tcPr>
            <w:tcW w:w="1286" w:type="dxa"/>
            <w:gridSpan w:val="2"/>
            <w:vAlign w:val="center"/>
          </w:tcPr>
          <w:p w:rsidR="00AC668E" w:rsidRPr="00441298" w:rsidRDefault="00AC668E" w:rsidP="00272EE3">
            <w:pPr>
              <w:pStyle w:val="Foo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441298">
              <w:rPr>
                <w:rFonts w:ascii="Calibri" w:hAnsi="Calibri" w:cs="Calibri"/>
                <w:b/>
                <w:bCs/>
                <w:sz w:val="16"/>
                <w:szCs w:val="16"/>
              </w:rPr>
              <w:t>NUMARASI</w:t>
            </w:r>
          </w:p>
        </w:tc>
        <w:tc>
          <w:tcPr>
            <w:tcW w:w="1975" w:type="dxa"/>
            <w:gridSpan w:val="2"/>
          </w:tcPr>
          <w:p w:rsidR="00AC668E" w:rsidRPr="00AA1C53" w:rsidRDefault="00AC668E" w:rsidP="00272EE3">
            <w:pPr>
              <w:pStyle w:val="Foo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668E" w:rsidRPr="00AA1C53">
        <w:trPr>
          <w:trHeight w:val="241"/>
        </w:trPr>
        <w:tc>
          <w:tcPr>
            <w:tcW w:w="3129" w:type="dxa"/>
            <w:gridSpan w:val="4"/>
            <w:vMerge/>
          </w:tcPr>
          <w:p w:rsidR="00AC668E" w:rsidRPr="00AA1C53" w:rsidRDefault="00AC668E" w:rsidP="00272EE3">
            <w:pPr>
              <w:pStyle w:val="Footer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5"/>
            <w:vMerge/>
          </w:tcPr>
          <w:p w:rsidR="00AC668E" w:rsidRPr="00AA1C53" w:rsidRDefault="00AC668E" w:rsidP="00272EE3">
            <w:pPr>
              <w:pStyle w:val="Foo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AC668E" w:rsidRPr="00441298" w:rsidRDefault="00AC668E" w:rsidP="00272EE3">
            <w:pPr>
              <w:pStyle w:val="Foo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441298">
              <w:rPr>
                <w:rFonts w:ascii="Calibri" w:hAnsi="Calibri" w:cs="Calibri"/>
                <w:b/>
                <w:bCs/>
                <w:sz w:val="16"/>
                <w:szCs w:val="16"/>
              </w:rPr>
              <w:t>YAZILI TARİHİ</w:t>
            </w:r>
          </w:p>
        </w:tc>
        <w:tc>
          <w:tcPr>
            <w:tcW w:w="1975" w:type="dxa"/>
            <w:gridSpan w:val="2"/>
          </w:tcPr>
          <w:p w:rsidR="00AC668E" w:rsidRPr="00AA1C53" w:rsidRDefault="00AC668E" w:rsidP="00272EE3">
            <w:pPr>
              <w:pStyle w:val="Foo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668E" w:rsidRPr="00AA1C53">
        <w:trPr>
          <w:trHeight w:val="50"/>
        </w:trPr>
        <w:tc>
          <w:tcPr>
            <w:tcW w:w="3129" w:type="dxa"/>
            <w:gridSpan w:val="4"/>
            <w:vMerge/>
          </w:tcPr>
          <w:p w:rsidR="00AC668E" w:rsidRPr="00AA1C53" w:rsidRDefault="00AC668E" w:rsidP="00272EE3">
            <w:pPr>
              <w:pStyle w:val="Footer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5"/>
            <w:vMerge/>
          </w:tcPr>
          <w:p w:rsidR="00AC668E" w:rsidRPr="00AA1C53" w:rsidRDefault="00AC668E" w:rsidP="00272EE3">
            <w:pPr>
              <w:pStyle w:val="Foo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AC668E" w:rsidRPr="00441298" w:rsidRDefault="00AC668E" w:rsidP="00272EE3">
            <w:pPr>
              <w:pStyle w:val="Foo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441298">
              <w:rPr>
                <w:rFonts w:ascii="Calibri" w:hAnsi="Calibri" w:cs="Calibri"/>
                <w:b/>
                <w:bCs/>
                <w:sz w:val="16"/>
                <w:szCs w:val="16"/>
              </w:rPr>
              <w:t>ALDIĞI PUAN</w:t>
            </w:r>
          </w:p>
        </w:tc>
        <w:tc>
          <w:tcPr>
            <w:tcW w:w="1975" w:type="dxa"/>
            <w:gridSpan w:val="2"/>
          </w:tcPr>
          <w:p w:rsidR="00AC668E" w:rsidRPr="00AA1C53" w:rsidRDefault="00AC668E" w:rsidP="00272EE3">
            <w:pPr>
              <w:pStyle w:val="Foo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668E">
        <w:tc>
          <w:tcPr>
            <w:tcW w:w="800" w:type="dxa"/>
            <w:vMerge w:val="restart"/>
            <w:vAlign w:val="center"/>
          </w:tcPr>
          <w:p w:rsidR="00AC668E" w:rsidRPr="00AA1C53" w:rsidRDefault="00AC668E" w:rsidP="00272EE3">
            <w:pPr>
              <w:jc w:val="center"/>
              <w:rPr>
                <w:sz w:val="16"/>
                <w:szCs w:val="16"/>
              </w:rPr>
            </w:pPr>
            <w:r w:rsidRPr="00AA1C53">
              <w:rPr>
                <w:sz w:val="16"/>
                <w:szCs w:val="16"/>
              </w:rPr>
              <w:t>PUAN</w:t>
            </w:r>
          </w:p>
          <w:p w:rsidR="00AC668E" w:rsidRPr="00AA1C53" w:rsidRDefault="00AC668E" w:rsidP="00272EE3">
            <w:pPr>
              <w:jc w:val="center"/>
              <w:rPr>
                <w:sz w:val="16"/>
                <w:szCs w:val="16"/>
              </w:rPr>
            </w:pPr>
            <w:r w:rsidRPr="00AA1C53">
              <w:rPr>
                <w:sz w:val="16"/>
                <w:szCs w:val="16"/>
              </w:rPr>
              <w:t>BAREMİ</w:t>
            </w:r>
          </w:p>
        </w:tc>
        <w:tc>
          <w:tcPr>
            <w:tcW w:w="851" w:type="dxa"/>
            <w:vAlign w:val="center"/>
          </w:tcPr>
          <w:p w:rsidR="00AC668E" w:rsidRPr="00441298" w:rsidRDefault="00AC668E" w:rsidP="00272E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</w:p>
        </w:tc>
        <w:tc>
          <w:tcPr>
            <w:tcW w:w="901" w:type="dxa"/>
            <w:vAlign w:val="center"/>
          </w:tcPr>
          <w:p w:rsidR="00AC668E" w:rsidRPr="00441298" w:rsidRDefault="00AC668E" w:rsidP="00272E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850" w:type="dxa"/>
            <w:gridSpan w:val="2"/>
            <w:vAlign w:val="center"/>
          </w:tcPr>
          <w:p w:rsidR="00AC668E" w:rsidRPr="00441298" w:rsidRDefault="00AC668E" w:rsidP="00272E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</w:p>
        </w:tc>
        <w:tc>
          <w:tcPr>
            <w:tcW w:w="993" w:type="dxa"/>
            <w:vAlign w:val="center"/>
          </w:tcPr>
          <w:p w:rsidR="00AC668E" w:rsidRPr="00441298" w:rsidRDefault="00AC668E" w:rsidP="00272E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992" w:type="dxa"/>
            <w:vAlign w:val="center"/>
          </w:tcPr>
          <w:p w:rsidR="00AC668E" w:rsidRPr="00767976" w:rsidRDefault="00AC668E" w:rsidP="00272EE3">
            <w:pPr>
              <w:jc w:val="center"/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</w:rPr>
              <w:t>E</w:t>
            </w:r>
          </w:p>
        </w:tc>
        <w:tc>
          <w:tcPr>
            <w:tcW w:w="850" w:type="dxa"/>
            <w:vAlign w:val="center"/>
          </w:tcPr>
          <w:p w:rsidR="00AC668E" w:rsidRPr="00441298" w:rsidRDefault="00AC668E" w:rsidP="00272E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1134" w:type="dxa"/>
            <w:vAlign w:val="center"/>
          </w:tcPr>
          <w:p w:rsidR="00AC668E" w:rsidRPr="00441298" w:rsidRDefault="00AC668E" w:rsidP="00272E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</w:t>
            </w:r>
          </w:p>
        </w:tc>
        <w:tc>
          <w:tcPr>
            <w:tcW w:w="1134" w:type="dxa"/>
            <w:vAlign w:val="center"/>
          </w:tcPr>
          <w:p w:rsidR="00AC668E" w:rsidRPr="00441298" w:rsidRDefault="00AC668E" w:rsidP="00272E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</w:t>
            </w:r>
          </w:p>
        </w:tc>
        <w:tc>
          <w:tcPr>
            <w:tcW w:w="993" w:type="dxa"/>
            <w:gridSpan w:val="2"/>
            <w:vAlign w:val="center"/>
          </w:tcPr>
          <w:p w:rsidR="00AC668E" w:rsidRPr="00441298" w:rsidRDefault="00AC668E" w:rsidP="00272E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AC668E" w:rsidRPr="00441298" w:rsidRDefault="00AC668E" w:rsidP="00272EE3">
            <w:pPr>
              <w:rPr>
                <w:sz w:val="16"/>
                <w:szCs w:val="16"/>
              </w:rPr>
            </w:pPr>
          </w:p>
        </w:tc>
      </w:tr>
      <w:tr w:rsidR="00AC668E">
        <w:tc>
          <w:tcPr>
            <w:tcW w:w="800" w:type="dxa"/>
            <w:vMerge/>
            <w:vAlign w:val="center"/>
          </w:tcPr>
          <w:p w:rsidR="00AC668E" w:rsidRPr="00AA1C53" w:rsidRDefault="00AC668E" w:rsidP="00272E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AC668E" w:rsidRPr="00767976" w:rsidRDefault="00AC668E" w:rsidP="00272EE3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20 </w:t>
            </w:r>
            <w:r>
              <w:rPr>
                <w:sz w:val="16"/>
                <w:szCs w:val="16"/>
                <w:lang w:val="en-US"/>
              </w:rPr>
              <w:t>pts</w:t>
            </w:r>
          </w:p>
        </w:tc>
        <w:tc>
          <w:tcPr>
            <w:tcW w:w="901" w:type="dxa"/>
            <w:vAlign w:val="center"/>
          </w:tcPr>
          <w:p w:rsidR="00AC668E" w:rsidRPr="00767976" w:rsidRDefault="00AC668E" w:rsidP="00272E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10 pts</w:t>
            </w:r>
          </w:p>
        </w:tc>
        <w:tc>
          <w:tcPr>
            <w:tcW w:w="850" w:type="dxa"/>
            <w:gridSpan w:val="2"/>
            <w:vAlign w:val="center"/>
          </w:tcPr>
          <w:p w:rsidR="00AC668E" w:rsidRPr="00767976" w:rsidRDefault="00AC668E" w:rsidP="00272E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pts</w:t>
            </w:r>
          </w:p>
        </w:tc>
        <w:tc>
          <w:tcPr>
            <w:tcW w:w="993" w:type="dxa"/>
            <w:vAlign w:val="center"/>
          </w:tcPr>
          <w:p w:rsidR="00AC668E" w:rsidRPr="00767976" w:rsidRDefault="00AC668E" w:rsidP="00272E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pts</w:t>
            </w:r>
          </w:p>
        </w:tc>
        <w:tc>
          <w:tcPr>
            <w:tcW w:w="992" w:type="dxa"/>
            <w:vAlign w:val="center"/>
          </w:tcPr>
          <w:p w:rsidR="00AC668E" w:rsidRPr="0001337E" w:rsidRDefault="00AC668E" w:rsidP="00272EE3">
            <w:pPr>
              <w:jc w:val="center"/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</w:rPr>
              <w:t>10 pts</w:t>
            </w:r>
          </w:p>
        </w:tc>
        <w:tc>
          <w:tcPr>
            <w:tcW w:w="850" w:type="dxa"/>
            <w:vAlign w:val="center"/>
          </w:tcPr>
          <w:p w:rsidR="00AC668E" w:rsidRPr="00767976" w:rsidRDefault="00AC668E" w:rsidP="00272E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pts</w:t>
            </w:r>
          </w:p>
        </w:tc>
        <w:tc>
          <w:tcPr>
            <w:tcW w:w="1134" w:type="dxa"/>
            <w:vAlign w:val="center"/>
          </w:tcPr>
          <w:p w:rsidR="00AC668E" w:rsidRPr="00441298" w:rsidRDefault="00AC668E" w:rsidP="00272E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10 pts</w:t>
            </w:r>
          </w:p>
        </w:tc>
        <w:tc>
          <w:tcPr>
            <w:tcW w:w="1134" w:type="dxa"/>
            <w:vAlign w:val="center"/>
          </w:tcPr>
          <w:p w:rsidR="00AC668E" w:rsidRPr="00441298" w:rsidRDefault="00AC668E" w:rsidP="00272E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10pts</w:t>
            </w:r>
          </w:p>
        </w:tc>
        <w:tc>
          <w:tcPr>
            <w:tcW w:w="993" w:type="dxa"/>
            <w:gridSpan w:val="2"/>
            <w:vAlign w:val="center"/>
          </w:tcPr>
          <w:p w:rsidR="00AC668E" w:rsidRPr="00441298" w:rsidRDefault="00AC668E" w:rsidP="00272EE3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AC668E" w:rsidRPr="00441298" w:rsidRDefault="00AC668E" w:rsidP="00272EE3">
            <w:pPr>
              <w:jc w:val="center"/>
              <w:rPr>
                <w:sz w:val="16"/>
                <w:szCs w:val="16"/>
              </w:rPr>
            </w:pPr>
          </w:p>
        </w:tc>
      </w:tr>
      <w:tr w:rsidR="00AC668E">
        <w:tc>
          <w:tcPr>
            <w:tcW w:w="800" w:type="dxa"/>
            <w:vMerge/>
            <w:tcBorders>
              <w:bottom w:val="thinThickSmallGap" w:sz="24" w:space="0" w:color="auto"/>
            </w:tcBorders>
          </w:tcPr>
          <w:p w:rsidR="00AC668E" w:rsidRPr="00AA1C53" w:rsidRDefault="00AC668E" w:rsidP="00272EE3"/>
        </w:tc>
        <w:tc>
          <w:tcPr>
            <w:tcW w:w="851" w:type="dxa"/>
            <w:tcBorders>
              <w:bottom w:val="thinThickSmallGap" w:sz="24" w:space="0" w:color="auto"/>
            </w:tcBorders>
            <w:vAlign w:val="center"/>
          </w:tcPr>
          <w:p w:rsidR="00AC668E" w:rsidRPr="00AA1C53" w:rsidRDefault="00AC668E" w:rsidP="00272EE3"/>
        </w:tc>
        <w:tc>
          <w:tcPr>
            <w:tcW w:w="901" w:type="dxa"/>
            <w:tcBorders>
              <w:bottom w:val="thinThickSmallGap" w:sz="24" w:space="0" w:color="auto"/>
            </w:tcBorders>
            <w:vAlign w:val="center"/>
          </w:tcPr>
          <w:p w:rsidR="00AC668E" w:rsidRPr="00AA1C53" w:rsidRDefault="00AC668E" w:rsidP="00272EE3"/>
        </w:tc>
        <w:tc>
          <w:tcPr>
            <w:tcW w:w="850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AC668E" w:rsidRPr="00AA1C53" w:rsidRDefault="00AC668E" w:rsidP="00272EE3"/>
        </w:tc>
        <w:tc>
          <w:tcPr>
            <w:tcW w:w="993" w:type="dxa"/>
            <w:tcBorders>
              <w:bottom w:val="thinThickSmallGap" w:sz="24" w:space="0" w:color="auto"/>
            </w:tcBorders>
            <w:vAlign w:val="center"/>
          </w:tcPr>
          <w:p w:rsidR="00AC668E" w:rsidRPr="00AA1C53" w:rsidRDefault="00AC668E" w:rsidP="00272EE3"/>
        </w:tc>
        <w:tc>
          <w:tcPr>
            <w:tcW w:w="992" w:type="dxa"/>
            <w:tcBorders>
              <w:bottom w:val="thinThickSmallGap" w:sz="24" w:space="0" w:color="auto"/>
            </w:tcBorders>
            <w:vAlign w:val="center"/>
          </w:tcPr>
          <w:p w:rsidR="00AC668E" w:rsidRPr="00AA1C53" w:rsidRDefault="00AC668E" w:rsidP="00272EE3"/>
        </w:tc>
        <w:tc>
          <w:tcPr>
            <w:tcW w:w="850" w:type="dxa"/>
            <w:tcBorders>
              <w:bottom w:val="thinThickSmallGap" w:sz="24" w:space="0" w:color="auto"/>
            </w:tcBorders>
            <w:vAlign w:val="center"/>
          </w:tcPr>
          <w:p w:rsidR="00AC668E" w:rsidRPr="00AA1C53" w:rsidRDefault="00AC668E" w:rsidP="00272EE3"/>
        </w:tc>
        <w:tc>
          <w:tcPr>
            <w:tcW w:w="1134" w:type="dxa"/>
            <w:tcBorders>
              <w:bottom w:val="thinThickSmallGap" w:sz="24" w:space="0" w:color="auto"/>
            </w:tcBorders>
            <w:vAlign w:val="center"/>
          </w:tcPr>
          <w:p w:rsidR="00AC668E" w:rsidRPr="00AA1C53" w:rsidRDefault="00AC668E" w:rsidP="00272EE3"/>
        </w:tc>
        <w:tc>
          <w:tcPr>
            <w:tcW w:w="1134" w:type="dxa"/>
            <w:tcBorders>
              <w:bottom w:val="thinThickSmallGap" w:sz="24" w:space="0" w:color="auto"/>
            </w:tcBorders>
            <w:vAlign w:val="center"/>
          </w:tcPr>
          <w:p w:rsidR="00AC668E" w:rsidRPr="00AA1C53" w:rsidRDefault="00AC668E" w:rsidP="00272EE3"/>
        </w:tc>
        <w:tc>
          <w:tcPr>
            <w:tcW w:w="99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AC668E" w:rsidRPr="00AA1C53" w:rsidRDefault="00AC668E" w:rsidP="00272EE3"/>
        </w:tc>
        <w:tc>
          <w:tcPr>
            <w:tcW w:w="1134" w:type="dxa"/>
            <w:tcBorders>
              <w:bottom w:val="thinThickSmallGap" w:sz="24" w:space="0" w:color="auto"/>
            </w:tcBorders>
            <w:vAlign w:val="center"/>
          </w:tcPr>
          <w:p w:rsidR="00AC668E" w:rsidRPr="00AA1C53" w:rsidRDefault="00AC668E" w:rsidP="00272EE3"/>
        </w:tc>
      </w:tr>
    </w:tbl>
    <w:p w:rsidR="00AC668E" w:rsidRDefault="00AC668E" w:rsidP="0013768F">
      <w:pPr>
        <w:rPr>
          <w:b/>
          <w:bCs/>
        </w:rPr>
      </w:pPr>
      <w:hyperlink r:id="rId8" w:history="1">
        <w:r>
          <w:rPr>
            <w:rStyle w:val="Hyperlink"/>
            <w:sz w:val="22"/>
            <w:szCs w:val="22"/>
          </w:rPr>
          <w:t>www.sorubak.com</w:t>
        </w:r>
      </w:hyperlink>
    </w:p>
    <w:p w:rsidR="00AC668E" w:rsidRDefault="00AC668E" w:rsidP="00ED6EE6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Complete the sentences with the correct form of the verbs  ( each 4 pts.)</w:t>
      </w:r>
    </w:p>
    <w:p w:rsidR="00AC668E" w:rsidRDefault="00AC668E" w:rsidP="00ED6EE6">
      <w:r>
        <w:rPr>
          <w:b/>
          <w:bCs/>
        </w:rPr>
        <w:t xml:space="preserve">1) </w:t>
      </w:r>
      <w:r>
        <w:t>They never  ………….. English at home ( speak )</w:t>
      </w:r>
    </w:p>
    <w:p w:rsidR="00AC668E" w:rsidRDefault="00AC668E" w:rsidP="00ED6EE6"/>
    <w:p w:rsidR="00AC668E" w:rsidRDefault="00AC668E" w:rsidP="00ED6EE6">
      <w:r>
        <w:rPr>
          <w:b/>
          <w:bCs/>
        </w:rPr>
        <w:t xml:space="preserve">2)  </w:t>
      </w:r>
      <w:r>
        <w:t xml:space="preserve">When she ……… the car, they were playing  football ( stop ) </w:t>
      </w:r>
    </w:p>
    <w:p w:rsidR="00AC668E" w:rsidRDefault="00AC668E" w:rsidP="00ED6EE6">
      <w:r>
        <w:t xml:space="preserve">   </w:t>
      </w:r>
    </w:p>
    <w:p w:rsidR="00AC668E" w:rsidRDefault="00AC668E" w:rsidP="00ED6EE6">
      <w:r>
        <w:rPr>
          <w:b/>
          <w:bCs/>
        </w:rPr>
        <w:t xml:space="preserve">3) </w:t>
      </w:r>
      <w:r>
        <w:t xml:space="preserve">Ali …………. to school yesterday (not/go)  </w:t>
      </w:r>
    </w:p>
    <w:p w:rsidR="00AC668E" w:rsidRDefault="00AC668E" w:rsidP="00ED6EE6"/>
    <w:p w:rsidR="00AC668E" w:rsidRDefault="00AC668E" w:rsidP="00ED6EE6">
      <w:r>
        <w:rPr>
          <w:b/>
          <w:bCs/>
        </w:rPr>
        <w:t xml:space="preserve">4) </w:t>
      </w:r>
      <w:r>
        <w:t>Where were you going while you …………… to that man ? ( talk)</w:t>
      </w:r>
    </w:p>
    <w:p w:rsidR="00AC668E" w:rsidRDefault="00AC668E" w:rsidP="00ED6EE6"/>
    <w:p w:rsidR="00AC668E" w:rsidRDefault="00AC668E" w:rsidP="00ED6EE6">
      <w:r>
        <w:rPr>
          <w:b/>
          <w:bCs/>
        </w:rPr>
        <w:t xml:space="preserve">5) </w:t>
      </w:r>
      <w:r>
        <w:t xml:space="preserve">They ………….. their books tomorrow (bring  ) </w:t>
      </w:r>
    </w:p>
    <w:p w:rsidR="00AC668E" w:rsidRDefault="00AC668E" w:rsidP="00ED6EE6">
      <w:pPr>
        <w:rPr>
          <w:b/>
          <w:bCs/>
        </w:rPr>
      </w:pPr>
    </w:p>
    <w:p w:rsidR="00AC668E" w:rsidRPr="0013768F" w:rsidRDefault="00AC668E" w:rsidP="0013768F">
      <w:pPr>
        <w:pStyle w:val="ListParagraph"/>
        <w:numPr>
          <w:ilvl w:val="0"/>
          <w:numId w:val="1"/>
        </w:numPr>
        <w:rPr>
          <w:b/>
          <w:bCs/>
        </w:rPr>
      </w:pPr>
      <w:r w:rsidRPr="0013768F">
        <w:rPr>
          <w:b/>
          <w:bCs/>
        </w:rPr>
        <w:t xml:space="preserve">Rewrite the sentences using correct wh- question forms ( each 2 pts.) </w:t>
      </w:r>
    </w:p>
    <w:p w:rsidR="00AC668E" w:rsidRDefault="00AC668E" w:rsidP="00ED6EE6">
      <w:pPr>
        <w:tabs>
          <w:tab w:val="center" w:pos="5102"/>
        </w:tabs>
        <w:rPr>
          <w:b/>
          <w:bCs/>
        </w:rPr>
      </w:pPr>
    </w:p>
    <w:p w:rsidR="00AC668E" w:rsidRPr="006C605E" w:rsidRDefault="00AC668E" w:rsidP="00ED6EE6">
      <w:pPr>
        <w:tabs>
          <w:tab w:val="center" w:pos="5102"/>
        </w:tabs>
      </w:pPr>
      <w:r>
        <w:rPr>
          <w:b/>
          <w:bCs/>
        </w:rPr>
        <w:t xml:space="preserve">1) </w:t>
      </w:r>
      <w:r>
        <w:t xml:space="preserve">She understood </w:t>
      </w:r>
      <w:r w:rsidRPr="00A0591E">
        <w:t>the question</w:t>
      </w:r>
      <w:r w:rsidRPr="0013768F">
        <w:rPr>
          <w:b/>
          <w:bCs/>
        </w:rPr>
        <w:t xml:space="preserve"> </w:t>
      </w:r>
      <w:r>
        <w:rPr>
          <w:b/>
          <w:bCs/>
        </w:rPr>
        <w:t>yesterday</w:t>
      </w:r>
      <w:r w:rsidRPr="0013768F">
        <w:rPr>
          <w:b/>
          <w:bCs/>
        </w:rPr>
        <w:t xml:space="preserve">           </w:t>
      </w:r>
      <w:r>
        <w:tab/>
        <w:t xml:space="preserve">          </w:t>
      </w:r>
      <w:r>
        <w:rPr>
          <w:b/>
          <w:bCs/>
        </w:rPr>
        <w:t xml:space="preserve">4) </w:t>
      </w:r>
      <w:r>
        <w:t xml:space="preserve">Mehmet forgot the Money </w:t>
      </w:r>
      <w:r w:rsidRPr="0013768F">
        <w:rPr>
          <w:b/>
          <w:bCs/>
        </w:rPr>
        <w:t xml:space="preserve">at home  </w:t>
      </w:r>
    </w:p>
    <w:p w:rsidR="00AC668E" w:rsidRDefault="00AC668E" w:rsidP="00ED6EE6">
      <w:r>
        <w:t xml:space="preserve">    …………………………………………. ?                 ……………………………………. ?</w:t>
      </w:r>
    </w:p>
    <w:p w:rsidR="00AC668E" w:rsidRDefault="00AC668E" w:rsidP="00ED6EE6">
      <w:pPr>
        <w:tabs>
          <w:tab w:val="left" w:pos="6915"/>
        </w:tabs>
      </w:pPr>
      <w:r>
        <w:tab/>
      </w:r>
    </w:p>
    <w:p w:rsidR="00AC668E" w:rsidRPr="00552F35" w:rsidRDefault="00AC668E" w:rsidP="00ED6EE6">
      <w:r>
        <w:rPr>
          <w:b/>
          <w:bCs/>
        </w:rPr>
        <w:t xml:space="preserve">2) </w:t>
      </w:r>
      <w:r>
        <w:t xml:space="preserve">He </w:t>
      </w:r>
      <w:r w:rsidRPr="006C605E">
        <w:rPr>
          <w:b/>
          <w:bCs/>
        </w:rPr>
        <w:t>always</w:t>
      </w:r>
      <w:r>
        <w:t xml:space="preserve"> rides a horse every weekend                      </w:t>
      </w:r>
      <w:r>
        <w:rPr>
          <w:b/>
          <w:bCs/>
        </w:rPr>
        <w:t xml:space="preserve">5) </w:t>
      </w:r>
      <w:r>
        <w:t xml:space="preserve">He is building </w:t>
      </w:r>
      <w:r w:rsidRPr="00A0591E">
        <w:t>a house</w:t>
      </w:r>
      <w:r w:rsidRPr="0013768F">
        <w:rPr>
          <w:b/>
          <w:bCs/>
        </w:rPr>
        <w:t xml:space="preserve"> </w:t>
      </w:r>
      <w:r w:rsidRPr="00A0591E">
        <w:rPr>
          <w:b/>
          <w:bCs/>
        </w:rPr>
        <w:t>in this city</w:t>
      </w:r>
      <w:r>
        <w:t xml:space="preserve">  </w:t>
      </w:r>
    </w:p>
    <w:p w:rsidR="00AC668E" w:rsidRDefault="00AC668E" w:rsidP="00ED6EE6">
      <w:pPr>
        <w:tabs>
          <w:tab w:val="center" w:pos="5102"/>
        </w:tabs>
      </w:pPr>
      <w:r>
        <w:t xml:space="preserve">    …………………………………………. ? </w:t>
      </w:r>
      <w:r>
        <w:tab/>
        <w:t xml:space="preserve">               ………………………………………. ? </w:t>
      </w:r>
    </w:p>
    <w:p w:rsidR="00AC668E" w:rsidRDefault="00AC668E" w:rsidP="00ED6EE6"/>
    <w:p w:rsidR="00AC668E" w:rsidRDefault="00AC668E" w:rsidP="00ED6EE6">
      <w:r>
        <w:rPr>
          <w:b/>
          <w:bCs/>
        </w:rPr>
        <w:t xml:space="preserve">3) </w:t>
      </w:r>
      <w:r>
        <w:t xml:space="preserve">He swam </w:t>
      </w:r>
      <w:r w:rsidRPr="00A0591E">
        <w:rPr>
          <w:b/>
          <w:bCs/>
        </w:rPr>
        <w:t>in the pool</w:t>
      </w:r>
      <w:r>
        <w:t xml:space="preserve"> </w:t>
      </w:r>
      <w:r w:rsidRPr="00A0591E">
        <w:t>yesterday night</w:t>
      </w:r>
      <w:r>
        <w:t xml:space="preserve"> </w:t>
      </w:r>
    </w:p>
    <w:p w:rsidR="00AC668E" w:rsidRDefault="00AC668E" w:rsidP="00ED6EE6">
      <w:r>
        <w:t xml:space="preserve">    …………………………………………. ? </w:t>
      </w:r>
    </w:p>
    <w:p w:rsidR="00AC668E" w:rsidRDefault="00AC668E" w:rsidP="0013768F"/>
    <w:p w:rsidR="00AC668E" w:rsidRPr="00DA1057" w:rsidRDefault="00AC668E" w:rsidP="00DA1057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Fill in the blankets with true tag question forms ( each 2 pts ) </w:t>
      </w:r>
    </w:p>
    <w:p w:rsidR="00AC668E" w:rsidRDefault="00AC668E" w:rsidP="00ED6EE6"/>
    <w:p w:rsidR="00AC668E" w:rsidRPr="006729FB" w:rsidRDefault="00AC668E" w:rsidP="00DA1057">
      <w:pPr>
        <w:pStyle w:val="ListParagraph"/>
        <w:numPr>
          <w:ilvl w:val="0"/>
          <w:numId w:val="16"/>
        </w:numPr>
        <w:rPr>
          <w:b/>
          <w:bCs/>
        </w:rPr>
      </w:pPr>
      <w:r>
        <w:t xml:space="preserve">Nobody opened the door …….. ?                         </w:t>
      </w:r>
      <w:r>
        <w:rPr>
          <w:b/>
          <w:bCs/>
        </w:rPr>
        <w:t xml:space="preserve">4) </w:t>
      </w:r>
      <w:r>
        <w:t>Let’s go to cinema ……….. ?</w:t>
      </w:r>
    </w:p>
    <w:p w:rsidR="00AC668E" w:rsidRDefault="00AC668E" w:rsidP="006729FB">
      <w:pPr>
        <w:pStyle w:val="ListParagraph"/>
        <w:rPr>
          <w:b/>
          <w:bCs/>
        </w:rPr>
      </w:pPr>
    </w:p>
    <w:p w:rsidR="00AC668E" w:rsidRPr="006729FB" w:rsidRDefault="00AC668E" w:rsidP="006729FB">
      <w:pPr>
        <w:pStyle w:val="ListParagraph"/>
        <w:numPr>
          <w:ilvl w:val="0"/>
          <w:numId w:val="16"/>
        </w:numPr>
        <w:rPr>
          <w:b/>
          <w:bCs/>
        </w:rPr>
      </w:pPr>
      <w:r>
        <w:t xml:space="preserve">Ali was playing football …….. ?                           </w:t>
      </w:r>
      <w:r>
        <w:rPr>
          <w:b/>
          <w:bCs/>
        </w:rPr>
        <w:t xml:space="preserve">5) </w:t>
      </w:r>
      <w:r>
        <w:t xml:space="preserve">Mehmet saw nothing that night …………… ? </w:t>
      </w:r>
    </w:p>
    <w:p w:rsidR="00AC668E" w:rsidRPr="006729FB" w:rsidRDefault="00AC668E" w:rsidP="006729FB">
      <w:pPr>
        <w:pStyle w:val="ListParagraph"/>
        <w:rPr>
          <w:b/>
          <w:bCs/>
        </w:rPr>
      </w:pPr>
    </w:p>
    <w:p w:rsidR="00AC668E" w:rsidRDefault="00AC668E" w:rsidP="006729FB">
      <w:pPr>
        <w:pStyle w:val="ListParagraph"/>
        <w:numPr>
          <w:ilvl w:val="0"/>
          <w:numId w:val="16"/>
        </w:numPr>
        <w:rPr>
          <w:b/>
          <w:bCs/>
        </w:rPr>
      </w:pPr>
      <w:r>
        <w:t xml:space="preserve">Everything will be ok ……… ? </w:t>
      </w:r>
    </w:p>
    <w:p w:rsidR="00AC668E" w:rsidRPr="006729FB" w:rsidRDefault="00AC668E" w:rsidP="006729FB">
      <w:pPr>
        <w:rPr>
          <w:b/>
          <w:bCs/>
        </w:rPr>
      </w:pPr>
    </w:p>
    <w:p w:rsidR="00AC668E" w:rsidRDefault="00AC668E" w:rsidP="00ED6EE6"/>
    <w:p w:rsidR="00AC668E" w:rsidRDefault="00AC668E" w:rsidP="00ED6EE6"/>
    <w:p w:rsidR="00AC668E" w:rsidRPr="00DA1057" w:rsidRDefault="00AC668E" w:rsidP="00186FC4">
      <w:pPr>
        <w:pStyle w:val="ListParagraph"/>
        <w:numPr>
          <w:ilvl w:val="0"/>
          <w:numId w:val="1"/>
        </w:numPr>
      </w:pPr>
      <w:r w:rsidRPr="00186FC4">
        <w:rPr>
          <w:b/>
          <w:bCs/>
        </w:rPr>
        <w:t xml:space="preserve">Fill in the blanks with there is / there are – some / a / an (each 1 pt ) </w:t>
      </w:r>
    </w:p>
    <w:p w:rsidR="00AC668E" w:rsidRDefault="00AC668E" w:rsidP="00B80274">
      <w:pPr>
        <w:pStyle w:val="ListParagraph"/>
        <w:rPr>
          <w:b/>
          <w:bCs/>
        </w:rPr>
      </w:pPr>
    </w:p>
    <w:p w:rsidR="00AC668E" w:rsidRPr="00163231" w:rsidRDefault="00AC668E" w:rsidP="00163231">
      <w:pPr>
        <w:pStyle w:val="ListParagraph"/>
        <w:numPr>
          <w:ilvl w:val="0"/>
          <w:numId w:val="15"/>
        </w:numPr>
        <w:rPr>
          <w:b/>
          <w:bCs/>
        </w:rPr>
      </w:pPr>
      <w:r>
        <w:t>………….. some water in the fridge</w:t>
      </w:r>
      <w:r>
        <w:tab/>
      </w:r>
      <w:r>
        <w:rPr>
          <w:b/>
          <w:bCs/>
        </w:rPr>
        <w:t xml:space="preserve">6) </w:t>
      </w:r>
      <w:r>
        <w:t>There is …… apple in the house</w:t>
      </w:r>
    </w:p>
    <w:p w:rsidR="00AC668E" w:rsidRDefault="00AC668E" w:rsidP="00163231">
      <w:pPr>
        <w:pStyle w:val="ListParagraph"/>
        <w:ind w:left="1080"/>
        <w:rPr>
          <w:b/>
          <w:bCs/>
        </w:rPr>
      </w:pPr>
    </w:p>
    <w:p w:rsidR="00AC668E" w:rsidRPr="00163231" w:rsidRDefault="00AC668E" w:rsidP="00163231">
      <w:pPr>
        <w:pStyle w:val="ListParagraph"/>
        <w:numPr>
          <w:ilvl w:val="0"/>
          <w:numId w:val="15"/>
        </w:numPr>
        <w:rPr>
          <w:b/>
          <w:bCs/>
        </w:rPr>
      </w:pPr>
      <w:r>
        <w:t xml:space="preserve">There are …….. oranges in the plate </w:t>
      </w:r>
      <w:r>
        <w:tab/>
      </w:r>
      <w:r>
        <w:rPr>
          <w:b/>
          <w:bCs/>
        </w:rPr>
        <w:t xml:space="preserve">7) </w:t>
      </w:r>
      <w:r>
        <w:t>……….. some fruit juice in the bottle</w:t>
      </w:r>
    </w:p>
    <w:p w:rsidR="00AC668E" w:rsidRPr="00163231" w:rsidRDefault="00AC668E" w:rsidP="00163231">
      <w:pPr>
        <w:pStyle w:val="ListParagraph"/>
        <w:rPr>
          <w:b/>
          <w:bCs/>
        </w:rPr>
      </w:pPr>
    </w:p>
    <w:p w:rsidR="00AC668E" w:rsidRPr="00163231" w:rsidRDefault="00AC668E" w:rsidP="00163231">
      <w:pPr>
        <w:pStyle w:val="ListParagraph"/>
        <w:numPr>
          <w:ilvl w:val="0"/>
          <w:numId w:val="15"/>
        </w:numPr>
        <w:rPr>
          <w:b/>
          <w:bCs/>
        </w:rPr>
      </w:pPr>
      <w:r>
        <w:t xml:space="preserve">There is ……… student in the class </w:t>
      </w:r>
      <w:r>
        <w:tab/>
      </w:r>
      <w:r>
        <w:rPr>
          <w:b/>
          <w:bCs/>
        </w:rPr>
        <w:t>8)</w:t>
      </w:r>
      <w:r>
        <w:t xml:space="preserve"> There is ……. book in the class</w:t>
      </w:r>
    </w:p>
    <w:p w:rsidR="00AC668E" w:rsidRPr="00163231" w:rsidRDefault="00AC668E" w:rsidP="00163231">
      <w:pPr>
        <w:pStyle w:val="ListParagraph"/>
        <w:rPr>
          <w:b/>
          <w:bCs/>
        </w:rPr>
      </w:pPr>
    </w:p>
    <w:p w:rsidR="00AC668E" w:rsidRPr="00163231" w:rsidRDefault="00AC668E" w:rsidP="00163231">
      <w:pPr>
        <w:pStyle w:val="ListParagraph"/>
        <w:numPr>
          <w:ilvl w:val="0"/>
          <w:numId w:val="15"/>
        </w:numPr>
        <w:rPr>
          <w:b/>
          <w:bCs/>
        </w:rPr>
      </w:pPr>
      <w:r>
        <w:t xml:space="preserve">………. some cars in the garage </w:t>
      </w:r>
      <w:r>
        <w:tab/>
      </w:r>
      <w:r>
        <w:tab/>
      </w:r>
      <w:r>
        <w:rPr>
          <w:b/>
          <w:bCs/>
        </w:rPr>
        <w:t>9)</w:t>
      </w:r>
      <w:r>
        <w:t xml:space="preserve"> ………. some voice in the room </w:t>
      </w:r>
    </w:p>
    <w:p w:rsidR="00AC668E" w:rsidRPr="00163231" w:rsidRDefault="00AC668E" w:rsidP="00163231">
      <w:pPr>
        <w:pStyle w:val="ListParagraph"/>
        <w:rPr>
          <w:b/>
          <w:bCs/>
        </w:rPr>
      </w:pPr>
    </w:p>
    <w:p w:rsidR="00AC668E" w:rsidRPr="00163231" w:rsidRDefault="00AC668E" w:rsidP="00163231">
      <w:pPr>
        <w:pStyle w:val="ListParagraph"/>
        <w:numPr>
          <w:ilvl w:val="0"/>
          <w:numId w:val="15"/>
        </w:numPr>
        <w:rPr>
          <w:b/>
          <w:bCs/>
        </w:rPr>
      </w:pPr>
      <w:r>
        <w:t xml:space="preserve">………… some people in the home </w:t>
      </w:r>
      <w:r>
        <w:tab/>
      </w:r>
      <w:r>
        <w:rPr>
          <w:b/>
          <w:bCs/>
        </w:rPr>
        <w:t xml:space="preserve">10) </w:t>
      </w:r>
      <w:r>
        <w:t>There is ……. knife on the table</w:t>
      </w:r>
    </w:p>
    <w:p w:rsidR="00AC668E" w:rsidRDefault="00AC668E" w:rsidP="00B476DD">
      <w:pPr>
        <w:rPr>
          <w:b/>
          <w:bCs/>
        </w:rPr>
      </w:pPr>
    </w:p>
    <w:p w:rsidR="00AC668E" w:rsidRDefault="00AC668E" w:rsidP="00603E4F">
      <w:pPr>
        <w:rPr>
          <w:b/>
          <w:bCs/>
        </w:rPr>
      </w:pPr>
    </w:p>
    <w:p w:rsidR="00AC668E" w:rsidRDefault="00AC668E" w:rsidP="00A0591E">
      <w:pPr>
        <w:pStyle w:val="ListParagraph"/>
        <w:rPr>
          <w:b/>
          <w:bCs/>
        </w:rPr>
      </w:pPr>
    </w:p>
    <w:p w:rsidR="00AC668E" w:rsidRDefault="00AC668E" w:rsidP="00A0591E">
      <w:pPr>
        <w:pStyle w:val="ListParagraph"/>
        <w:rPr>
          <w:b/>
          <w:bCs/>
        </w:rPr>
      </w:pPr>
    </w:p>
    <w:p w:rsidR="00AC668E" w:rsidRPr="00603E4F" w:rsidRDefault="00AC668E" w:rsidP="00603E4F">
      <w:pPr>
        <w:pStyle w:val="ListParagraph"/>
        <w:numPr>
          <w:ilvl w:val="0"/>
          <w:numId w:val="1"/>
        </w:numPr>
        <w:rPr>
          <w:b/>
          <w:bCs/>
        </w:rPr>
      </w:pPr>
      <w:r w:rsidRPr="00603E4F">
        <w:rPr>
          <w:b/>
          <w:bCs/>
        </w:rPr>
        <w:t>Please fill in the blanks with the correct words (each 2 pts )</w:t>
      </w:r>
    </w:p>
    <w:p w:rsidR="00AC668E" w:rsidRDefault="00AC668E" w:rsidP="00AA05E6">
      <w:pPr>
        <w:pStyle w:val="ListParagraph"/>
        <w:rPr>
          <w:b/>
          <w:bCs/>
        </w:rPr>
      </w:pPr>
    </w:p>
    <w:tbl>
      <w:tblPr>
        <w:tblpPr w:leftFromText="141" w:rightFromText="141" w:vertAnchor="text" w:horzAnchor="page" w:tblpX="1513" w:tblpY="-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611"/>
      </w:tblGrid>
      <w:tr w:rsidR="00AC668E">
        <w:trPr>
          <w:trHeight w:val="614"/>
        </w:trPr>
        <w:tc>
          <w:tcPr>
            <w:tcW w:w="7611" w:type="dxa"/>
          </w:tcPr>
          <w:p w:rsidR="00AC668E" w:rsidRPr="00DD02E8" w:rsidRDefault="00AC668E" w:rsidP="00DD02E8">
            <w:pPr>
              <w:rPr>
                <w:sz w:val="22"/>
                <w:szCs w:val="22"/>
              </w:rPr>
            </w:pPr>
          </w:p>
          <w:p w:rsidR="00AC668E" w:rsidRPr="00DD02E8" w:rsidRDefault="00AC668E" w:rsidP="00DD02E8">
            <w:pPr>
              <w:rPr>
                <w:b/>
                <w:bCs/>
                <w:sz w:val="22"/>
                <w:szCs w:val="22"/>
              </w:rPr>
            </w:pPr>
            <w:r w:rsidRPr="00DD02E8">
              <w:rPr>
                <w:b/>
                <w:bCs/>
                <w:sz w:val="22"/>
                <w:szCs w:val="22"/>
              </w:rPr>
              <w:t xml:space="preserve">    a) clown      b) wrestler      c) hero          d) complete          e) moon     f) carry</w:t>
            </w:r>
          </w:p>
        </w:tc>
      </w:tr>
    </w:tbl>
    <w:p w:rsidR="00AC668E" w:rsidRPr="00C96B31" w:rsidRDefault="00AC668E" w:rsidP="00AA05E6">
      <w:pPr>
        <w:tabs>
          <w:tab w:val="left" w:pos="900"/>
        </w:tabs>
        <w:rPr>
          <w:b/>
          <w:bCs/>
        </w:rPr>
      </w:pPr>
      <w:r>
        <w:rPr>
          <w:b/>
          <w:bCs/>
        </w:rPr>
        <w:tab/>
      </w:r>
    </w:p>
    <w:p w:rsidR="00AC668E" w:rsidRPr="00B76F67" w:rsidRDefault="00AC668E" w:rsidP="00603E4F">
      <w:pPr>
        <w:pStyle w:val="ListParagraph"/>
        <w:numPr>
          <w:ilvl w:val="0"/>
          <w:numId w:val="1"/>
        </w:numPr>
        <w:tabs>
          <w:tab w:val="left" w:pos="2475"/>
          <w:tab w:val="left" w:pos="6915"/>
        </w:tabs>
        <w:rPr>
          <w:b/>
          <w:bCs/>
        </w:rPr>
      </w:pPr>
    </w:p>
    <w:p w:rsidR="00AC668E" w:rsidRDefault="00AC668E" w:rsidP="00B76F67"/>
    <w:p w:rsidR="00AC668E" w:rsidRDefault="00AC668E" w:rsidP="00527D84">
      <w:pPr>
        <w:pStyle w:val="ListParagraph"/>
        <w:numPr>
          <w:ilvl w:val="0"/>
          <w:numId w:val="5"/>
        </w:numPr>
      </w:pPr>
      <w:r>
        <w:t xml:space="preserve">I am strong and I want to be a ……….                </w:t>
      </w:r>
      <w:r w:rsidRPr="00603E4F">
        <w:rPr>
          <w:b/>
          <w:bCs/>
        </w:rPr>
        <w:t xml:space="preserve">4) </w:t>
      </w:r>
      <w:r>
        <w:t>I can’t see the ……….. tonight</w:t>
      </w:r>
    </w:p>
    <w:p w:rsidR="00AC668E" w:rsidRDefault="00AC668E" w:rsidP="00603E4F">
      <w:pPr>
        <w:pStyle w:val="ListParagraph"/>
        <w:ind w:left="1068"/>
      </w:pPr>
    </w:p>
    <w:p w:rsidR="00AC668E" w:rsidRPr="00527D84" w:rsidRDefault="00AC668E" w:rsidP="00527D84">
      <w:pPr>
        <w:pStyle w:val="ListParagraph"/>
        <w:numPr>
          <w:ilvl w:val="0"/>
          <w:numId w:val="5"/>
        </w:numPr>
        <w:rPr>
          <w:b/>
          <w:bCs/>
        </w:rPr>
      </w:pPr>
      <w:r>
        <w:t xml:space="preserve">A ……… should always laugh                            </w:t>
      </w:r>
      <w:r>
        <w:rPr>
          <w:b/>
          <w:bCs/>
        </w:rPr>
        <w:t xml:space="preserve">5) </w:t>
      </w:r>
      <w:r>
        <w:t xml:space="preserve">Can you ……… this form please ?  </w:t>
      </w:r>
    </w:p>
    <w:p w:rsidR="00AC668E" w:rsidRPr="00527D84" w:rsidRDefault="00AC668E" w:rsidP="00527D84">
      <w:pPr>
        <w:pStyle w:val="ListParagraph"/>
        <w:rPr>
          <w:b/>
          <w:bCs/>
        </w:rPr>
      </w:pPr>
    </w:p>
    <w:p w:rsidR="00AC668E" w:rsidRPr="00527D84" w:rsidRDefault="00AC668E" w:rsidP="00527D84">
      <w:pPr>
        <w:pStyle w:val="ListParagraph"/>
        <w:numPr>
          <w:ilvl w:val="0"/>
          <w:numId w:val="5"/>
        </w:numPr>
        <w:rPr>
          <w:b/>
          <w:bCs/>
        </w:rPr>
      </w:pPr>
      <w:r>
        <w:t xml:space="preserve">Who is the …….. of this novel </w:t>
      </w:r>
    </w:p>
    <w:p w:rsidR="00AC668E" w:rsidRDefault="00AC668E" w:rsidP="00AA05E6"/>
    <w:p w:rsidR="00AC668E" w:rsidRPr="00DA1057" w:rsidRDefault="00AC668E" w:rsidP="00DA1057">
      <w:pPr>
        <w:ind w:left="360"/>
        <w:rPr>
          <w:b/>
          <w:bCs/>
        </w:rPr>
      </w:pPr>
      <w:r>
        <w:rPr>
          <w:b/>
          <w:bCs/>
        </w:rPr>
        <w:t>F)</w:t>
      </w:r>
      <w:r w:rsidRPr="00DA1057">
        <w:rPr>
          <w:b/>
          <w:bCs/>
        </w:rPr>
        <w:t>Please translate the sentences to the Turkish (Each 4 pts.)</w:t>
      </w:r>
    </w:p>
    <w:p w:rsidR="00AC668E" w:rsidRDefault="00AC668E" w:rsidP="00527D84">
      <w:pPr>
        <w:pStyle w:val="ListParagraph"/>
        <w:rPr>
          <w:b/>
          <w:bCs/>
        </w:rPr>
      </w:pPr>
    </w:p>
    <w:p w:rsidR="00AC668E" w:rsidRPr="00AB6F6D" w:rsidRDefault="00AC668E" w:rsidP="00527D84">
      <w:pPr>
        <w:pStyle w:val="ListParagraph"/>
        <w:numPr>
          <w:ilvl w:val="0"/>
          <w:numId w:val="6"/>
        </w:numPr>
        <w:rPr>
          <w:b/>
          <w:bCs/>
        </w:rPr>
      </w:pPr>
      <w:r>
        <w:t>This car is beautiful which has gren colour</w:t>
      </w:r>
    </w:p>
    <w:p w:rsidR="00AC668E" w:rsidRDefault="00AC668E" w:rsidP="00527D84">
      <w:r>
        <w:rPr>
          <w:b/>
          <w:bCs/>
        </w:rPr>
        <w:t xml:space="preserve">              </w:t>
      </w:r>
      <w:r>
        <w:t>...................................................................</w:t>
      </w:r>
    </w:p>
    <w:p w:rsidR="00AC668E" w:rsidRDefault="00AC668E" w:rsidP="00527D84"/>
    <w:p w:rsidR="00AC668E" w:rsidRPr="00AB6F6D" w:rsidRDefault="00AC668E" w:rsidP="00527D84">
      <w:pPr>
        <w:pStyle w:val="ListParagraph"/>
        <w:numPr>
          <w:ilvl w:val="0"/>
          <w:numId w:val="6"/>
        </w:numPr>
        <w:rPr>
          <w:b/>
          <w:bCs/>
        </w:rPr>
      </w:pPr>
      <w:r>
        <w:t xml:space="preserve">I will visit Ahmet however I don’t like him </w:t>
      </w:r>
    </w:p>
    <w:p w:rsidR="00AC668E" w:rsidRDefault="00AC668E" w:rsidP="00527D84">
      <w:pPr>
        <w:pStyle w:val="ListParagraph"/>
        <w:ind w:left="1080"/>
      </w:pPr>
      <w:r>
        <w:t>………………………………………..</w:t>
      </w:r>
    </w:p>
    <w:p w:rsidR="00AC668E" w:rsidRDefault="00AC668E" w:rsidP="00527D84">
      <w:pPr>
        <w:pStyle w:val="ListParagraph"/>
        <w:ind w:left="1080"/>
      </w:pPr>
    </w:p>
    <w:p w:rsidR="00AC668E" w:rsidRPr="00BD3A7B" w:rsidRDefault="00AC668E" w:rsidP="00527D84">
      <w:pPr>
        <w:pStyle w:val="ListParagraph"/>
        <w:numPr>
          <w:ilvl w:val="0"/>
          <w:numId w:val="6"/>
        </w:numPr>
        <w:rPr>
          <w:b/>
          <w:bCs/>
        </w:rPr>
      </w:pPr>
      <w:r>
        <w:t>She was going to school which has good teachers</w:t>
      </w:r>
    </w:p>
    <w:p w:rsidR="00AC668E" w:rsidRDefault="00AC668E" w:rsidP="00527D84">
      <w:pPr>
        <w:pStyle w:val="ListParagraph"/>
        <w:ind w:left="1080"/>
      </w:pPr>
      <w:r>
        <w:t>…………………………………………</w:t>
      </w:r>
    </w:p>
    <w:p w:rsidR="00AC668E" w:rsidRDefault="00AC668E" w:rsidP="00527D84">
      <w:pPr>
        <w:pStyle w:val="ListParagraph"/>
        <w:ind w:left="1080"/>
      </w:pPr>
    </w:p>
    <w:p w:rsidR="00AC668E" w:rsidRPr="00D368CE" w:rsidRDefault="00AC668E" w:rsidP="00D368CE">
      <w:pPr>
        <w:pStyle w:val="ListParagraph"/>
        <w:numPr>
          <w:ilvl w:val="0"/>
          <w:numId w:val="6"/>
        </w:numPr>
        <w:rPr>
          <w:b/>
          <w:bCs/>
        </w:rPr>
      </w:pPr>
      <w:r>
        <w:t xml:space="preserve">This ancient town is empty which is safe </w:t>
      </w:r>
    </w:p>
    <w:p w:rsidR="00AC668E" w:rsidRDefault="00AC668E" w:rsidP="00527D84">
      <w:pPr>
        <w:pStyle w:val="ListParagraph"/>
        <w:ind w:left="1080"/>
      </w:pPr>
      <w:r>
        <w:t>……………………………………………..</w:t>
      </w:r>
    </w:p>
    <w:p w:rsidR="00AC668E" w:rsidRDefault="00AC668E" w:rsidP="00527D84">
      <w:pPr>
        <w:pStyle w:val="ListParagraph"/>
        <w:ind w:left="1080"/>
      </w:pPr>
    </w:p>
    <w:p w:rsidR="00AC668E" w:rsidRPr="00BD3A7B" w:rsidRDefault="00AC668E" w:rsidP="00527D84">
      <w:pPr>
        <w:pStyle w:val="ListParagraph"/>
        <w:numPr>
          <w:ilvl w:val="0"/>
          <w:numId w:val="6"/>
        </w:numPr>
        <w:rPr>
          <w:b/>
          <w:bCs/>
        </w:rPr>
      </w:pPr>
      <w:r>
        <w:t xml:space="preserve">The whole people went to the cinema which is cheap and huge </w:t>
      </w:r>
    </w:p>
    <w:p w:rsidR="00AC668E" w:rsidRPr="00BD3A7B" w:rsidRDefault="00AC668E" w:rsidP="00527D84">
      <w:pPr>
        <w:ind w:left="1080"/>
      </w:pPr>
      <w:r>
        <w:t>……………………………………………..</w:t>
      </w:r>
    </w:p>
    <w:p w:rsidR="00AC668E" w:rsidRDefault="00AC668E" w:rsidP="00AA05E6"/>
    <w:p w:rsidR="00AC668E" w:rsidRDefault="00AC668E" w:rsidP="00603E4F">
      <w:pPr>
        <w:pStyle w:val="ListParagraph"/>
        <w:numPr>
          <w:ilvl w:val="0"/>
          <w:numId w:val="1"/>
        </w:numPr>
        <w:rPr>
          <w:b/>
          <w:bCs/>
        </w:rPr>
      </w:pPr>
      <w:r w:rsidRPr="002E7EF6">
        <w:rPr>
          <w:b/>
          <w:bCs/>
        </w:rPr>
        <w:t>Please translate the sentences to the Turkish ( Each 2 pts )</w:t>
      </w:r>
    </w:p>
    <w:p w:rsidR="00AC668E" w:rsidRPr="002E7EF6" w:rsidRDefault="00AC668E" w:rsidP="007D189C">
      <w:pPr>
        <w:pStyle w:val="ListParagraph"/>
        <w:rPr>
          <w:b/>
          <w:bCs/>
        </w:rPr>
      </w:pPr>
    </w:p>
    <w:p w:rsidR="00AC668E" w:rsidRPr="002E7EF6" w:rsidRDefault="00AC668E" w:rsidP="002E7EF6">
      <w:pPr>
        <w:pStyle w:val="ListParagraph"/>
        <w:numPr>
          <w:ilvl w:val="0"/>
          <w:numId w:val="12"/>
        </w:numPr>
      </w:pPr>
      <w:r>
        <w:t xml:space="preserve"> When I rented this house , I saw that ıt had small rooms</w:t>
      </w:r>
    </w:p>
    <w:p w:rsidR="00AC668E" w:rsidRPr="002E7EF6" w:rsidRDefault="00AC668E" w:rsidP="002E7EF6">
      <w:pPr>
        <w:tabs>
          <w:tab w:val="left" w:pos="1110"/>
        </w:tabs>
        <w:ind w:left="1080"/>
      </w:pPr>
      <w:r w:rsidRPr="002E7EF6">
        <w:t>…………………………………………………………………….</w:t>
      </w:r>
    </w:p>
    <w:p w:rsidR="00AC668E" w:rsidRDefault="00AC668E" w:rsidP="002E7EF6">
      <w:pPr>
        <w:pStyle w:val="ListParagraph"/>
        <w:numPr>
          <w:ilvl w:val="0"/>
          <w:numId w:val="12"/>
        </w:numPr>
        <w:tabs>
          <w:tab w:val="left" w:pos="1110"/>
        </w:tabs>
      </w:pPr>
      <w:r>
        <w:t xml:space="preserve">When the ship hit  the ‘iceberg’, people were dancing </w:t>
      </w:r>
    </w:p>
    <w:p w:rsidR="00AC668E" w:rsidRDefault="00AC668E" w:rsidP="002E7EF6">
      <w:pPr>
        <w:pStyle w:val="ListParagraph"/>
        <w:tabs>
          <w:tab w:val="left" w:pos="1110"/>
        </w:tabs>
        <w:ind w:left="1080"/>
      </w:pPr>
      <w:r>
        <w:t>……………………………………………………….</w:t>
      </w:r>
    </w:p>
    <w:p w:rsidR="00AC668E" w:rsidRPr="002E7EF6" w:rsidRDefault="00AC668E" w:rsidP="002E7EF6">
      <w:pPr>
        <w:pStyle w:val="ListParagraph"/>
        <w:numPr>
          <w:ilvl w:val="0"/>
          <w:numId w:val="12"/>
        </w:numPr>
        <w:tabs>
          <w:tab w:val="left" w:pos="1110"/>
        </w:tabs>
        <w:rPr>
          <w:b/>
          <w:bCs/>
        </w:rPr>
      </w:pPr>
      <w:r>
        <w:t xml:space="preserve">While she was going to dormitory she saw a man </w:t>
      </w:r>
    </w:p>
    <w:p w:rsidR="00AC668E" w:rsidRDefault="00AC668E" w:rsidP="002E7EF6">
      <w:pPr>
        <w:pStyle w:val="ListParagraph"/>
        <w:tabs>
          <w:tab w:val="left" w:pos="1110"/>
        </w:tabs>
        <w:ind w:left="1080"/>
      </w:pPr>
      <w:r>
        <w:t>……………………………………………………….</w:t>
      </w:r>
    </w:p>
    <w:p w:rsidR="00AC668E" w:rsidRPr="002E7EF6" w:rsidRDefault="00AC668E" w:rsidP="002E7EF6">
      <w:pPr>
        <w:pStyle w:val="ListParagraph"/>
        <w:numPr>
          <w:ilvl w:val="0"/>
          <w:numId w:val="12"/>
        </w:numPr>
        <w:tabs>
          <w:tab w:val="left" w:pos="1110"/>
        </w:tabs>
        <w:rPr>
          <w:b/>
          <w:bCs/>
        </w:rPr>
      </w:pPr>
      <w:r>
        <w:t xml:space="preserve">Although they built an impressive building we didn’t like it </w:t>
      </w:r>
    </w:p>
    <w:p w:rsidR="00AC668E" w:rsidRDefault="00AC668E" w:rsidP="002E7EF6">
      <w:pPr>
        <w:pStyle w:val="ListParagraph"/>
        <w:tabs>
          <w:tab w:val="left" w:pos="1110"/>
        </w:tabs>
        <w:ind w:left="1080"/>
      </w:pPr>
      <w:r>
        <w:t>……………………………………………………….</w:t>
      </w:r>
    </w:p>
    <w:p w:rsidR="00AC668E" w:rsidRDefault="00AC668E" w:rsidP="00E92018">
      <w:pPr>
        <w:pStyle w:val="ListParagraph"/>
        <w:numPr>
          <w:ilvl w:val="0"/>
          <w:numId w:val="12"/>
        </w:numPr>
        <w:rPr>
          <w:b/>
          <w:bCs/>
        </w:rPr>
      </w:pPr>
      <w:r>
        <w:t xml:space="preserve">After I climb this hill I can say I like this environment                         </w:t>
      </w:r>
    </w:p>
    <w:p w:rsidR="00AC668E" w:rsidRDefault="00AC668E" w:rsidP="00E92018">
      <w:pPr>
        <w:pStyle w:val="ListParagraph"/>
        <w:ind w:left="1080"/>
        <w:rPr>
          <w:b/>
          <w:bCs/>
        </w:rPr>
      </w:pPr>
    </w:p>
    <w:p w:rsidR="00AC668E" w:rsidRPr="002E7EF6" w:rsidRDefault="00AC668E" w:rsidP="00E92018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Write about Ayşe’s birtday (10 pts)</w:t>
      </w:r>
    </w:p>
    <w:p w:rsidR="00AC668E" w:rsidRPr="00E92018" w:rsidRDefault="00AC668E" w:rsidP="00AA05E6">
      <w:pPr>
        <w:rPr>
          <w:b/>
          <w:bCs/>
          <w:u w:val="single"/>
        </w:rPr>
      </w:pPr>
      <w:r>
        <w:rPr>
          <w:b/>
          <w:bCs/>
        </w:rPr>
        <w:t xml:space="preserve">                          </w:t>
      </w:r>
      <w:r>
        <w:rPr>
          <w:b/>
          <w:bCs/>
          <w:u w:val="single"/>
        </w:rPr>
        <w:t>Usually</w:t>
      </w:r>
      <w:r>
        <w:rPr>
          <w:b/>
          <w:bCs/>
        </w:rPr>
        <w:t xml:space="preserve">                                                                               </w:t>
      </w:r>
      <w:r>
        <w:rPr>
          <w:b/>
          <w:bCs/>
          <w:u w:val="single"/>
        </w:rPr>
        <w:t>today</w:t>
      </w:r>
    </w:p>
    <w:p w:rsidR="00AC668E" w:rsidRDefault="00AC668E" w:rsidP="00E92018">
      <w:pPr>
        <w:ind w:firstLine="708"/>
      </w:pPr>
      <w:r>
        <w:t>have a birthday at home                                                            have a party at hospital</w:t>
      </w:r>
    </w:p>
    <w:p w:rsidR="00AC668E" w:rsidRDefault="00AC668E" w:rsidP="00E92018">
      <w:pPr>
        <w:ind w:firstLine="708"/>
      </w:pPr>
      <w:r>
        <w:t>wear new dresses                                                                       wear pyjamas</w:t>
      </w:r>
    </w:p>
    <w:p w:rsidR="00AC668E" w:rsidRDefault="00AC668E" w:rsidP="00E92018">
      <w:r>
        <w:t xml:space="preserve">           drink coke                                                                                  drink fruit juice</w:t>
      </w:r>
    </w:p>
    <w:p w:rsidR="00AC668E" w:rsidRDefault="00AC668E" w:rsidP="00E92018">
      <w:pPr>
        <w:ind w:firstLine="708"/>
      </w:pPr>
      <w:r>
        <w:t>play music                                                                                not play music</w:t>
      </w:r>
    </w:p>
    <w:p w:rsidR="00AC668E" w:rsidRDefault="00AC668E" w:rsidP="00E92018"/>
    <w:p w:rsidR="00AC668E" w:rsidRDefault="00AC668E" w:rsidP="00E92018"/>
    <w:p w:rsidR="00AC668E" w:rsidRPr="00E92018" w:rsidRDefault="00AC668E" w:rsidP="00E92018">
      <w:pPr>
        <w:sectPr w:rsidR="00AC668E" w:rsidRPr="00E92018" w:rsidSect="008754F0">
          <w:pgSz w:w="11906" w:h="16838"/>
          <w:pgMar w:top="567" w:right="851" w:bottom="567" w:left="851" w:header="709" w:footer="709" w:gutter="0"/>
          <w:cols w:space="708"/>
          <w:docGrid w:linePitch="360"/>
        </w:sectPr>
      </w:pPr>
      <w:r>
        <w:t>Ayşe usually ........</w:t>
      </w:r>
    </w:p>
    <w:p w:rsidR="00AC668E" w:rsidRDefault="00AC668E"/>
    <w:sectPr w:rsidR="00AC668E" w:rsidSect="00ED6EE6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668E" w:rsidRDefault="00AC668E" w:rsidP="002E7EF6">
      <w:r>
        <w:separator/>
      </w:r>
    </w:p>
  </w:endnote>
  <w:endnote w:type="continuationSeparator" w:id="0">
    <w:p w:rsidR="00AC668E" w:rsidRDefault="00AC668E" w:rsidP="002E7E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668E" w:rsidRDefault="00AC668E" w:rsidP="002E7EF6">
      <w:r>
        <w:separator/>
      </w:r>
    </w:p>
  </w:footnote>
  <w:footnote w:type="continuationSeparator" w:id="0">
    <w:p w:rsidR="00AC668E" w:rsidRDefault="00AC668E" w:rsidP="002E7E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94D1D"/>
    <w:multiLevelType w:val="hybridMultilevel"/>
    <w:tmpl w:val="3A6A4B62"/>
    <w:lvl w:ilvl="0" w:tplc="B77C91FE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996AE5"/>
    <w:multiLevelType w:val="hybridMultilevel"/>
    <w:tmpl w:val="F80CA7F8"/>
    <w:lvl w:ilvl="0" w:tplc="E9FC2C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D423AF"/>
    <w:multiLevelType w:val="hybridMultilevel"/>
    <w:tmpl w:val="F25EC13C"/>
    <w:lvl w:ilvl="0" w:tplc="A76A2D6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56BA2"/>
    <w:multiLevelType w:val="hybridMultilevel"/>
    <w:tmpl w:val="0CD243E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522288"/>
    <w:multiLevelType w:val="hybridMultilevel"/>
    <w:tmpl w:val="1E668102"/>
    <w:lvl w:ilvl="0" w:tplc="B4D4B78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3B3F8B"/>
    <w:multiLevelType w:val="hybridMultilevel"/>
    <w:tmpl w:val="44DC167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173520"/>
    <w:multiLevelType w:val="hybridMultilevel"/>
    <w:tmpl w:val="27AC6BC0"/>
    <w:lvl w:ilvl="0" w:tplc="A76A2D6C">
      <w:start w:val="6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2A2DB8"/>
    <w:multiLevelType w:val="hybridMultilevel"/>
    <w:tmpl w:val="5B66CF36"/>
    <w:lvl w:ilvl="0" w:tplc="EBB88C22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55" w:hanging="360"/>
      </w:pPr>
    </w:lvl>
    <w:lvl w:ilvl="2" w:tplc="041F001B">
      <w:start w:val="1"/>
      <w:numFmt w:val="lowerRoman"/>
      <w:lvlText w:val="%3."/>
      <w:lvlJc w:val="right"/>
      <w:pPr>
        <w:ind w:left="2175" w:hanging="180"/>
      </w:pPr>
    </w:lvl>
    <w:lvl w:ilvl="3" w:tplc="041F000F">
      <w:start w:val="1"/>
      <w:numFmt w:val="decimal"/>
      <w:lvlText w:val="%4."/>
      <w:lvlJc w:val="left"/>
      <w:pPr>
        <w:ind w:left="2895" w:hanging="360"/>
      </w:pPr>
    </w:lvl>
    <w:lvl w:ilvl="4" w:tplc="041F0019">
      <w:start w:val="1"/>
      <w:numFmt w:val="lowerLetter"/>
      <w:lvlText w:val="%5."/>
      <w:lvlJc w:val="left"/>
      <w:pPr>
        <w:ind w:left="3615" w:hanging="360"/>
      </w:pPr>
    </w:lvl>
    <w:lvl w:ilvl="5" w:tplc="041F001B">
      <w:start w:val="1"/>
      <w:numFmt w:val="lowerRoman"/>
      <w:lvlText w:val="%6."/>
      <w:lvlJc w:val="right"/>
      <w:pPr>
        <w:ind w:left="4335" w:hanging="180"/>
      </w:pPr>
    </w:lvl>
    <w:lvl w:ilvl="6" w:tplc="041F000F">
      <w:start w:val="1"/>
      <w:numFmt w:val="decimal"/>
      <w:lvlText w:val="%7."/>
      <w:lvlJc w:val="left"/>
      <w:pPr>
        <w:ind w:left="5055" w:hanging="360"/>
      </w:pPr>
    </w:lvl>
    <w:lvl w:ilvl="7" w:tplc="041F0019">
      <w:start w:val="1"/>
      <w:numFmt w:val="lowerLetter"/>
      <w:lvlText w:val="%8."/>
      <w:lvlJc w:val="left"/>
      <w:pPr>
        <w:ind w:left="5775" w:hanging="360"/>
      </w:pPr>
    </w:lvl>
    <w:lvl w:ilvl="8" w:tplc="041F001B">
      <w:start w:val="1"/>
      <w:numFmt w:val="lowerRoman"/>
      <w:lvlText w:val="%9."/>
      <w:lvlJc w:val="right"/>
      <w:pPr>
        <w:ind w:left="6495" w:hanging="180"/>
      </w:pPr>
    </w:lvl>
  </w:abstractNum>
  <w:abstractNum w:abstractNumId="8">
    <w:nsid w:val="407F7C16"/>
    <w:multiLevelType w:val="hybridMultilevel"/>
    <w:tmpl w:val="F21A53C8"/>
    <w:lvl w:ilvl="0" w:tplc="B9546D00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2EC1D50"/>
    <w:multiLevelType w:val="hybridMultilevel"/>
    <w:tmpl w:val="C76CFB94"/>
    <w:lvl w:ilvl="0" w:tplc="015207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2E973AD"/>
    <w:multiLevelType w:val="hybridMultilevel"/>
    <w:tmpl w:val="F25EC13C"/>
    <w:lvl w:ilvl="0" w:tplc="A76A2D6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314290"/>
    <w:multiLevelType w:val="hybridMultilevel"/>
    <w:tmpl w:val="35F8E044"/>
    <w:lvl w:ilvl="0" w:tplc="00064B0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A21C54"/>
    <w:multiLevelType w:val="hybridMultilevel"/>
    <w:tmpl w:val="46E8A8EC"/>
    <w:lvl w:ilvl="0" w:tplc="065AF576">
      <w:start w:val="1"/>
      <w:numFmt w:val="decimal"/>
      <w:lvlText w:val="%1)"/>
      <w:lvlJc w:val="left"/>
      <w:pPr>
        <w:ind w:left="1068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6AFC1170"/>
    <w:multiLevelType w:val="hybridMultilevel"/>
    <w:tmpl w:val="6B3096C8"/>
    <w:lvl w:ilvl="0" w:tplc="7EE0FB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1F809D3"/>
    <w:multiLevelType w:val="hybridMultilevel"/>
    <w:tmpl w:val="D52A5498"/>
    <w:lvl w:ilvl="0" w:tplc="C974E8EE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4856FBB"/>
    <w:multiLevelType w:val="hybridMultilevel"/>
    <w:tmpl w:val="1B060572"/>
    <w:lvl w:ilvl="0" w:tplc="7ADE30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7"/>
  </w:num>
  <w:num w:numId="5">
    <w:abstractNumId w:val="12"/>
  </w:num>
  <w:num w:numId="6">
    <w:abstractNumId w:val="1"/>
  </w:num>
  <w:num w:numId="7">
    <w:abstractNumId w:val="15"/>
  </w:num>
  <w:num w:numId="8">
    <w:abstractNumId w:val="14"/>
  </w:num>
  <w:num w:numId="9">
    <w:abstractNumId w:val="13"/>
  </w:num>
  <w:num w:numId="10">
    <w:abstractNumId w:val="11"/>
  </w:num>
  <w:num w:numId="11">
    <w:abstractNumId w:val="3"/>
  </w:num>
  <w:num w:numId="12">
    <w:abstractNumId w:val="8"/>
  </w:num>
  <w:num w:numId="13">
    <w:abstractNumId w:val="6"/>
  </w:num>
  <w:num w:numId="14">
    <w:abstractNumId w:val="0"/>
  </w:num>
  <w:num w:numId="15">
    <w:abstractNumId w:val="9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6EE6"/>
    <w:rsid w:val="0001337E"/>
    <w:rsid w:val="0003361A"/>
    <w:rsid w:val="0005609B"/>
    <w:rsid w:val="00056BE9"/>
    <w:rsid w:val="0013768F"/>
    <w:rsid w:val="00163231"/>
    <w:rsid w:val="00170CAD"/>
    <w:rsid w:val="00186FC4"/>
    <w:rsid w:val="00272EE3"/>
    <w:rsid w:val="002E7EF6"/>
    <w:rsid w:val="0037241C"/>
    <w:rsid w:val="00390C75"/>
    <w:rsid w:val="004101C5"/>
    <w:rsid w:val="00441298"/>
    <w:rsid w:val="00443CA6"/>
    <w:rsid w:val="0046307F"/>
    <w:rsid w:val="00527D84"/>
    <w:rsid w:val="00531963"/>
    <w:rsid w:val="00552F35"/>
    <w:rsid w:val="00562834"/>
    <w:rsid w:val="00603E4F"/>
    <w:rsid w:val="006729FB"/>
    <w:rsid w:val="00684BA0"/>
    <w:rsid w:val="0069762D"/>
    <w:rsid w:val="006C605E"/>
    <w:rsid w:val="00767976"/>
    <w:rsid w:val="007775C4"/>
    <w:rsid w:val="007D189C"/>
    <w:rsid w:val="008754F0"/>
    <w:rsid w:val="008E21EB"/>
    <w:rsid w:val="00994D18"/>
    <w:rsid w:val="00A0591E"/>
    <w:rsid w:val="00A74FF6"/>
    <w:rsid w:val="00AA05E6"/>
    <w:rsid w:val="00AA1C53"/>
    <w:rsid w:val="00AB18F7"/>
    <w:rsid w:val="00AB6F6D"/>
    <w:rsid w:val="00AC1E89"/>
    <w:rsid w:val="00AC668E"/>
    <w:rsid w:val="00B476DD"/>
    <w:rsid w:val="00B76F67"/>
    <w:rsid w:val="00B80274"/>
    <w:rsid w:val="00BA7691"/>
    <w:rsid w:val="00BD3A7B"/>
    <w:rsid w:val="00C96B31"/>
    <w:rsid w:val="00D368CE"/>
    <w:rsid w:val="00D5144B"/>
    <w:rsid w:val="00DA1057"/>
    <w:rsid w:val="00DD02E8"/>
    <w:rsid w:val="00E51FA3"/>
    <w:rsid w:val="00E92018"/>
    <w:rsid w:val="00EC7472"/>
    <w:rsid w:val="00ED6EE6"/>
    <w:rsid w:val="00FB3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EE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D6EE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D6EE6"/>
    <w:rPr>
      <w:rFonts w:ascii="Times New Roman" w:hAnsi="Times New Roman" w:cs="Times New Roman"/>
      <w:sz w:val="24"/>
      <w:szCs w:val="24"/>
      <w:lang w:eastAsia="tr-TR"/>
    </w:rPr>
  </w:style>
  <w:style w:type="paragraph" w:styleId="ListParagraph">
    <w:name w:val="List Paragraph"/>
    <w:basedOn w:val="Normal"/>
    <w:uiPriority w:val="99"/>
    <w:qFormat/>
    <w:rsid w:val="00ED6EE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ED6E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D6EE6"/>
    <w:rPr>
      <w:rFonts w:ascii="Tahoma" w:hAnsi="Tahoma" w:cs="Tahoma"/>
      <w:sz w:val="16"/>
      <w:szCs w:val="16"/>
      <w:lang w:eastAsia="tr-TR"/>
    </w:rPr>
  </w:style>
  <w:style w:type="table" w:styleId="TableGrid">
    <w:name w:val="Table Grid"/>
    <w:basedOn w:val="TableNormal"/>
    <w:uiPriority w:val="99"/>
    <w:rsid w:val="00AA05E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2E7E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E7EF6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170CA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568</Words>
  <Characters>3238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Emrah</dc:creator>
  <cp:keywords/>
  <dc:description/>
  <cp:lastModifiedBy>EDANUR</cp:lastModifiedBy>
  <cp:revision>3</cp:revision>
  <dcterms:created xsi:type="dcterms:W3CDTF">2013-03-17T15:52:00Z</dcterms:created>
  <dcterms:modified xsi:type="dcterms:W3CDTF">2013-03-17T18:10:00Z</dcterms:modified>
</cp:coreProperties>
</file>