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D61" w:rsidRPr="00686CF2" w:rsidRDefault="007D3D61" w:rsidP="00451A14">
      <w:pPr>
        <w:ind w:left="-720"/>
        <w:rPr>
          <w:rFonts w:ascii="Garamond" w:hAnsi="Garamond" w:cs="Garamond"/>
          <w:sz w:val="26"/>
          <w:szCs w:val="26"/>
        </w:rPr>
      </w:pPr>
      <w:r w:rsidRPr="00686CF2">
        <w:rPr>
          <w:rFonts w:ascii="Garamond" w:hAnsi="Garamond" w:cs="Garamond"/>
          <w:sz w:val="26"/>
          <w:szCs w:val="26"/>
        </w:rPr>
        <w:t>Ad-Soyad:</w:t>
      </w:r>
    </w:p>
    <w:p w:rsidR="007D3D61" w:rsidRPr="00686CF2" w:rsidRDefault="007D3D61" w:rsidP="00451A14">
      <w:pPr>
        <w:ind w:left="-720"/>
        <w:rPr>
          <w:rFonts w:ascii="Garamond" w:hAnsi="Garamond" w:cs="Garamond"/>
          <w:sz w:val="26"/>
          <w:szCs w:val="2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427.1pt;margin-top:4.45pt;width:33.6pt;height:51.3pt;z-index:-251658240" stroked="f">
            <v:fill color2="#aaa" type="gradient"/>
            <v:shadow on="t" color="#4d4d4d" opacity="52429f" offset=",3pt"/>
            <v:textpath style="font-family:&quot;Arial Black&quot;;v-text-spacing:78650f;v-text-kern:t" trim="t" fitpath="t" string="B"/>
          </v:shape>
        </w:pict>
      </w:r>
      <w:r w:rsidRPr="00686CF2">
        <w:rPr>
          <w:rFonts w:ascii="Garamond" w:hAnsi="Garamond" w:cs="Garamond"/>
          <w:sz w:val="26"/>
          <w:szCs w:val="26"/>
        </w:rPr>
        <w:t>Sınıf-No  :</w:t>
      </w:r>
    </w:p>
    <w:p w:rsidR="007D3D61" w:rsidRDefault="007D3D61" w:rsidP="00451A14">
      <w:pPr>
        <w:jc w:val="center"/>
        <w:rPr>
          <w:rFonts w:ascii="Garamond" w:hAnsi="Garamond" w:cs="Garamond"/>
          <w:b/>
          <w:bCs/>
          <w:sz w:val="26"/>
          <w:szCs w:val="26"/>
          <w:u w:val="single"/>
        </w:rPr>
      </w:pPr>
      <w:r>
        <w:rPr>
          <w:rFonts w:ascii="Garamond" w:hAnsi="Garamond" w:cs="Garamond"/>
          <w:b/>
          <w:bCs/>
          <w:sz w:val="26"/>
          <w:szCs w:val="26"/>
          <w:u w:val="single"/>
        </w:rPr>
        <w:t>ATATÜRK KIZ TEKNİK VE MESLEK LİSESİ</w:t>
      </w:r>
    </w:p>
    <w:p w:rsidR="007D3D61" w:rsidRPr="00686CF2" w:rsidRDefault="007D3D61" w:rsidP="00451A14">
      <w:pPr>
        <w:jc w:val="center"/>
        <w:rPr>
          <w:rFonts w:ascii="Garamond" w:hAnsi="Garamond" w:cs="Garamond"/>
          <w:b/>
          <w:bCs/>
          <w:sz w:val="26"/>
          <w:szCs w:val="26"/>
          <w:u w:val="single"/>
        </w:rPr>
      </w:pPr>
      <w:r w:rsidRPr="00686CF2">
        <w:rPr>
          <w:rFonts w:ascii="Garamond" w:hAnsi="Garamond" w:cs="Garamond"/>
          <w:b/>
          <w:bCs/>
          <w:sz w:val="26"/>
          <w:szCs w:val="26"/>
          <w:u w:val="single"/>
        </w:rPr>
        <w:t>DİN KÜLTÜRÜ VE AHLAK BİLGİSİ DERSİ</w:t>
      </w:r>
    </w:p>
    <w:p w:rsidR="007D3D61" w:rsidRPr="00686CF2" w:rsidRDefault="007D3D61" w:rsidP="00451A14">
      <w:pPr>
        <w:jc w:val="center"/>
        <w:rPr>
          <w:rFonts w:ascii="Garamond" w:hAnsi="Garamond" w:cs="Garamond"/>
          <w:b/>
          <w:bCs/>
          <w:sz w:val="26"/>
          <w:szCs w:val="26"/>
          <w:u w:val="single"/>
        </w:rPr>
      </w:pPr>
      <w:r w:rsidRPr="00686CF2">
        <w:rPr>
          <w:rFonts w:ascii="Garamond" w:hAnsi="Garamond" w:cs="Garamond"/>
          <w:b/>
          <w:bCs/>
          <w:sz w:val="26"/>
          <w:szCs w:val="26"/>
          <w:u w:val="single"/>
        </w:rPr>
        <w:t>11. SINIF II. DÖNEM II. YAZILI SINAVI</w:t>
      </w:r>
    </w:p>
    <w:p w:rsidR="007D3D61" w:rsidRPr="00686CF2" w:rsidRDefault="007D3D61" w:rsidP="00451A14">
      <w:pPr>
        <w:jc w:val="both"/>
        <w:rPr>
          <w:rFonts w:ascii="Garamond" w:hAnsi="Garamond" w:cs="Garamond"/>
          <w:b/>
          <w:bCs/>
          <w:u w:val="single"/>
        </w:rPr>
      </w:pPr>
    </w:p>
    <w:p w:rsidR="007D3D61" w:rsidRPr="001D6CAB" w:rsidRDefault="007D3D61" w:rsidP="00451A14">
      <w:pPr>
        <w:ind w:left="360"/>
        <w:jc w:val="center"/>
        <w:rPr>
          <w:rFonts w:ascii="Garamond" w:hAnsi="Garamond" w:cs="Garamond"/>
          <w:b/>
          <w:bCs/>
          <w:u w:val="single"/>
        </w:rPr>
      </w:pPr>
      <w:hyperlink r:id="rId5" w:history="1">
        <w:r>
          <w:rPr>
            <w:rStyle w:val="Hyperlink"/>
          </w:rPr>
          <w:t>www.sorubak.com</w:t>
        </w:r>
      </w:hyperlink>
      <w:r w:rsidRPr="001D6CAB">
        <w:rPr>
          <w:rFonts w:ascii="Garamond" w:hAnsi="Garamond" w:cs="Garamond"/>
          <w:b/>
          <w:bCs/>
          <w:u w:val="single"/>
        </w:rPr>
        <w:t>SORULAR</w:t>
      </w:r>
    </w:p>
    <w:p w:rsidR="007D3D61" w:rsidRPr="008C7F84" w:rsidRDefault="007D3D61" w:rsidP="00451A14">
      <w:pPr>
        <w:numPr>
          <w:ilvl w:val="0"/>
          <w:numId w:val="1"/>
        </w:numPr>
        <w:rPr>
          <w:rFonts w:ascii="Garamond" w:hAnsi="Garamond" w:cs="Garamond"/>
        </w:rPr>
      </w:pPr>
      <w:r w:rsidRPr="008C7F84">
        <w:rPr>
          <w:rFonts w:ascii="Garamond" w:hAnsi="Garamond" w:cs="Garamond"/>
        </w:rPr>
        <w:t>Laikliğin ülkemizdeki aşamalarını maddeler halinde yazınız.(15p)</w:t>
      </w:r>
    </w:p>
    <w:p w:rsidR="007D3D61" w:rsidRPr="008C7F84" w:rsidRDefault="007D3D61" w:rsidP="00451A14">
      <w:pPr>
        <w:numPr>
          <w:ilvl w:val="0"/>
          <w:numId w:val="1"/>
        </w:numPr>
        <w:rPr>
          <w:rFonts w:ascii="Garamond" w:hAnsi="Garamond" w:cs="Garamond"/>
        </w:rPr>
      </w:pPr>
      <w:r w:rsidRPr="008C7F84">
        <w:rPr>
          <w:rFonts w:ascii="Garamond" w:hAnsi="Garamond" w:cs="Garamond"/>
        </w:rPr>
        <w:t>Osmanlı devletinde Süleymaniye, Selimiye ve Şehzadebaşı camilerini yapan ve bugün mezarı Süleymaniye caminin yanında olan ünlü mimar kimdir?(5p)</w:t>
      </w:r>
    </w:p>
    <w:p w:rsidR="007D3D61" w:rsidRPr="008C7F84" w:rsidRDefault="007D3D61" w:rsidP="00451A14">
      <w:pPr>
        <w:numPr>
          <w:ilvl w:val="0"/>
          <w:numId w:val="1"/>
        </w:numPr>
        <w:rPr>
          <w:rFonts w:ascii="Garamond" w:hAnsi="Garamond" w:cs="Garamond"/>
        </w:rPr>
      </w:pPr>
      <w:r w:rsidRPr="008C7F84">
        <w:rPr>
          <w:rFonts w:ascii="Garamond" w:hAnsi="Garamond" w:cs="Garamond"/>
        </w:rPr>
        <w:t>Şimdiki Diyanet İşleri  başkanının adını yazınız.(5p)</w:t>
      </w:r>
    </w:p>
    <w:p w:rsidR="007D3D61" w:rsidRPr="008C7F84" w:rsidRDefault="007D3D61" w:rsidP="00451A14">
      <w:pPr>
        <w:numPr>
          <w:ilvl w:val="0"/>
          <w:numId w:val="1"/>
        </w:numPr>
        <w:rPr>
          <w:rFonts w:ascii="Garamond" w:hAnsi="Garamond" w:cs="Garamond"/>
        </w:rPr>
      </w:pPr>
      <w:r w:rsidRPr="008C7F84">
        <w:rPr>
          <w:rFonts w:ascii="Garamond" w:hAnsi="Garamond" w:cs="Garamond"/>
        </w:rPr>
        <w:t>Evrendeki ölçü ve ahenkle ilgili örnekler veriniz.(Beş tane)(15p)</w:t>
      </w:r>
    </w:p>
    <w:p w:rsidR="007D3D61" w:rsidRPr="008C7F84" w:rsidRDefault="007D3D61" w:rsidP="00451A14">
      <w:pPr>
        <w:numPr>
          <w:ilvl w:val="0"/>
          <w:numId w:val="1"/>
        </w:numPr>
        <w:rPr>
          <w:rFonts w:ascii="Garamond" w:hAnsi="Garamond" w:cs="Garamond"/>
        </w:rPr>
      </w:pPr>
      <w:r w:rsidRPr="008C7F84">
        <w:rPr>
          <w:rFonts w:ascii="Garamond" w:hAnsi="Garamond" w:cs="Garamond"/>
        </w:rPr>
        <w:t>Cumhuriyet devrinde Türkçeye çevrilen hadis kitabının adını ve yazarının adını yazınız.(10p)</w:t>
      </w:r>
    </w:p>
    <w:p w:rsidR="007D3D61" w:rsidRPr="008C7F84" w:rsidRDefault="007D3D61" w:rsidP="00451A14">
      <w:pPr>
        <w:numPr>
          <w:ilvl w:val="0"/>
          <w:numId w:val="1"/>
        </w:numPr>
        <w:rPr>
          <w:rFonts w:ascii="Garamond" w:hAnsi="Garamond" w:cs="Garamond"/>
        </w:rPr>
      </w:pPr>
      <w:r w:rsidRPr="008C7F84">
        <w:rPr>
          <w:rFonts w:ascii="Garamond" w:hAnsi="Garamond" w:cs="Garamond"/>
        </w:rPr>
        <w:t>Caminin bölümlerini ve ne işe yaradıklarını maddeler halinde yazınız.(15p)</w:t>
      </w:r>
    </w:p>
    <w:p w:rsidR="007D3D61" w:rsidRPr="008C7F84" w:rsidRDefault="007D3D61" w:rsidP="00451A14">
      <w:pPr>
        <w:numPr>
          <w:ilvl w:val="0"/>
          <w:numId w:val="1"/>
        </w:numPr>
        <w:rPr>
          <w:rFonts w:ascii="Garamond" w:hAnsi="Garamond" w:cs="Garamond"/>
        </w:rPr>
      </w:pPr>
      <w:r w:rsidRPr="008C7F84">
        <w:rPr>
          <w:rFonts w:ascii="Garamond" w:hAnsi="Garamond" w:cs="Garamond"/>
        </w:rPr>
        <w:t>Atatürk nerede ve hangi camide hutbe okumuştur.(5p)</w:t>
      </w:r>
    </w:p>
    <w:p w:rsidR="007D3D61" w:rsidRPr="008C7F84" w:rsidRDefault="007D3D61" w:rsidP="00451A14">
      <w:pPr>
        <w:numPr>
          <w:ilvl w:val="0"/>
          <w:numId w:val="1"/>
        </w:numPr>
        <w:rPr>
          <w:rFonts w:ascii="Garamond" w:hAnsi="Garamond" w:cs="Garamond"/>
        </w:rPr>
      </w:pPr>
      <w:r w:rsidRPr="008C7F84">
        <w:rPr>
          <w:rFonts w:ascii="Garamond" w:hAnsi="Garamond" w:cs="Garamond"/>
        </w:rPr>
        <w:t>İslam’da evlilik gücü yetenler ve imkanı olanlar için emredilen bir uygulamadır. Evliliğin bireysel ve toplumsal faydalarını maddeler halinde yazınız.(15p)</w:t>
      </w:r>
    </w:p>
    <w:p w:rsidR="007D3D61" w:rsidRPr="008C7F84" w:rsidRDefault="007D3D61" w:rsidP="00451A14">
      <w:pPr>
        <w:numPr>
          <w:ilvl w:val="0"/>
          <w:numId w:val="1"/>
        </w:numPr>
        <w:rPr>
          <w:rFonts w:ascii="Garamond" w:hAnsi="Garamond" w:cs="Garamond"/>
        </w:rPr>
      </w:pPr>
      <w:r w:rsidRPr="008C7F84">
        <w:rPr>
          <w:rFonts w:ascii="Garamond" w:hAnsi="Garamond" w:cs="Garamond"/>
        </w:rPr>
        <w:t>Aşağıdaki cümlelerdeki boşluklara uygun kelimeleri yazınız.(15p)</w:t>
      </w:r>
    </w:p>
    <w:p w:rsidR="007D3D61" w:rsidRPr="008C7F84" w:rsidRDefault="007D3D61" w:rsidP="00451A14">
      <w:pPr>
        <w:ind w:left="720"/>
        <w:rPr>
          <w:rFonts w:ascii="Garamond" w:hAnsi="Garamond" w:cs="Garamond"/>
        </w:rPr>
      </w:pPr>
      <w:r w:rsidRPr="008C7F84">
        <w:rPr>
          <w:rFonts w:ascii="Garamond" w:hAnsi="Garamond" w:cs="Garamond"/>
        </w:rPr>
        <w:t>İslam dünyasında mimariye çok önem verilmiştir. Örneğin cemaatle namazların kılınması için…………...…..yapılmış,temizliğe önem verildiği için ……………….. yapılmış,hastaların  tedavisi için………………………...…yapılmış, aç kalanlara yemek vermek için………………………yapılmış, ilim öğrenip eğitim alınabilmesi için…………………………yapılmış,yolculuk sırasında ticaret kervanlarının mola verebilmesi………………………..yapılmıştır.</w:t>
      </w:r>
    </w:p>
    <w:p w:rsidR="007D3D61" w:rsidRDefault="007D3D61" w:rsidP="00451A14">
      <w:pPr>
        <w:ind w:left="720"/>
        <w:rPr>
          <w:rFonts w:ascii="Garamond" w:hAnsi="Garamond" w:cs="Garamond"/>
          <w:b/>
          <w:bCs/>
        </w:rPr>
      </w:pPr>
    </w:p>
    <w:p w:rsidR="007D3D61" w:rsidRDefault="007D3D61" w:rsidP="00451A14">
      <w:pPr>
        <w:ind w:left="720"/>
        <w:rPr>
          <w:rFonts w:ascii="Garamond" w:hAnsi="Garamond" w:cs="Garamond"/>
          <w:b/>
          <w:bCs/>
        </w:rPr>
      </w:pPr>
      <w:r w:rsidRPr="008C7F84">
        <w:rPr>
          <w:rFonts w:ascii="Garamond" w:hAnsi="Garamond" w:cs="Garamond"/>
          <w:b/>
          <w:bCs/>
          <w:u w:val="single"/>
        </w:rPr>
        <w:t>Not:</w:t>
      </w:r>
      <w:r>
        <w:rPr>
          <w:rFonts w:ascii="Garamond" w:hAnsi="Garamond" w:cs="Garamond"/>
          <w:b/>
          <w:bCs/>
        </w:rPr>
        <w:t xml:space="preserve"> Soruların puan değerleri yanlarında yazmaktadır.</w:t>
      </w:r>
    </w:p>
    <w:p w:rsidR="007D3D61" w:rsidRDefault="007D3D61" w:rsidP="008C7F84">
      <w:pPr>
        <w:rPr>
          <w:rFonts w:ascii="Garamond" w:hAnsi="Garamond" w:cs="Garamond"/>
          <w:b/>
          <w:bCs/>
        </w:rPr>
      </w:pPr>
      <w:r>
        <w:rPr>
          <w:rFonts w:ascii="Garamond" w:hAnsi="Garamond" w:cs="Garamond"/>
          <w:b/>
          <w:bCs/>
        </w:rPr>
        <w:t xml:space="preserve">                     Dilediğiniz sorudan cevaplamaya başlayabilirsiniz.</w:t>
      </w:r>
    </w:p>
    <w:p w:rsidR="007D3D61" w:rsidRDefault="007D3D61" w:rsidP="008C7F84">
      <w:pPr>
        <w:rPr>
          <w:rFonts w:ascii="Garamond" w:hAnsi="Garamond" w:cs="Garamond"/>
          <w:b/>
          <w:bCs/>
        </w:rPr>
      </w:pPr>
      <w:r>
        <w:rPr>
          <w:rFonts w:ascii="Garamond" w:hAnsi="Garamond" w:cs="Garamond"/>
          <w:b/>
          <w:bCs/>
        </w:rPr>
        <w:tab/>
        <w:t xml:space="preserve">         Cevaplarınızı okunaklı ve diğer cevaplarla iç içe girecek şekilde yazmayınız.</w:t>
      </w:r>
    </w:p>
    <w:p w:rsidR="007D3D61" w:rsidRDefault="007D3D61" w:rsidP="008C7F84">
      <w:pPr>
        <w:rPr>
          <w:rFonts w:ascii="Garamond" w:hAnsi="Garamond" w:cs="Garamond"/>
          <w:b/>
          <w:bCs/>
        </w:rPr>
      </w:pPr>
    </w:p>
    <w:p w:rsidR="007D3D61" w:rsidRPr="00687A5C" w:rsidRDefault="007D3D61" w:rsidP="008C7F84">
      <w:pPr>
        <w:pStyle w:val="NoSpacing"/>
        <w:ind w:left="4956" w:firstLine="708"/>
        <w:rPr>
          <w:rFonts w:ascii="Monotype Corsiva" w:hAnsi="Monotype Corsiva" w:cs="Monotype Corsiva"/>
          <w:b/>
          <w:bCs/>
          <w:sz w:val="24"/>
          <w:szCs w:val="24"/>
        </w:rPr>
      </w:pPr>
      <w:r w:rsidRPr="00687A5C">
        <w:rPr>
          <w:rFonts w:ascii="Monotype Corsiva" w:hAnsi="Monotype Corsiva" w:cs="Monotype Corsiva"/>
          <w:b/>
          <w:bCs/>
          <w:sz w:val="24"/>
          <w:szCs w:val="24"/>
        </w:rPr>
        <w:t>Mücahid KEKLİKÇİ</w:t>
      </w:r>
    </w:p>
    <w:p w:rsidR="007D3D61" w:rsidRPr="00687A5C" w:rsidRDefault="007D3D61" w:rsidP="008C7F84">
      <w:pPr>
        <w:pStyle w:val="NoSpacing"/>
        <w:ind w:left="4956"/>
        <w:rPr>
          <w:rFonts w:ascii="Monotype Corsiva" w:hAnsi="Monotype Corsiva" w:cs="Monotype Corsiva"/>
          <w:b/>
          <w:bCs/>
          <w:sz w:val="24"/>
          <w:szCs w:val="24"/>
        </w:rPr>
      </w:pPr>
      <w:r w:rsidRPr="00687A5C">
        <w:rPr>
          <w:rFonts w:ascii="Monotype Corsiva" w:hAnsi="Monotype Corsiva" w:cs="Monotype Corsiva"/>
          <w:b/>
          <w:bCs/>
          <w:sz w:val="24"/>
          <w:szCs w:val="24"/>
        </w:rPr>
        <w:t>Din Kültürü ve Ahlak Bilgisi Öğretmeni</w:t>
      </w:r>
    </w:p>
    <w:p w:rsidR="007D3D61" w:rsidRDefault="007D3D61" w:rsidP="008C7F84">
      <w:pPr>
        <w:ind w:left="708"/>
        <w:rPr>
          <w:sz w:val="22"/>
          <w:szCs w:val="22"/>
        </w:rPr>
      </w:pPr>
    </w:p>
    <w:p w:rsidR="007D3D61" w:rsidRDefault="007D3D61" w:rsidP="00451A14">
      <w:pPr>
        <w:ind w:left="720"/>
        <w:rPr>
          <w:rFonts w:ascii="Garamond" w:hAnsi="Garamond" w:cs="Garamond"/>
          <w:b/>
          <w:bCs/>
        </w:rPr>
      </w:pPr>
    </w:p>
    <w:p w:rsidR="007D3D61" w:rsidRDefault="007D3D61" w:rsidP="00451A14">
      <w:pPr>
        <w:ind w:left="720"/>
        <w:rPr>
          <w:rFonts w:ascii="Garamond" w:hAnsi="Garamond" w:cs="Garamond"/>
          <w:b/>
          <w:bCs/>
        </w:rPr>
      </w:pPr>
    </w:p>
    <w:p w:rsidR="007D3D61" w:rsidRDefault="007D3D61"/>
    <w:sectPr w:rsidR="007D3D61" w:rsidSect="00451A14">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Garamond">
    <w:panose1 w:val="02020404030301010803"/>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207FB"/>
    <w:multiLevelType w:val="hybridMultilevel"/>
    <w:tmpl w:val="0B30955C"/>
    <w:lvl w:ilvl="0" w:tplc="593811C6">
      <w:start w:val="1"/>
      <w:numFmt w:val="decimal"/>
      <w:lvlText w:val="%1."/>
      <w:lvlJc w:val="left"/>
      <w:pPr>
        <w:ind w:left="720" w:hanging="360"/>
      </w:pPr>
      <w:rPr>
        <w:rFonts w:hint="default"/>
        <w:b/>
        <w:bCs/>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1A14"/>
    <w:rsid w:val="001D6CAB"/>
    <w:rsid w:val="002414B2"/>
    <w:rsid w:val="00451A14"/>
    <w:rsid w:val="00686CF2"/>
    <w:rsid w:val="00687A5C"/>
    <w:rsid w:val="007D3D61"/>
    <w:rsid w:val="008C7F84"/>
    <w:rsid w:val="00BF3688"/>
    <w:rsid w:val="00E95133"/>
    <w:rsid w:val="00EC348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A1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C7F84"/>
    <w:rPr>
      <w:rFonts w:cs="Calibri"/>
      <w:lang w:eastAsia="en-US"/>
    </w:rPr>
  </w:style>
  <w:style w:type="character" w:styleId="Hyperlink">
    <w:name w:val="Hyperlink"/>
    <w:basedOn w:val="DefaultParagraphFont"/>
    <w:uiPriority w:val="99"/>
    <w:rsid w:val="00BF368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1</Pages>
  <Words>243</Words>
  <Characters>1391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mucahit</dc:creator>
  <cp:keywords/>
  <dc:description/>
  <cp:lastModifiedBy>eda</cp:lastModifiedBy>
  <cp:revision>2</cp:revision>
  <dcterms:created xsi:type="dcterms:W3CDTF">2012-05-10T21:36:00Z</dcterms:created>
  <dcterms:modified xsi:type="dcterms:W3CDTF">2013-05-11T21:52:00Z</dcterms:modified>
</cp:coreProperties>
</file>