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FA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</w:p>
    <w:p w:rsidR="00ED0EFA" w:rsidRPr="00686CF2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  <w:r w:rsidRPr="00686CF2">
        <w:rPr>
          <w:rFonts w:ascii="Garamond" w:hAnsi="Garamond" w:cs="Garamond"/>
          <w:sz w:val="26"/>
          <w:szCs w:val="26"/>
        </w:rPr>
        <w:t>Ad-Soyad:</w:t>
      </w:r>
    </w:p>
    <w:p w:rsidR="00ED0EFA" w:rsidRPr="00686CF2" w:rsidRDefault="00ED0EFA" w:rsidP="00686CF2">
      <w:pPr>
        <w:ind w:left="-720"/>
        <w:rPr>
          <w:rFonts w:ascii="Garamond" w:hAnsi="Garamond" w:cs="Garamond"/>
          <w:sz w:val="26"/>
          <w:szCs w:val="2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32.4pt;margin-top:.75pt;width:39pt;height:53.25pt;z-index:-251658240" stroked="f">
            <v:fill color2="#aaa" type="gradient"/>
            <v:shadow on="t" color="#4d4d4d" opacity="52429f" offset=",3pt"/>
            <v:textpath style="font-family:&quot;Arial Black&quot;;v-text-spacing:78650f;v-text-kern:t" trim="t" fitpath="t" string="A"/>
          </v:shape>
        </w:pict>
      </w:r>
      <w:r w:rsidRPr="00686CF2">
        <w:rPr>
          <w:rFonts w:ascii="Garamond" w:hAnsi="Garamond" w:cs="Garamond"/>
          <w:sz w:val="26"/>
          <w:szCs w:val="26"/>
        </w:rPr>
        <w:t>Sınıf-No  :</w:t>
      </w:r>
    </w:p>
    <w:p w:rsidR="00ED0EFA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>
        <w:rPr>
          <w:rFonts w:ascii="Garamond" w:hAnsi="Garamond" w:cs="Garamond"/>
          <w:b/>
          <w:bCs/>
          <w:sz w:val="26"/>
          <w:szCs w:val="26"/>
          <w:u w:val="single"/>
        </w:rPr>
        <w:t>ATATÜRK KIZ TEKNİK VE MESLEK LİSESİ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>DİN KÜLTÜRÜ VE AHLAK BİLGİSİ DERSİ</w:t>
      </w:r>
    </w:p>
    <w:p w:rsidR="00ED0EFA" w:rsidRPr="00686CF2" w:rsidRDefault="00ED0EFA" w:rsidP="0018222E">
      <w:pPr>
        <w:jc w:val="center"/>
        <w:rPr>
          <w:rFonts w:ascii="Garamond" w:hAnsi="Garamond" w:cs="Garamond"/>
          <w:b/>
          <w:bCs/>
          <w:sz w:val="26"/>
          <w:szCs w:val="26"/>
          <w:u w:val="single"/>
        </w:rPr>
      </w:pPr>
      <w:r w:rsidRPr="00686CF2">
        <w:rPr>
          <w:rFonts w:ascii="Garamond" w:hAnsi="Garamond" w:cs="Garamond"/>
          <w:b/>
          <w:bCs/>
          <w:sz w:val="26"/>
          <w:szCs w:val="26"/>
          <w:u w:val="single"/>
        </w:rPr>
        <w:t>11. SINIF II. DÖNEM II. YAZILI SINAVI</w:t>
      </w:r>
    </w:p>
    <w:p w:rsidR="00ED0EFA" w:rsidRPr="00686CF2" w:rsidRDefault="00ED0EFA" w:rsidP="00841C87">
      <w:pPr>
        <w:jc w:val="both"/>
        <w:rPr>
          <w:rFonts w:ascii="Garamond" w:hAnsi="Garamond" w:cs="Garamond"/>
          <w:b/>
          <w:bCs/>
          <w:u w:val="single"/>
        </w:rPr>
      </w:pPr>
      <w:hyperlink r:id="rId7" w:history="1">
        <w:r>
          <w:rPr>
            <w:rStyle w:val="Hyperlink"/>
          </w:rPr>
          <w:t>www.sorubak.com</w:t>
        </w:r>
      </w:hyperlink>
      <w:r>
        <w:rPr>
          <w:noProof/>
        </w:rPr>
        <w:pict>
          <v:shape id="_x0000_s1027" type="#_x0000_t136" style="position:absolute;left:0;text-align:left;margin-left:652.9pt;margin-top:-93pt;width:39pt;height:53.25pt;z-index:-251657216;mso-position-horizontal-relative:text;mso-position-vertical-relative:text" stroked="f">
            <v:fill color2="#aaa" type="gradient"/>
            <v:shadow on="t" color="#4d4d4d" opacity="52429f" offset=",3pt"/>
            <v:textpath style="font-family:&quot;Arial Black&quot;;v-text-spacing:78650f;v-text-kern:t" trim="t" fitpath="t" string="B"/>
          </v:shape>
        </w:pict>
      </w:r>
    </w:p>
    <w:p w:rsidR="00ED0EFA" w:rsidRPr="001D6CAB" w:rsidRDefault="00ED0EFA" w:rsidP="00841C87">
      <w:pPr>
        <w:ind w:left="360"/>
        <w:jc w:val="center"/>
        <w:rPr>
          <w:rFonts w:ascii="Garamond" w:hAnsi="Garamond" w:cs="Garamond"/>
          <w:b/>
          <w:bCs/>
          <w:u w:val="single"/>
        </w:rPr>
      </w:pPr>
      <w:r w:rsidRPr="001D6CAB">
        <w:rPr>
          <w:rFonts w:ascii="Garamond" w:hAnsi="Garamond" w:cs="Garamond"/>
          <w:b/>
          <w:bCs/>
          <w:u w:val="single"/>
        </w:rPr>
        <w:t>SORULAR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Dini ve resmi nikah arasındaki farkları yazınız.(10p)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Laikliğin tanımını yaparak dünya tarihinde ne şekilde ortaya çıktığını anlatınız.(15p)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İlk Diyanet İşleri başkanının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Din görevlilerinin adlarını, hangi eğitimlerden sonra görevlendirildiklerini ve görevlerini yazınız.(15p)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Cumhuriyet döneminde yazılan ilk Türkçe tefsir kim tarafından ve ne adla yazılmıştır.(10p)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İslam dünyasında yapılan ilk caminin adını yazınız.(5p)</w:t>
      </w:r>
    </w:p>
    <w:p w:rsidR="00ED0EFA" w:rsidRPr="000B38D3" w:rsidRDefault="00ED0EFA" w:rsidP="00095C52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Halk arasında Mevlit adıyla bilinen eserin orijinal adı ve yazarının adını yazınız.(10p)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Hat, tezhip, minyatürün tanımı yapınız.(15p)</w:t>
      </w:r>
    </w:p>
    <w:p w:rsidR="00ED0EFA" w:rsidRPr="000B38D3" w:rsidRDefault="00ED0EFA" w:rsidP="00A74748">
      <w:pPr>
        <w:numPr>
          <w:ilvl w:val="0"/>
          <w:numId w:val="12"/>
        </w:numPr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Aşağıdaki boşluklar uygun kelimeleri yazınız.(15p)</w:t>
      </w:r>
    </w:p>
    <w:p w:rsidR="00ED0EFA" w:rsidRDefault="00ED0EFA" w:rsidP="00A74748">
      <w:pPr>
        <w:ind w:left="720"/>
        <w:rPr>
          <w:rFonts w:ascii="Garamond" w:hAnsi="Garamond" w:cs="Garamond"/>
        </w:rPr>
      </w:pPr>
      <w:r w:rsidRPr="000B38D3">
        <w:rPr>
          <w:rFonts w:ascii="Garamond" w:hAnsi="Garamond" w:cs="Garamond"/>
        </w:rPr>
        <w:t>Türkler Müslüman olduktan sonra edebiyat alanında pek çok eserler vermişlerdir. Örneğin Yusuf Has Hacip’in……………………………………., Kaşgarlı Mahmut’un……………………………………………… ve Hoca Ahmet Yesevi’nin ……………………………………………….eserleri bunlara örnek gösterilebilir.</w:t>
      </w:r>
    </w:p>
    <w:p w:rsidR="00ED0EFA" w:rsidRDefault="00ED0EFA" w:rsidP="00A74748">
      <w:pPr>
        <w:ind w:left="720"/>
        <w:rPr>
          <w:rFonts w:ascii="Garamond" w:hAnsi="Garamond" w:cs="Garamond"/>
        </w:rPr>
      </w:pPr>
    </w:p>
    <w:p w:rsidR="00ED0EFA" w:rsidRDefault="00ED0EFA" w:rsidP="000B38D3">
      <w:pPr>
        <w:ind w:left="720"/>
        <w:rPr>
          <w:rFonts w:ascii="Garamond" w:hAnsi="Garamond" w:cs="Garamond"/>
          <w:b/>
          <w:bCs/>
        </w:rPr>
      </w:pPr>
      <w:r w:rsidRPr="008C7F84">
        <w:rPr>
          <w:rFonts w:ascii="Garamond" w:hAnsi="Garamond" w:cs="Garamond"/>
          <w:b/>
          <w:bCs/>
          <w:u w:val="single"/>
        </w:rPr>
        <w:t>Not:</w:t>
      </w:r>
      <w:r>
        <w:rPr>
          <w:rFonts w:ascii="Garamond" w:hAnsi="Garamond" w:cs="Garamond"/>
          <w:b/>
          <w:bCs/>
        </w:rPr>
        <w:t xml:space="preserve"> Soruların puan değerleri yanlarında yazmaktadır.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 xml:space="preserve">                     Dilediğiniz sorudan cevaplamaya başlayabilirsiniz.</w:t>
      </w:r>
    </w:p>
    <w:p w:rsidR="00ED0EFA" w:rsidRDefault="00ED0EFA" w:rsidP="000B38D3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 xml:space="preserve">         Cevaplarınızı okunaklı ve diğer cevaplarla iç içe girecek şekilde yazmayınız.</w:t>
      </w:r>
    </w:p>
    <w:p w:rsidR="00ED0EFA" w:rsidRPr="000B38D3" w:rsidRDefault="00ED0EFA" w:rsidP="00A74748">
      <w:pPr>
        <w:ind w:left="720"/>
        <w:rPr>
          <w:rFonts w:ascii="Garamond" w:hAnsi="Garamond" w:cs="Garamond"/>
        </w:rPr>
      </w:pPr>
    </w:p>
    <w:p w:rsidR="00ED0EFA" w:rsidRPr="00687A5C" w:rsidRDefault="00ED0EFA" w:rsidP="000B38D3">
      <w:pPr>
        <w:pStyle w:val="NoSpacing"/>
        <w:ind w:left="5664"/>
        <w:rPr>
          <w:rFonts w:ascii="Monotype Corsiva" w:hAnsi="Monotype Corsiva" w:cs="Monotype Corsiva"/>
          <w:b/>
          <w:bCs/>
          <w:sz w:val="24"/>
          <w:szCs w:val="24"/>
        </w:rPr>
      </w:pPr>
      <w:r>
        <w:rPr>
          <w:rFonts w:ascii="Monotype Corsiva" w:hAnsi="Monotype Corsiva" w:cs="Monotype Corsiva"/>
          <w:b/>
          <w:bCs/>
          <w:sz w:val="24"/>
          <w:szCs w:val="24"/>
        </w:rPr>
        <w:t xml:space="preserve">        </w:t>
      </w:r>
      <w:r w:rsidRPr="00687A5C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D0EFA" w:rsidRPr="00687A5C" w:rsidRDefault="00ED0EFA" w:rsidP="000B38D3">
      <w:pPr>
        <w:pStyle w:val="NoSpacing"/>
        <w:ind w:left="5316"/>
        <w:rPr>
          <w:rFonts w:ascii="Monotype Corsiva" w:hAnsi="Monotype Corsiva" w:cs="Monotype Corsiva"/>
          <w:b/>
          <w:bCs/>
          <w:sz w:val="24"/>
          <w:szCs w:val="24"/>
        </w:rPr>
      </w:pPr>
      <w:r w:rsidRPr="00687A5C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ED0EFA" w:rsidRDefault="00ED0EFA" w:rsidP="000B38D3">
      <w:pPr>
        <w:ind w:left="708"/>
        <w:rPr>
          <w:sz w:val="22"/>
          <w:szCs w:val="22"/>
        </w:rPr>
      </w:pPr>
    </w:p>
    <w:p w:rsidR="00ED0EFA" w:rsidRPr="00095C52" w:rsidRDefault="00ED0EFA" w:rsidP="00A74748">
      <w:pPr>
        <w:ind w:left="720"/>
        <w:rPr>
          <w:rFonts w:ascii="Garamond" w:hAnsi="Garamond" w:cs="Garamond"/>
          <w:b/>
          <w:bCs/>
        </w:rPr>
      </w:pPr>
    </w:p>
    <w:sectPr w:rsidR="00ED0EFA" w:rsidRPr="00095C52" w:rsidSect="00686CF2">
      <w:type w:val="continuous"/>
      <w:pgSz w:w="11906" w:h="16838"/>
      <w:pgMar w:top="360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EFA" w:rsidRDefault="00ED0EFA">
      <w:r>
        <w:separator/>
      </w:r>
    </w:p>
  </w:endnote>
  <w:endnote w:type="continuationSeparator" w:id="1">
    <w:p w:rsidR="00ED0EFA" w:rsidRDefault="00ED0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EFA" w:rsidRDefault="00ED0EFA">
      <w:r>
        <w:separator/>
      </w:r>
    </w:p>
  </w:footnote>
  <w:footnote w:type="continuationSeparator" w:id="1">
    <w:p w:rsidR="00ED0EFA" w:rsidRDefault="00ED0E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7FB"/>
    <w:multiLevelType w:val="hybridMultilevel"/>
    <w:tmpl w:val="B5306AB8"/>
    <w:lvl w:ilvl="0" w:tplc="A8345E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B39"/>
    <w:multiLevelType w:val="hybridMultilevel"/>
    <w:tmpl w:val="DC901088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323D0"/>
    <w:multiLevelType w:val="hybridMultilevel"/>
    <w:tmpl w:val="33B04936"/>
    <w:lvl w:ilvl="0" w:tplc="EA263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6844E8"/>
    <w:multiLevelType w:val="hybridMultilevel"/>
    <w:tmpl w:val="8140F5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FA6C11"/>
    <w:multiLevelType w:val="hybridMultilevel"/>
    <w:tmpl w:val="6BBC95F6"/>
    <w:lvl w:ilvl="0" w:tplc="041F0001">
      <w:start w:val="200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23A7731"/>
    <w:multiLevelType w:val="hybridMultilevel"/>
    <w:tmpl w:val="C5FCEBFA"/>
    <w:lvl w:ilvl="0" w:tplc="C24EA18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3AA0DD6"/>
    <w:multiLevelType w:val="hybridMultilevel"/>
    <w:tmpl w:val="E9261730"/>
    <w:lvl w:ilvl="0" w:tplc="C24EA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C43AC1"/>
    <w:multiLevelType w:val="hybridMultilevel"/>
    <w:tmpl w:val="FE14F30E"/>
    <w:lvl w:ilvl="0" w:tplc="FE4C3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55A1B90"/>
    <w:multiLevelType w:val="hybridMultilevel"/>
    <w:tmpl w:val="51E0534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903160B"/>
    <w:multiLevelType w:val="hybridMultilevel"/>
    <w:tmpl w:val="97120EE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9ED2C69"/>
    <w:multiLevelType w:val="hybridMultilevel"/>
    <w:tmpl w:val="634A9D94"/>
    <w:lvl w:ilvl="0" w:tplc="AEC42E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426494"/>
    <w:multiLevelType w:val="hybridMultilevel"/>
    <w:tmpl w:val="0D16811C"/>
    <w:lvl w:ilvl="0" w:tplc="77FC62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single"/>
      </w:rPr>
    </w:lvl>
    <w:lvl w:ilvl="1" w:tplc="04D83B5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F2359A"/>
    <w:multiLevelType w:val="hybridMultilevel"/>
    <w:tmpl w:val="00E23BF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D39"/>
    <w:rsid w:val="0004164E"/>
    <w:rsid w:val="0006186F"/>
    <w:rsid w:val="00062F8A"/>
    <w:rsid w:val="00072741"/>
    <w:rsid w:val="000815A4"/>
    <w:rsid w:val="00086ABA"/>
    <w:rsid w:val="0009224C"/>
    <w:rsid w:val="00095C52"/>
    <w:rsid w:val="000B32FA"/>
    <w:rsid w:val="000B38D3"/>
    <w:rsid w:val="000E163D"/>
    <w:rsid w:val="0018222E"/>
    <w:rsid w:val="001857FB"/>
    <w:rsid w:val="001C53A3"/>
    <w:rsid w:val="001D1023"/>
    <w:rsid w:val="001D6CAB"/>
    <w:rsid w:val="002A518C"/>
    <w:rsid w:val="002B0589"/>
    <w:rsid w:val="002E0EEF"/>
    <w:rsid w:val="00330527"/>
    <w:rsid w:val="003A1A06"/>
    <w:rsid w:val="003D75FB"/>
    <w:rsid w:val="003F73A3"/>
    <w:rsid w:val="00440C70"/>
    <w:rsid w:val="00452DF0"/>
    <w:rsid w:val="00480F4C"/>
    <w:rsid w:val="004B1B43"/>
    <w:rsid w:val="004E4523"/>
    <w:rsid w:val="00565711"/>
    <w:rsid w:val="0057510D"/>
    <w:rsid w:val="005A4A1C"/>
    <w:rsid w:val="006177A9"/>
    <w:rsid w:val="006426DC"/>
    <w:rsid w:val="0067327E"/>
    <w:rsid w:val="00686CF2"/>
    <w:rsid w:val="00687A5C"/>
    <w:rsid w:val="00693DA9"/>
    <w:rsid w:val="006D19DE"/>
    <w:rsid w:val="00706F33"/>
    <w:rsid w:val="00744C0B"/>
    <w:rsid w:val="007E4D09"/>
    <w:rsid w:val="007E6D57"/>
    <w:rsid w:val="00836107"/>
    <w:rsid w:val="00841C87"/>
    <w:rsid w:val="00891B32"/>
    <w:rsid w:val="008C7F84"/>
    <w:rsid w:val="00923B56"/>
    <w:rsid w:val="00960FFB"/>
    <w:rsid w:val="00983005"/>
    <w:rsid w:val="009A4C12"/>
    <w:rsid w:val="00A24AEF"/>
    <w:rsid w:val="00A57C05"/>
    <w:rsid w:val="00A74748"/>
    <w:rsid w:val="00AF4B0D"/>
    <w:rsid w:val="00B14C9F"/>
    <w:rsid w:val="00B64029"/>
    <w:rsid w:val="00B74764"/>
    <w:rsid w:val="00B75D71"/>
    <w:rsid w:val="00BB05C4"/>
    <w:rsid w:val="00C06361"/>
    <w:rsid w:val="00C404B5"/>
    <w:rsid w:val="00C40D39"/>
    <w:rsid w:val="00CE46FF"/>
    <w:rsid w:val="00CF0576"/>
    <w:rsid w:val="00D439AB"/>
    <w:rsid w:val="00D55A44"/>
    <w:rsid w:val="00D9178E"/>
    <w:rsid w:val="00E00F5C"/>
    <w:rsid w:val="00ED0EFA"/>
    <w:rsid w:val="00EE5D85"/>
    <w:rsid w:val="00F2423D"/>
    <w:rsid w:val="00F537C4"/>
    <w:rsid w:val="00F720E8"/>
    <w:rsid w:val="00F76C6A"/>
    <w:rsid w:val="00F7735D"/>
    <w:rsid w:val="00FD4ED3"/>
    <w:rsid w:val="00FE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A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052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416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0527"/>
    <w:rPr>
      <w:sz w:val="24"/>
      <w:szCs w:val="24"/>
    </w:rPr>
  </w:style>
  <w:style w:type="paragraph" w:styleId="NoSpacing">
    <w:name w:val="No Spacing"/>
    <w:uiPriority w:val="99"/>
    <w:qFormat/>
    <w:rsid w:val="000B38D3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FD4E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201</Words>
  <Characters>1150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İSTANBUL KÜÇÜKÇEKMECE ATATÜRK ANADOLU MESLEK VE KIZ MESLEK LİSESİ 9</dc:title>
  <dc:subject/>
  <dc:creator>Zortizingengen</dc:creator>
  <cp:keywords/>
  <dc:description/>
  <cp:lastModifiedBy>eda</cp:lastModifiedBy>
  <cp:revision>3</cp:revision>
  <dcterms:created xsi:type="dcterms:W3CDTF">2012-05-10T22:03:00Z</dcterms:created>
  <dcterms:modified xsi:type="dcterms:W3CDTF">2013-05-11T21:52:00Z</dcterms:modified>
</cp:coreProperties>
</file>