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40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470"/>
        <w:gridCol w:w="3150"/>
      </w:tblGrid>
      <w:tr w:rsidR="00254F1B" w:rsidRPr="002041AD">
        <w:trPr>
          <w:trHeight w:val="1975"/>
        </w:trPr>
        <w:tc>
          <w:tcPr>
            <w:tcW w:w="7470" w:type="dxa"/>
          </w:tcPr>
          <w:p w:rsidR="00254F1B" w:rsidRPr="001839F9" w:rsidRDefault="00254F1B" w:rsidP="006C10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lang w:eastAsia="tr-TR"/>
              </w:rPr>
              <w:t xml:space="preserve">2012-2013 </w:t>
            </w:r>
            <w:r w:rsidRPr="001839F9">
              <w:rPr>
                <w:rFonts w:ascii="Times New Roman" w:hAnsi="Times New Roman" w:cs="Times New Roman"/>
                <w:b/>
                <w:bCs/>
                <w:lang w:eastAsia="tr-TR"/>
              </w:rPr>
              <w:t xml:space="preserve">  EĞİTİM VE  ÖĞRETİM  YILI  KİLİM  SOSYAL</w:t>
            </w:r>
          </w:p>
          <w:p w:rsidR="00254F1B" w:rsidRPr="001839F9" w:rsidRDefault="00254F1B" w:rsidP="006C10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1839F9">
              <w:rPr>
                <w:rFonts w:ascii="Times New Roman" w:hAnsi="Times New Roman" w:cs="Times New Roman"/>
                <w:b/>
                <w:bCs/>
                <w:lang w:eastAsia="tr-TR"/>
              </w:rPr>
              <w:t>BİLİMLER     LİSESİ  11.SINIFLAR FELSEFE   DERS II.DÖNEM 1.YAZILI   SINAVI SORULARI :</w:t>
            </w:r>
          </w:p>
          <w:p w:rsidR="00254F1B" w:rsidRPr="001839F9" w:rsidRDefault="00254F1B" w:rsidP="006C10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1839F9">
              <w:rPr>
                <w:rFonts w:ascii="Times New Roman" w:hAnsi="Times New Roman" w:cs="Times New Roman"/>
                <w:b/>
                <w:bCs/>
                <w:lang w:eastAsia="tr-TR"/>
              </w:rPr>
              <w:t xml:space="preserve">                                                                                                               </w:t>
            </w:r>
          </w:p>
          <w:p w:rsidR="00254F1B" w:rsidRPr="001839F9" w:rsidRDefault="00254F1B" w:rsidP="006C10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1839F9">
              <w:rPr>
                <w:rFonts w:ascii="Times New Roman" w:hAnsi="Times New Roman" w:cs="Times New Roman"/>
                <w:b/>
                <w:bCs/>
                <w:lang w:eastAsia="tr-TR"/>
              </w:rPr>
              <w:t>Adı Soyadı:                                                                        Tarih…./03/2012</w:t>
            </w:r>
          </w:p>
          <w:p w:rsidR="00254F1B" w:rsidRPr="001839F9" w:rsidRDefault="00254F1B" w:rsidP="006C10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1839F9">
              <w:rPr>
                <w:rFonts w:ascii="Times New Roman" w:hAnsi="Times New Roman" w:cs="Times New Roman"/>
                <w:b/>
                <w:bCs/>
                <w:lang w:eastAsia="tr-TR"/>
              </w:rPr>
              <w:t>Sınıfı ve Nosu:</w:t>
            </w:r>
          </w:p>
          <w:p w:rsidR="00254F1B" w:rsidRPr="001839F9" w:rsidRDefault="00254F1B" w:rsidP="006C1074">
            <w:pPr>
              <w:keepNext/>
              <w:tabs>
                <w:tab w:val="left" w:pos="3840"/>
              </w:tabs>
              <w:spacing w:after="0" w:line="240" w:lineRule="auto"/>
              <w:ind w:left="720"/>
              <w:outlineLvl w:val="0"/>
              <w:rPr>
                <w:rFonts w:ascii="Verdana" w:hAnsi="Verdana" w:cs="Verdana"/>
                <w:lang w:eastAsia="tr-TR"/>
              </w:rPr>
            </w:pPr>
            <w:r w:rsidRPr="001839F9">
              <w:rPr>
                <w:rFonts w:ascii="Times New Roman" w:hAnsi="Times New Roman" w:cs="Times New Roman"/>
                <w:b/>
                <w:bCs/>
                <w:lang w:eastAsia="tr-TR"/>
              </w:rPr>
              <w:t xml:space="preserve">                       </w:t>
            </w:r>
            <w:hyperlink r:id="rId5" w:history="1">
              <w:r w:rsidRPr="00F1545B">
                <w:rPr>
                  <w:rStyle w:val="Hyperlink"/>
                  <w:rFonts w:ascii="Times New Roman" w:hAnsi="Times New Roman" w:cs="Times New Roman"/>
                  <w:b/>
                  <w:bCs/>
                  <w:lang w:eastAsia="tr-TR"/>
                </w:rPr>
                <w:t>www.sorubak.com</w:t>
              </w:r>
            </w:hyperlink>
            <w:r>
              <w:rPr>
                <w:rFonts w:ascii="Times New Roman" w:hAnsi="Times New Roman" w:cs="Times New Roman"/>
                <w:b/>
                <w:bCs/>
                <w:lang w:eastAsia="tr-TR"/>
              </w:rPr>
              <w:t xml:space="preserve"> </w:t>
            </w:r>
          </w:p>
        </w:tc>
        <w:tc>
          <w:tcPr>
            <w:tcW w:w="3150" w:type="dxa"/>
          </w:tcPr>
          <w:p w:rsidR="00254F1B" w:rsidRPr="001839F9" w:rsidRDefault="00254F1B" w:rsidP="006C1074">
            <w:pPr>
              <w:spacing w:after="0" w:line="240" w:lineRule="auto"/>
              <w:rPr>
                <w:rFonts w:ascii="Verdana" w:hAnsi="Verdana" w:cs="Verdana"/>
                <w:lang w:eastAsia="tr-TR"/>
              </w:rPr>
            </w:pPr>
          </w:p>
          <w:p w:rsidR="00254F1B" w:rsidRPr="001839F9" w:rsidRDefault="00254F1B" w:rsidP="006C1074">
            <w:pPr>
              <w:spacing w:after="0" w:line="240" w:lineRule="auto"/>
              <w:rPr>
                <w:rFonts w:ascii="Verdana" w:hAnsi="Verdana" w:cs="Verdana"/>
                <w:lang w:eastAsia="tr-TR"/>
              </w:rPr>
            </w:pPr>
          </w:p>
          <w:p w:rsidR="00254F1B" w:rsidRPr="001839F9" w:rsidRDefault="00254F1B" w:rsidP="006C1074">
            <w:pPr>
              <w:spacing w:after="0" w:line="240" w:lineRule="auto"/>
              <w:rPr>
                <w:rFonts w:ascii="Verdana" w:hAnsi="Verdana" w:cs="Verdana"/>
                <w:lang w:eastAsia="tr-TR"/>
              </w:rPr>
            </w:pPr>
            <w:r w:rsidRPr="002041AD">
              <w:rPr>
                <w:rFonts w:ascii="Times New Roman" w:hAnsi="Times New Roman" w:cs="Times New Roman"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KLSBL" style="width:99.75pt;height:57.75pt;visibility:visible">
                  <v:imagedata r:id="rId6" o:title=""/>
                </v:shape>
              </w:pict>
            </w:r>
          </w:p>
          <w:p w:rsidR="00254F1B" w:rsidRPr="001839F9" w:rsidRDefault="00254F1B" w:rsidP="006C1074">
            <w:pPr>
              <w:keepNext/>
              <w:tabs>
                <w:tab w:val="left" w:pos="3840"/>
              </w:tabs>
              <w:spacing w:after="0" w:line="240" w:lineRule="auto"/>
              <w:outlineLvl w:val="0"/>
              <w:rPr>
                <w:rFonts w:ascii="Verdana" w:hAnsi="Verdana" w:cs="Verdana"/>
                <w:lang w:eastAsia="tr-TR"/>
              </w:rPr>
            </w:pPr>
          </w:p>
        </w:tc>
      </w:tr>
      <w:tr w:rsidR="00254F1B" w:rsidRPr="002041AD">
        <w:trPr>
          <w:trHeight w:val="5580"/>
        </w:trPr>
        <w:tc>
          <w:tcPr>
            <w:tcW w:w="10620" w:type="dxa"/>
            <w:gridSpan w:val="2"/>
          </w:tcPr>
          <w:p w:rsidR="00254F1B" w:rsidRPr="001839F9" w:rsidRDefault="00254F1B" w:rsidP="0007017E">
            <w:pPr>
              <w:keepNext/>
              <w:tabs>
                <w:tab w:val="left" w:pos="3840"/>
                <w:tab w:val="left" w:pos="6750"/>
              </w:tabs>
              <w:spacing w:after="0" w:line="240" w:lineRule="auto"/>
              <w:ind w:left="720"/>
              <w:outlineLvl w:val="0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1839F9">
              <w:rPr>
                <w:rFonts w:ascii="Times New Roman" w:hAnsi="Times New Roman" w:cs="Times New Roman"/>
                <w:b/>
                <w:bCs/>
                <w:lang w:eastAsia="tr-TR"/>
              </w:rPr>
              <w:t xml:space="preserve">                                                   SINAV    SORULARI</w:t>
            </w:r>
            <w:r w:rsidRPr="001839F9">
              <w:rPr>
                <w:rFonts w:ascii="Monotype Corsiva" w:hAnsi="Monotype Corsiva" w:cs="Monotype Corsiva"/>
                <w:b/>
                <w:bCs/>
                <w:lang w:eastAsia="tr-TR"/>
              </w:rPr>
              <w:tab/>
              <w:t xml:space="preserve">                                                                           </w:t>
            </w:r>
            <w:r w:rsidRPr="001839F9">
              <w:rPr>
                <w:rFonts w:ascii="Times New Roman" w:hAnsi="Times New Roman" w:cs="Times New Roman"/>
                <w:b/>
                <w:bCs/>
                <w:lang w:eastAsia="tr-TR"/>
              </w:rPr>
              <w:t>S-1-Aşağıdaki kavramların ahlak felsefesinde  hangi konuyla  ilgili olduğunu  boşluğa yazınız.?</w:t>
            </w:r>
            <w:r w:rsidRPr="001839F9">
              <w:rPr>
                <w:rFonts w:ascii="Times New Roman" w:hAnsi="Times New Roman" w:cs="Times New Roman"/>
                <w:lang w:eastAsia="tr-TR"/>
              </w:rPr>
              <w:t xml:space="preserve"> </w:t>
            </w:r>
          </w:p>
          <w:p w:rsidR="00254F1B" w:rsidRPr="002041AD" w:rsidRDefault="00254F1B" w:rsidP="0007017E">
            <w:pPr>
              <w:spacing w:after="0" w:line="240" w:lineRule="auto"/>
              <w:rPr>
                <w:lang w:eastAsia="tr-TR"/>
              </w:rPr>
            </w:pPr>
            <w:r w:rsidRPr="002041AD">
              <w:rPr>
                <w:lang w:eastAsia="tr-TR"/>
              </w:rPr>
              <w:t>a-İnsan iradesi akla dayalı seçimi sonucunda yararlı değerli bulduğu her şeydir……………………</w:t>
            </w:r>
          </w:p>
          <w:p w:rsidR="00254F1B" w:rsidRPr="001839F9" w:rsidRDefault="00254F1B" w:rsidP="0007017E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>b-Davranış ve eylemlerin sonuçlarını  kabul etmek ve üstlenmektir…………………………….</w:t>
            </w:r>
          </w:p>
          <w:p w:rsidR="00254F1B" w:rsidRPr="001839F9" w:rsidRDefault="00254F1B" w:rsidP="0007017E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>c-Ahlakta niyeti temel alan ,eylem temeline herkes için geçerli evrensel ilkeyi koyan ahlak………………</w:t>
            </w:r>
          </w:p>
          <w:p w:rsidR="00254F1B" w:rsidRPr="001839F9" w:rsidRDefault="00254F1B" w:rsidP="0007017E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>d-Bireyin ahlaki eylemlerini yargılayan iç mahkeme ……………………….</w:t>
            </w:r>
          </w:p>
          <w:p w:rsidR="00254F1B" w:rsidRPr="001839F9" w:rsidRDefault="00254F1B" w:rsidP="0007017E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>e-Çok sayıda insanın ben’inin çıkarlarına uygun eylemlerde bulunmaya ……………………………</w:t>
            </w:r>
          </w:p>
          <w:p w:rsidR="00254F1B" w:rsidRPr="001839F9" w:rsidRDefault="00254F1B" w:rsidP="0007017E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0032EF">
              <w:rPr>
                <w:rFonts w:ascii="Times New Roman" w:hAnsi="Times New Roman" w:cs="Times New Roman"/>
                <w:b/>
                <w:bCs/>
                <w:lang w:eastAsia="tr-TR"/>
              </w:rPr>
              <w:t>2-Aşağıda sıralanan iyi türlerini eşleştiriniz.(Boşluğa seçenek sembolü  yazılacak</w:t>
            </w:r>
            <w:r w:rsidRPr="001839F9">
              <w:rPr>
                <w:rFonts w:ascii="Times New Roman" w:hAnsi="Times New Roman" w:cs="Times New Roman"/>
                <w:lang w:eastAsia="tr-TR"/>
              </w:rPr>
              <w:t>)</w:t>
            </w:r>
          </w:p>
          <w:p w:rsidR="00254F1B" w:rsidRPr="001839F9" w:rsidRDefault="00254F1B" w:rsidP="0007017E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 xml:space="preserve">a)Gerçek anlamda iyi                                            </w:t>
            </w:r>
            <w:r>
              <w:rPr>
                <w:rFonts w:ascii="Times New Roman" w:hAnsi="Times New Roman" w:cs="Times New Roman"/>
                <w:lang w:eastAsia="tr-TR"/>
              </w:rPr>
              <w:t xml:space="preserve">        </w:t>
            </w:r>
            <w:r w:rsidRPr="001839F9">
              <w:rPr>
                <w:rFonts w:ascii="Times New Roman" w:hAnsi="Times New Roman" w:cs="Times New Roman"/>
                <w:lang w:eastAsia="tr-TR"/>
              </w:rPr>
              <w:t>Diş çektirmek (….)</w:t>
            </w:r>
          </w:p>
          <w:p w:rsidR="00254F1B" w:rsidRPr="001839F9" w:rsidRDefault="00254F1B" w:rsidP="0007017E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 xml:space="preserve">b)Kendi başına  iyi                                                 </w:t>
            </w:r>
            <w:r>
              <w:rPr>
                <w:rFonts w:ascii="Times New Roman" w:hAnsi="Times New Roman" w:cs="Times New Roman"/>
                <w:lang w:eastAsia="tr-TR"/>
              </w:rPr>
              <w:t xml:space="preserve">       </w:t>
            </w:r>
            <w:r w:rsidRPr="001839F9">
              <w:rPr>
                <w:rFonts w:ascii="Times New Roman" w:hAnsi="Times New Roman" w:cs="Times New Roman"/>
                <w:lang w:eastAsia="tr-TR"/>
              </w:rPr>
              <w:t xml:space="preserve">Müzik dinlemek  (….) </w:t>
            </w:r>
          </w:p>
          <w:p w:rsidR="00254F1B" w:rsidRPr="001839F9" w:rsidRDefault="00254F1B" w:rsidP="0007017E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 xml:space="preserve">c)Yararlı sonuçları olan iyi                                    </w:t>
            </w:r>
            <w:r>
              <w:rPr>
                <w:rFonts w:ascii="Times New Roman" w:hAnsi="Times New Roman" w:cs="Times New Roman"/>
                <w:lang w:eastAsia="tr-TR"/>
              </w:rPr>
              <w:t xml:space="preserve">        </w:t>
            </w:r>
            <w:r w:rsidRPr="001839F9">
              <w:rPr>
                <w:rFonts w:ascii="Times New Roman" w:hAnsi="Times New Roman" w:cs="Times New Roman"/>
                <w:lang w:eastAsia="tr-TR"/>
              </w:rPr>
              <w:t>Doğruluk dürüstlük  (…..)</w:t>
            </w:r>
          </w:p>
          <w:p w:rsidR="00254F1B" w:rsidRPr="002041AD" w:rsidRDefault="00254F1B" w:rsidP="0007017E">
            <w:pPr>
              <w:tabs>
                <w:tab w:val="left" w:pos="4755"/>
              </w:tabs>
              <w:spacing w:after="0" w:line="240" w:lineRule="auto"/>
              <w:rPr>
                <w:b/>
                <w:bCs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>d)Geçici iyi</w:t>
            </w:r>
            <w:r w:rsidRPr="001839F9">
              <w:rPr>
                <w:rFonts w:ascii="Times New Roman" w:hAnsi="Times New Roman" w:cs="Times New Roman"/>
                <w:lang w:eastAsia="tr-TR"/>
              </w:rPr>
              <w:tab/>
            </w:r>
            <w:r>
              <w:rPr>
                <w:rFonts w:ascii="Times New Roman" w:hAnsi="Times New Roman" w:cs="Times New Roman"/>
                <w:lang w:eastAsia="tr-TR"/>
              </w:rPr>
              <w:t xml:space="preserve"> </w:t>
            </w:r>
            <w:r w:rsidRPr="001839F9">
              <w:rPr>
                <w:rFonts w:ascii="Times New Roman" w:hAnsi="Times New Roman" w:cs="Times New Roman"/>
                <w:lang w:eastAsia="tr-TR"/>
              </w:rPr>
              <w:t xml:space="preserve">Mutluluk (…..)                                                                                             </w:t>
            </w:r>
            <w:r w:rsidRPr="001839F9">
              <w:rPr>
                <w:rFonts w:ascii="Times New Roman" w:hAnsi="Times New Roman" w:cs="Times New Roman"/>
                <w:b/>
                <w:bCs/>
                <w:lang w:eastAsia="tr-TR"/>
              </w:rPr>
              <w:t>3-</w:t>
            </w:r>
            <w:r w:rsidRPr="001839F9">
              <w:rPr>
                <w:rFonts w:ascii="Georgia" w:hAnsi="Georgia" w:cs="Georgia"/>
                <w:b/>
                <w:bCs/>
                <w:lang w:eastAsia="tr-TR"/>
              </w:rPr>
              <w:t xml:space="preserve"> Aşağıda verilen boşluklara uygun olan görüşleri ve kavramları yazınız.?</w:t>
            </w:r>
            <w:r w:rsidRPr="001839F9">
              <w:rPr>
                <w:rFonts w:ascii="Georgia" w:hAnsi="Georgia" w:cs="Georgia"/>
                <w:b/>
                <w:bCs/>
                <w:lang w:eastAsia="tr-TR"/>
              </w:rPr>
              <w:tab/>
            </w:r>
          </w:p>
          <w:p w:rsidR="00254F1B" w:rsidRPr="001839F9" w:rsidRDefault="00254F1B" w:rsidP="0007017E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a-</w:t>
            </w:r>
            <w:r w:rsidRPr="00EA540D">
              <w:rPr>
                <w:rFonts w:ascii="Times New Roman" w:hAnsi="Times New Roman" w:cs="Times New Roman"/>
                <w:lang w:eastAsia="tr-TR"/>
              </w:rPr>
              <w:t>Evrende boşluk yoktur.</w:t>
            </w:r>
            <w:r>
              <w:rPr>
                <w:rFonts w:ascii="Times New Roman" w:hAnsi="Times New Roman" w:cs="Times New Roman"/>
                <w:lang w:eastAsia="tr-TR"/>
              </w:rPr>
              <w:t xml:space="preserve"> </w:t>
            </w:r>
            <w:r w:rsidRPr="00EA540D">
              <w:rPr>
                <w:rFonts w:ascii="Times New Roman" w:hAnsi="Times New Roman" w:cs="Times New Roman"/>
                <w:lang w:eastAsia="tr-TR"/>
              </w:rPr>
              <w:t>Boşluk varsa  hareket yo</w:t>
            </w:r>
            <w:r>
              <w:rPr>
                <w:rFonts w:ascii="Times New Roman" w:hAnsi="Times New Roman" w:cs="Times New Roman"/>
                <w:lang w:eastAsia="tr-TR"/>
              </w:rPr>
              <w:t>ktur.  Hareket dolu evrende olur. V</w:t>
            </w:r>
            <w:r w:rsidRPr="00EA540D">
              <w:rPr>
                <w:rFonts w:ascii="Times New Roman" w:hAnsi="Times New Roman" w:cs="Times New Roman"/>
                <w:lang w:eastAsia="tr-TR"/>
              </w:rPr>
              <w:t xml:space="preserve">arlık cisimlerden oluşmuştur </w:t>
            </w:r>
            <w:r w:rsidRPr="001839F9">
              <w:rPr>
                <w:rFonts w:ascii="Times New Roman" w:hAnsi="Times New Roman" w:cs="Times New Roman"/>
                <w:lang w:eastAsia="tr-TR"/>
              </w:rPr>
              <w:t>……</w:t>
            </w:r>
            <w:r>
              <w:rPr>
                <w:rFonts w:ascii="Times New Roman" w:hAnsi="Times New Roman" w:cs="Times New Roman"/>
                <w:lang w:eastAsia="tr-TR"/>
              </w:rPr>
              <w:t>…………….</w:t>
            </w:r>
          </w:p>
          <w:p w:rsidR="00254F1B" w:rsidRPr="001839F9" w:rsidRDefault="00254F1B" w:rsidP="0007017E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>b-Hz Mevlana evrensel ahlak yasasını ……………………………ile temellendirir.</w:t>
            </w:r>
          </w:p>
          <w:p w:rsidR="00254F1B" w:rsidRPr="001839F9" w:rsidRDefault="00254F1B" w:rsidP="0007017E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>c-İnsan hayatında “yap ve yapmalardan “ oluşan   yazılı kurallara …………………….</w:t>
            </w:r>
          </w:p>
          <w:p w:rsidR="00254F1B" w:rsidRPr="001839F9" w:rsidRDefault="00254F1B" w:rsidP="0007017E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 xml:space="preserve">d-Ahlak felsefesinde  </w:t>
            </w:r>
            <w:r>
              <w:rPr>
                <w:rFonts w:ascii="Times New Roman" w:hAnsi="Times New Roman" w:cs="Times New Roman"/>
                <w:lang w:eastAsia="tr-TR"/>
              </w:rPr>
              <w:t xml:space="preserve">ahlaki eylemleri düzenleyen sınırlayan belirleyen  kurallar sistemine </w:t>
            </w:r>
            <w:r w:rsidRPr="001839F9">
              <w:rPr>
                <w:rFonts w:ascii="Times New Roman" w:hAnsi="Times New Roman" w:cs="Times New Roman"/>
                <w:lang w:eastAsia="tr-TR"/>
              </w:rPr>
              <w:t>………………….</w:t>
            </w:r>
          </w:p>
          <w:p w:rsidR="00254F1B" w:rsidRPr="001839F9" w:rsidRDefault="00254F1B" w:rsidP="0007017E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>e-Dışarıdan hiçbir baskı zorlama olmadan  bireyin eylem ve davranışlarını  gerçekleştirmesine ………..</w:t>
            </w:r>
          </w:p>
          <w:p w:rsidR="00254F1B" w:rsidRPr="001839F9" w:rsidRDefault="00254F1B" w:rsidP="0007017E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b/>
                <w:bCs/>
                <w:lang w:eastAsia="tr-TR"/>
              </w:rPr>
              <w:t>4- Aşağıda verilen ahlaki yargıları doğru bir şekilde eşleştiriniz.? .(Boşluğa seçenek sembolü  yazılacak</w:t>
            </w:r>
            <w:r w:rsidRPr="001839F9">
              <w:rPr>
                <w:rFonts w:ascii="Times New Roman" w:hAnsi="Times New Roman" w:cs="Times New Roman"/>
                <w:lang w:eastAsia="tr-TR"/>
              </w:rPr>
              <w:t>)</w:t>
            </w:r>
          </w:p>
          <w:p w:rsidR="00254F1B" w:rsidRPr="001839F9" w:rsidRDefault="00254F1B" w:rsidP="0007017E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 xml:space="preserve">a)Dini yargılar                          </w:t>
            </w:r>
            <w:r>
              <w:rPr>
                <w:rFonts w:ascii="Times New Roman" w:hAnsi="Times New Roman" w:cs="Times New Roman"/>
                <w:lang w:eastAsia="tr-TR"/>
              </w:rPr>
              <w:t xml:space="preserve">     </w:t>
            </w:r>
            <w:r w:rsidRPr="001839F9">
              <w:rPr>
                <w:rFonts w:ascii="Times New Roman" w:hAnsi="Times New Roman" w:cs="Times New Roman"/>
                <w:lang w:eastAsia="tr-TR"/>
              </w:rPr>
              <w:t>Güzel-Çirkin (…….)</w:t>
            </w:r>
          </w:p>
          <w:p w:rsidR="00254F1B" w:rsidRPr="001839F9" w:rsidRDefault="00254F1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 xml:space="preserve">b)Sanat yargıları </w:t>
            </w:r>
            <w:r w:rsidRPr="001839F9">
              <w:rPr>
                <w:rFonts w:ascii="Times New Roman" w:hAnsi="Times New Roman" w:cs="Times New Roman"/>
                <w:lang w:eastAsia="tr-TR"/>
              </w:rPr>
              <w:tab/>
              <w:t>İyi-Kötü (……..)</w:t>
            </w:r>
          </w:p>
          <w:p w:rsidR="00254F1B" w:rsidRPr="001839F9" w:rsidRDefault="00254F1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 xml:space="preserve">c)Mantık yargıları </w:t>
            </w:r>
            <w:r w:rsidRPr="001839F9">
              <w:rPr>
                <w:rFonts w:ascii="Times New Roman" w:hAnsi="Times New Roman" w:cs="Times New Roman"/>
                <w:lang w:eastAsia="tr-TR"/>
              </w:rPr>
              <w:tab/>
              <w:t>Sevap-Günah (……)</w:t>
            </w:r>
          </w:p>
          <w:p w:rsidR="00254F1B" w:rsidRPr="001839F9" w:rsidRDefault="00254F1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 xml:space="preserve">d)Ahlaki yargılar  </w:t>
            </w:r>
            <w:r w:rsidRPr="001839F9">
              <w:rPr>
                <w:rFonts w:ascii="Times New Roman" w:hAnsi="Times New Roman" w:cs="Times New Roman"/>
                <w:lang w:eastAsia="tr-TR"/>
              </w:rPr>
              <w:tab/>
              <w:t>Doğru-Yanlış (……)</w:t>
            </w:r>
          </w:p>
          <w:p w:rsidR="00254F1B" w:rsidRPr="001839F9" w:rsidRDefault="00254F1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1839F9">
              <w:rPr>
                <w:rFonts w:ascii="Times New Roman" w:hAnsi="Times New Roman" w:cs="Times New Roman"/>
                <w:b/>
                <w:bCs/>
                <w:lang w:eastAsia="tr-TR"/>
              </w:rPr>
              <w:t>5-Aşağıda açıklaması verilen ahlak felsefesi görüşlerinin hangilerini doğru (D) hangilerini (Y) olduğunu kodlayınız.?</w:t>
            </w:r>
          </w:p>
          <w:p w:rsidR="00254F1B" w:rsidRPr="001839F9" w:rsidRDefault="00254F1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 xml:space="preserve">a)Haz  ahlakı </w:t>
            </w:r>
            <w:r>
              <w:rPr>
                <w:rFonts w:ascii="Times New Roman" w:hAnsi="Times New Roman" w:cs="Times New Roman"/>
                <w:lang w:eastAsia="tr-TR"/>
              </w:rPr>
              <w:t>-</w:t>
            </w:r>
            <w:r w:rsidRPr="001839F9">
              <w:rPr>
                <w:rFonts w:ascii="Times New Roman" w:hAnsi="Times New Roman" w:cs="Times New Roman"/>
                <w:lang w:eastAsia="tr-TR"/>
              </w:rPr>
              <w:t>Eudaimonizm (……)                         b) Bencillik ahlakı-Egoizm(…..)</w:t>
            </w:r>
          </w:p>
          <w:p w:rsidR="00254F1B" w:rsidRPr="001839F9" w:rsidRDefault="00254F1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>c)Egzistansiyalizm-T.Hobbes(…….)                       d)Anarşizm-M.Stirner –Proudhon(……)</w:t>
            </w:r>
          </w:p>
          <w:p w:rsidR="00254F1B" w:rsidRPr="001839F9" w:rsidRDefault="00254F1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>e)Utilitarizm-Epikuros –Aristippos (…….)</w:t>
            </w:r>
          </w:p>
          <w:p w:rsidR="00254F1B" w:rsidRPr="001839F9" w:rsidRDefault="00254F1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b/>
                <w:bCs/>
                <w:lang w:eastAsia="tr-TR"/>
              </w:rPr>
              <w:t>6-Aşağıda açıklaması yapılan  varlık felsefesi   görüşlerini   boşluğa  adlarını yazınız</w:t>
            </w:r>
            <w:r w:rsidRPr="001839F9">
              <w:rPr>
                <w:rFonts w:ascii="Times New Roman" w:hAnsi="Times New Roman" w:cs="Times New Roman"/>
                <w:lang w:eastAsia="tr-TR"/>
              </w:rPr>
              <w:t>.?</w:t>
            </w:r>
          </w:p>
          <w:p w:rsidR="00254F1B" w:rsidRPr="001839F9" w:rsidRDefault="00254F1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>a)Varlığı hem madde hem de  düşünce olarak  kabul eden görüşe …………..</w:t>
            </w:r>
          </w:p>
          <w:p w:rsidR="00254F1B" w:rsidRPr="001839F9" w:rsidRDefault="00254F1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>b)Evren bir makine ve onun organları gibi çalıştığını  ,bu makinanın  parçalarının birbirleri üzerindeki etkileri aracılığıyla   açıklanabileceğini savunan bu görüşe  ………………..</w:t>
            </w:r>
          </w:p>
          <w:p w:rsidR="00254F1B" w:rsidRPr="001839F9" w:rsidRDefault="00254F1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>c)-Evrende sürekli bir savaş ve mücadele vardır .Evren karşıtların birliği üzerine kurulmuştur .Anlayışını  öne çıkaran görüşe ………………………</w:t>
            </w:r>
          </w:p>
          <w:p w:rsidR="00254F1B" w:rsidRPr="001839F9" w:rsidRDefault="00254F1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>d)Evren</w:t>
            </w:r>
            <w:r>
              <w:rPr>
                <w:rFonts w:ascii="Times New Roman" w:hAnsi="Times New Roman" w:cs="Times New Roman"/>
                <w:lang w:eastAsia="tr-TR"/>
              </w:rPr>
              <w:t xml:space="preserve">in oluşumunu, arkhe sorununu   mitoloji ve efsanelere dayandırarak açıklayan görüşe </w:t>
            </w:r>
            <w:r w:rsidRPr="001839F9">
              <w:rPr>
                <w:rFonts w:ascii="Times New Roman" w:hAnsi="Times New Roman" w:cs="Times New Roman"/>
                <w:lang w:eastAsia="tr-TR"/>
              </w:rPr>
              <w:t xml:space="preserve"> ………………………..</w:t>
            </w:r>
          </w:p>
          <w:p w:rsidR="00254F1B" w:rsidRPr="001839F9" w:rsidRDefault="00254F1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>e)-Evrende varlık bilgi ve değerden bahsedilemez. Hiç birşey var değildir…………………….</w:t>
            </w:r>
          </w:p>
          <w:p w:rsidR="00254F1B" w:rsidRPr="001839F9" w:rsidRDefault="00254F1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>7-</w:t>
            </w:r>
            <w:r w:rsidRPr="001839F9">
              <w:rPr>
                <w:rFonts w:ascii="Times New Roman" w:hAnsi="Times New Roman" w:cs="Times New Roman"/>
                <w:b/>
                <w:bCs/>
                <w:lang w:eastAsia="tr-TR"/>
              </w:rPr>
              <w:t>Hacı Bektaş Veli  ahlak anlayışını , görüşlerini özetleyiniz.</w:t>
            </w:r>
          </w:p>
          <w:p w:rsidR="00254F1B" w:rsidRPr="001839F9" w:rsidRDefault="00254F1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1839F9">
              <w:rPr>
                <w:rFonts w:ascii="Times New Roman" w:hAnsi="Times New Roman" w:cs="Times New Roman"/>
                <w:b/>
                <w:bCs/>
                <w:lang w:eastAsia="tr-TR"/>
              </w:rPr>
              <w:t>8-Devleti tanımlayarak devleti oluşturan unsurları  sıralayınız.?</w:t>
            </w:r>
          </w:p>
          <w:p w:rsidR="00254F1B" w:rsidRPr="001839F9" w:rsidRDefault="00254F1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>9</w:t>
            </w:r>
            <w:r w:rsidRPr="001839F9">
              <w:rPr>
                <w:rFonts w:ascii="Times New Roman" w:hAnsi="Times New Roman" w:cs="Times New Roman"/>
                <w:b/>
                <w:bCs/>
                <w:lang w:eastAsia="tr-TR"/>
              </w:rPr>
              <w:t>-Aşağıda sıralanan felsefi  görüşlerin ne tür görüşler olduğunu  boşluğa yazınız.?</w:t>
            </w:r>
          </w:p>
          <w:p w:rsidR="00254F1B" w:rsidRPr="001839F9" w:rsidRDefault="00254F1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>a)</w:t>
            </w:r>
            <w:r>
              <w:rPr>
                <w:rFonts w:ascii="Times New Roman" w:hAnsi="Times New Roman" w:cs="Times New Roman"/>
                <w:lang w:eastAsia="tr-TR"/>
              </w:rPr>
              <w:t xml:space="preserve"> </w:t>
            </w:r>
            <w:r w:rsidRPr="002041AD">
              <w:t xml:space="preserve"> </w:t>
            </w:r>
            <w:r w:rsidRPr="0063756A">
              <w:rPr>
                <w:rFonts w:ascii="Times New Roman" w:hAnsi="Times New Roman" w:cs="Times New Roman"/>
                <w:lang w:eastAsia="tr-TR"/>
              </w:rPr>
              <w:t>Varlık  çokluğun birliğidir</w:t>
            </w:r>
            <w:r>
              <w:rPr>
                <w:rFonts w:ascii="Times New Roman" w:hAnsi="Times New Roman" w:cs="Times New Roman"/>
                <w:lang w:eastAsia="tr-TR"/>
              </w:rPr>
              <w:t>. V</w:t>
            </w:r>
            <w:r w:rsidRPr="0063756A">
              <w:rPr>
                <w:rFonts w:ascii="Times New Roman" w:hAnsi="Times New Roman" w:cs="Times New Roman"/>
                <w:lang w:eastAsia="tr-TR"/>
              </w:rPr>
              <w:t>arlık çeşitleri  varoluş biçimleri  ,varlık  tabakalarının  değişik  görünüşleridir Real varlık değişir.</w:t>
            </w:r>
            <w:r>
              <w:rPr>
                <w:rFonts w:ascii="Times New Roman" w:hAnsi="Times New Roman" w:cs="Times New Roman"/>
                <w:lang w:eastAsia="tr-TR"/>
              </w:rPr>
              <w:t xml:space="preserve"> </w:t>
            </w:r>
            <w:r w:rsidRPr="0063756A">
              <w:rPr>
                <w:rFonts w:ascii="Times New Roman" w:hAnsi="Times New Roman" w:cs="Times New Roman"/>
                <w:lang w:eastAsia="tr-TR"/>
              </w:rPr>
              <w:t xml:space="preserve">İdeal varlık değişmez </w:t>
            </w:r>
            <w:r>
              <w:rPr>
                <w:rFonts w:ascii="Times New Roman" w:hAnsi="Times New Roman" w:cs="Times New Roman"/>
                <w:lang w:eastAsia="tr-TR"/>
              </w:rPr>
              <w:t xml:space="preserve">diyen </w:t>
            </w:r>
            <w:r w:rsidRPr="001839F9">
              <w:rPr>
                <w:rFonts w:ascii="Times New Roman" w:hAnsi="Times New Roman" w:cs="Times New Roman"/>
                <w:lang w:eastAsia="tr-TR"/>
              </w:rPr>
              <w:t xml:space="preserve">  görüşe ……………….</w:t>
            </w:r>
          </w:p>
          <w:p w:rsidR="00254F1B" w:rsidRPr="001839F9" w:rsidRDefault="00254F1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 xml:space="preserve">b)-İnsan ahlaki kararları ve ahlaki eylemleri  içinde bulunduğu koşullar tarafından belirlenmiştir ,özgürlük yoktur  diyen görüşe  ……………… </w:t>
            </w:r>
          </w:p>
          <w:p w:rsidR="00254F1B" w:rsidRPr="002041AD" w:rsidRDefault="00254F1B" w:rsidP="0007017E">
            <w:pPr>
              <w:rPr>
                <w:lang w:eastAsia="tr-TR"/>
              </w:rPr>
            </w:pPr>
            <w:r w:rsidRPr="002041AD">
              <w:rPr>
                <w:rFonts w:ascii="Times New Roman" w:hAnsi="Times New Roman" w:cs="Times New Roman"/>
                <w:lang w:eastAsia="tr-TR"/>
              </w:rPr>
              <w:t xml:space="preserve">c)Bireyin eylemleri ,irade ve kararları ile birlikte , bir kişilik ürünüdür. İnsan bilgi birikimini zenginleştirip ,kişiliğini geliştirip aklını  kullanarak  özgürleşerek eylemlerde bulunur. Birey  özerktir.Diyen görüşe …………………….                                                                                       </w:t>
            </w:r>
            <w:r w:rsidRPr="002041AD">
              <w:rPr>
                <w:lang w:eastAsia="tr-TR"/>
              </w:rPr>
              <w:t xml:space="preserve">d)Gerçekten varolan varlıkların  bir addan (sesten) ibaret olduğunu savunan  görüşe ………………….     </w:t>
            </w:r>
          </w:p>
          <w:p w:rsidR="00254F1B" w:rsidRPr="002041AD" w:rsidRDefault="00254F1B" w:rsidP="0007017E">
            <w:pPr>
              <w:rPr>
                <w:lang w:eastAsia="tr-TR"/>
              </w:rPr>
            </w:pPr>
            <w:r w:rsidRPr="002041AD">
              <w:rPr>
                <w:lang w:eastAsia="tr-TR"/>
              </w:rPr>
              <w:t xml:space="preserve"> e)</w:t>
            </w:r>
            <w:r w:rsidRPr="002041AD">
              <w:t xml:space="preserve"> </w:t>
            </w:r>
            <w:r w:rsidRPr="002041AD">
              <w:rPr>
                <w:lang w:eastAsia="tr-TR"/>
              </w:rPr>
              <w:t xml:space="preserve">Devlet gücü ve kurumları dışında  kendi kendisini  yönlendiren  demokratik yapıya……………                                                                                                        </w:t>
            </w:r>
          </w:p>
          <w:p w:rsidR="00254F1B" w:rsidRPr="002041AD" w:rsidRDefault="00254F1B" w:rsidP="0007017E">
            <w:pPr>
              <w:rPr>
                <w:b/>
                <w:bCs/>
                <w:lang w:eastAsia="tr-TR"/>
              </w:rPr>
            </w:pPr>
            <w:r w:rsidRPr="002041AD">
              <w:rPr>
                <w:rFonts w:ascii="Times New Roman" w:hAnsi="Times New Roman" w:cs="Times New Roman"/>
                <w:b/>
                <w:bCs/>
                <w:lang w:eastAsia="tr-TR"/>
              </w:rPr>
              <w:t>10-İlkçağda varlık görüşleri arkhe (varlığın ilk ana maddesi) itibariyle  öne çıkan  çokçu ve birci anlayışı açıklayarak örneklendiriniz</w:t>
            </w:r>
            <w:r w:rsidRPr="002041AD">
              <w:rPr>
                <w:lang w:eastAsia="tr-TR"/>
              </w:rPr>
              <w:t xml:space="preserve">.?                                                                                                                                                                               11-Aşağıda sıralanan görüşlerin hangi filozoflara ait olduğunu yanındaki boşluğa yazınız.?                                                           a)-Hiç kimse bilerek kötülük yapmaz .Bilgi erdemlerin bilgisidir…………………………….                                                                      b)-Ahlak anlayışı bilgi zihin gücü ve alışkanlığa dayandıran düşünür ………….                                                                                  c)-Ahlakın kaynağı yücelten ,geliştiren  ahlaktır. Bu ahlakın özü  sezgiye dayanmaktadır………………………..                                    d)-Ahlaki kararlar ,yasalar ve eylemlerin temeli iyilik ideasının yansımasıdır…………………………………..                                         e)-Sana saygı duyulmasını istiyorsan, yalan  söylememelisin  koşulsuz emirdir. Görüşü ……………………….                                        </w:t>
            </w:r>
            <w:r w:rsidRPr="002041AD">
              <w:rPr>
                <w:b/>
                <w:bCs/>
                <w:lang w:eastAsia="tr-TR"/>
              </w:rPr>
              <w:t xml:space="preserve">12-Aşağıda sıralanan siyaset felsefesi kavramlarını açıklayınız.?                                                                                                    a)Bürokrasi                 b) Rejim                     c)Eşitlik                 d)İktidar </w:t>
            </w:r>
          </w:p>
          <w:p w:rsidR="00254F1B" w:rsidRPr="002041AD" w:rsidRDefault="00254F1B" w:rsidP="0007017E">
            <w:pPr>
              <w:rPr>
                <w:lang w:eastAsia="tr-TR"/>
              </w:rPr>
            </w:pPr>
            <w:r w:rsidRPr="002041AD">
              <w:rPr>
                <w:lang w:eastAsia="tr-TR"/>
              </w:rPr>
              <w:t>NOT BAREMİ Boşluk doldurma eşleştirme soruları üzerine işaretlenecek, klasik sorular yarıca cevaplanacaktır.</w:t>
            </w:r>
          </w:p>
          <w:p w:rsidR="00254F1B" w:rsidRPr="002041AD" w:rsidRDefault="00254F1B" w:rsidP="0007017E">
            <w:pPr>
              <w:rPr>
                <w:lang w:eastAsia="tr-TR"/>
              </w:rPr>
            </w:pPr>
            <w:r w:rsidRPr="002041AD">
              <w:rPr>
                <w:lang w:eastAsia="tr-TR"/>
              </w:rPr>
              <w:t>2-4-5-11  Sorular 5 puan  diğer sorular 10 puandır .BAŞARILAR DİLERİM..</w:t>
            </w:r>
          </w:p>
          <w:p w:rsidR="00254F1B" w:rsidRPr="002041AD" w:rsidRDefault="00254F1B" w:rsidP="0007017E">
            <w:pPr>
              <w:rPr>
                <w:lang w:eastAsia="tr-TR"/>
              </w:rPr>
            </w:pPr>
          </w:p>
          <w:p w:rsidR="00254F1B" w:rsidRPr="002041AD" w:rsidRDefault="00254F1B" w:rsidP="0007017E">
            <w:pPr>
              <w:rPr>
                <w:lang w:eastAsia="tr-TR"/>
              </w:rPr>
            </w:pPr>
          </w:p>
          <w:p w:rsidR="00254F1B" w:rsidRPr="002041AD" w:rsidRDefault="00254F1B" w:rsidP="0007017E">
            <w:pPr>
              <w:rPr>
                <w:lang w:eastAsia="tr-TR"/>
              </w:rPr>
            </w:pPr>
          </w:p>
          <w:p w:rsidR="00254F1B" w:rsidRPr="002041AD" w:rsidRDefault="00254F1B" w:rsidP="0007017E">
            <w:pPr>
              <w:rPr>
                <w:lang w:eastAsia="tr-TR"/>
              </w:rPr>
            </w:pPr>
          </w:p>
          <w:p w:rsidR="00254F1B" w:rsidRPr="002041AD" w:rsidRDefault="00254F1B" w:rsidP="0007017E">
            <w:pPr>
              <w:rPr>
                <w:lang w:eastAsia="tr-TR"/>
              </w:rPr>
            </w:pPr>
          </w:p>
          <w:p w:rsidR="00254F1B" w:rsidRPr="002041AD" w:rsidRDefault="00254F1B" w:rsidP="0007017E">
            <w:pPr>
              <w:rPr>
                <w:lang w:eastAsia="tr-TR"/>
              </w:rPr>
            </w:pPr>
          </w:p>
          <w:p w:rsidR="00254F1B" w:rsidRPr="002041AD" w:rsidRDefault="00254F1B" w:rsidP="0007017E">
            <w:pPr>
              <w:rPr>
                <w:lang w:eastAsia="tr-TR"/>
              </w:rPr>
            </w:pPr>
          </w:p>
          <w:p w:rsidR="00254F1B" w:rsidRPr="002041AD" w:rsidRDefault="00254F1B" w:rsidP="0007017E">
            <w:pPr>
              <w:rPr>
                <w:rFonts w:ascii="Times New Roman" w:hAnsi="Times New Roman" w:cs="Times New Roman"/>
                <w:lang w:eastAsia="tr-TR"/>
              </w:rPr>
            </w:pPr>
            <w:r w:rsidRPr="002041AD">
              <w:rPr>
                <w:lang w:eastAsia="tr-TR"/>
              </w:rPr>
              <w:t xml:space="preserve"> </w:t>
            </w:r>
          </w:p>
          <w:p w:rsidR="00254F1B" w:rsidRPr="001839F9" w:rsidRDefault="00254F1B" w:rsidP="0007017E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  <w:p w:rsidR="00254F1B" w:rsidRPr="001839F9" w:rsidRDefault="00254F1B" w:rsidP="006C10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</w:tr>
    </w:tbl>
    <w:p w:rsidR="00254F1B" w:rsidRDefault="00254F1B"/>
    <w:p w:rsidR="00254F1B" w:rsidRDefault="00254F1B"/>
    <w:p w:rsidR="00254F1B" w:rsidRDefault="00254F1B"/>
    <w:p w:rsidR="00254F1B" w:rsidRDefault="00254F1B"/>
    <w:p w:rsidR="00254F1B" w:rsidRDefault="00254F1B"/>
    <w:p w:rsidR="00254F1B" w:rsidRDefault="00254F1B"/>
    <w:p w:rsidR="00254F1B" w:rsidRDefault="00254F1B"/>
    <w:p w:rsidR="00254F1B" w:rsidRDefault="00254F1B"/>
    <w:p w:rsidR="00254F1B" w:rsidRDefault="00254F1B"/>
    <w:p w:rsidR="00254F1B" w:rsidRDefault="00254F1B" w:rsidP="00101655">
      <w:pPr>
        <w:jc w:val="center"/>
      </w:pPr>
      <w:r>
        <w:t>KİLİM SOSYAL BİLİMLER LİSESİ  2011-2012  EĞİTİM VE ÖĞRETİM YILI  II.DÖNEM FELSEFE  1.YAZILI SINAVI CEVAP  ANAHTARI</w:t>
      </w:r>
    </w:p>
    <w:p w:rsidR="00254F1B" w:rsidRDefault="00254F1B" w:rsidP="00101655">
      <w:bookmarkStart w:id="0" w:name="_GoBack"/>
      <w:bookmarkEnd w:id="0"/>
      <w:r>
        <w:t>C-1--</w:t>
      </w:r>
      <w:r w:rsidRPr="000032EF">
        <w:t xml:space="preserve"> Aşağıdaki kavramların ahlak felsefesinde  hangi konuyla  ilgili olduğunu  boşluğa yazınız</w:t>
      </w:r>
      <w:r>
        <w:t>..?</w:t>
      </w:r>
    </w:p>
    <w:p w:rsidR="00254F1B" w:rsidRDefault="00254F1B" w:rsidP="000032EF">
      <w:r>
        <w:t xml:space="preserve">A)İYİ          B)SORUMLULUK         C)-ÖDEV AHLAKI        D) VİCDAN      E)AHLAKİ EGOİZM  </w:t>
      </w:r>
    </w:p>
    <w:p w:rsidR="00254F1B" w:rsidRDefault="00254F1B" w:rsidP="000032EF">
      <w:r>
        <w:t>C-2--Aşağıda sıralanan iyi türlerini eşleştiriniz.(Boşluğa seçenek sembolü  yazılacak)</w:t>
      </w:r>
    </w:p>
    <w:p w:rsidR="00254F1B" w:rsidRDefault="00254F1B" w:rsidP="000032EF">
      <w:r>
        <w:t>a)Gerçek anlamda iyi                                                    Diş çektirmek (C)                                                                  b)Kendi başına  iyi                                                         Müzik dinlemek  (D)                                                               c)Yararlı sonuçları olan iyi                                            Doğruluk dürüstlük  (A)                                                                       d)Geçici iyi</w:t>
      </w:r>
      <w:r>
        <w:tab/>
        <w:t xml:space="preserve">                                                              Mutluluk (B)</w:t>
      </w:r>
    </w:p>
    <w:p w:rsidR="00254F1B" w:rsidRDefault="00254F1B" w:rsidP="000032EF">
      <w:r>
        <w:t>C-3--   3- Aşağıda verilen boşluklara uygun olan görüşleri ve kavramları yazınız.?</w:t>
      </w:r>
      <w:r>
        <w:tab/>
        <w:t xml:space="preserve">                                               A)CİSİMCİ MEKANİK MATERYALİZM                B-İLAHİ AŞK                                C)HUKUK                                          D)AHLAK YASASI                                                  E)ÖZGÜRLÜK </w:t>
      </w:r>
    </w:p>
    <w:p w:rsidR="00254F1B" w:rsidRDefault="00254F1B" w:rsidP="000032EF">
      <w:r>
        <w:t xml:space="preserve">C-4-- Aşağıda verilen ahlaki yargıları doğru bir şekilde eşleştiriniz.? .(Boşluğa seçenek sembolü  yazılacak)                                   </w:t>
      </w:r>
    </w:p>
    <w:p w:rsidR="00254F1B" w:rsidRDefault="00254F1B" w:rsidP="000032EF">
      <w:r>
        <w:t xml:space="preserve">a)Dini yargılar                               Güzel-Çirkin (B)                                                                                                                                    b)Sanat yargıları </w:t>
      </w:r>
      <w:r>
        <w:tab/>
        <w:t xml:space="preserve">              İyi-Kötü (D)                                                                                                         c)Mantık yargıları </w:t>
      </w:r>
      <w:r>
        <w:tab/>
        <w:t xml:space="preserve">              Sevap-Günah (A)                                                                                                 d)Ahlaki yargılar  </w:t>
      </w:r>
      <w:r>
        <w:tab/>
        <w:t xml:space="preserve">              Doğru-Yanlış (C)</w:t>
      </w:r>
    </w:p>
    <w:p w:rsidR="00254F1B" w:rsidRDefault="00254F1B" w:rsidP="000032EF">
      <w:r>
        <w:t>C-5-Aşağıda açıklaması verilen ahlak felsefesi görüşlerinin hangilerini doğru (D) hangilerini (Y) olduğunu kodlayınız.?  a)Haz  ahlakı -Eudaimonizm (Y)                         b) Bencillik ahlakı-Egoizm(D)     c)Egzistansiyalizm-T.Hobbes(Y.)                                              d)Anarşizm-M.Stirner –Proudhon(D)         e)Utilitarizm-Epikuros –Aristippos (Y)</w:t>
      </w:r>
    </w:p>
    <w:p w:rsidR="00254F1B" w:rsidRDefault="00254F1B" w:rsidP="000032EF">
      <w:r>
        <w:t>C-6-Aşağıda açıklaması yapılan  varlık felsefesi   görüşlerini   boşluğa  adlarını yazınız.?</w:t>
      </w:r>
    </w:p>
    <w:p w:rsidR="00254F1B" w:rsidRDefault="00254F1B" w:rsidP="000032EF">
      <w:r>
        <w:t xml:space="preserve">a)DUALİZM (İKİCİLİK)                      b)MEKANİZM            C)Varlıkta oluş ve değişme                                     d)KOZMOGONİ                                 E)NİHİLİZM </w:t>
      </w:r>
    </w:p>
    <w:p w:rsidR="00254F1B" w:rsidRDefault="00254F1B" w:rsidP="00A24850">
      <w:r>
        <w:t>C-7-H.BEKTAŞ VELİ::Temel düşüncesini Vahdet-i Vücud (Varlığın birliği) ile açıklar.Ona göre tüm varlıklar  Allah’tan çıkmıştır.Bu yaratılış  Allah’ın sevgisi sonucudur.Bektaşi inancına göre insan bilgi bakımından üç aşamadan geçer.1-Ayn’el Yakin (Kesin gerçeklik)  2-İlm’el Yakin(Kesin bilgi ) 3-Hakk’el Yakin (Allah’a ulaşama ve yok olma)   İnsan bu üç yolla  evreni tanır ,nefsini arındırarak Allah’a kavuşur.    Kamil insan  olgun insandır. Hakk (yaratan )     ile halkın (yaratılan ) birliğine Ayn ‘ül Cem adı verilir.Tevella Hz Peygamberi ve O’nun soyundan gelenleri sevmektir.</w:t>
      </w:r>
    </w:p>
    <w:p w:rsidR="00254F1B" w:rsidRDefault="00254F1B" w:rsidP="00A24850">
      <w:pPr>
        <w:rPr>
          <w:rFonts w:ascii="Times New Roman" w:hAnsi="Times New Roman" w:cs="Times New Roman"/>
        </w:rPr>
      </w:pPr>
      <w:r>
        <w:t>C-8-</w:t>
      </w:r>
      <w:r w:rsidRPr="00A24850">
        <w:t xml:space="preserve"> </w:t>
      </w:r>
      <w:r w:rsidRPr="00A24850">
        <w:rPr>
          <w:rFonts w:ascii="Times New Roman" w:hAnsi="Times New Roman" w:cs="Times New Roman"/>
        </w:rPr>
        <w:t>DEVLET:Ortak bir toprak bütünlüğüne ,bağımsızlığa dayalı  siyasi örgütlenmedir. Devleti belirleyen unsurlar:İnsan topluluğu (Millet ) 2-Ülke bütünlüğü 3-Egemenlik</w:t>
      </w:r>
    </w:p>
    <w:p w:rsidR="00254F1B" w:rsidRPr="0063756A" w:rsidRDefault="00254F1B" w:rsidP="006375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C-9-</w:t>
      </w:r>
      <w:r w:rsidRPr="0063756A">
        <w:rPr>
          <w:rFonts w:ascii="Times New Roman" w:hAnsi="Times New Roman" w:cs="Times New Roman"/>
        </w:rPr>
        <w:t>Aşağıda sıralanan felsefi  görüşlerin ne tür görüşler olduğunu  boşluğa yazınız.?</w:t>
      </w:r>
    </w:p>
    <w:p w:rsidR="00254F1B" w:rsidRDefault="00254F1B" w:rsidP="0063756A">
      <w:pPr>
        <w:rPr>
          <w:rFonts w:ascii="Times New Roman" w:hAnsi="Times New Roman" w:cs="Times New Roman"/>
        </w:rPr>
      </w:pPr>
      <w:r w:rsidRPr="0063756A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Yeni ontoloji                    b)DETERMİNİZM </w:t>
      </w:r>
      <w:r w:rsidRPr="006375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C)OTODETERMİNİZM</w:t>
      </w:r>
      <w:r w:rsidRPr="0063756A">
        <w:rPr>
          <w:rFonts w:ascii="Times New Roman" w:hAnsi="Times New Roman" w:cs="Times New Roman"/>
        </w:rPr>
        <w:t xml:space="preserve">                                                                                      d)</w:t>
      </w:r>
      <w:r>
        <w:rPr>
          <w:rFonts w:ascii="Times New Roman" w:hAnsi="Times New Roman" w:cs="Times New Roman"/>
        </w:rPr>
        <w:t xml:space="preserve">NOMİNALİZM               E)SİVİL TOPLUM </w:t>
      </w:r>
    </w:p>
    <w:p w:rsidR="00254F1B" w:rsidRDefault="00254F1B" w:rsidP="006375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C-10-İlkçağda  evrenin olşumunu ve arkhe sorununu tek nedene dayandırarak açıklayan görüşe MONİZM adı verilir.  Monizme örnek :Thales-Su Herakleitos –Ateş     Demokritos –Atom                   Evrenin oluşumunu ve ana maddesini birden çok nedene dayandırarak açıklayan görüşe  PLURALİZM  adı verilir.Örnek :Empedokles –Toprak –Su –Hava –ateş </w:t>
      </w:r>
    </w:p>
    <w:p w:rsidR="00254F1B" w:rsidRDefault="00254F1B" w:rsidP="006375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63756A">
        <w:rPr>
          <w:rFonts w:ascii="Times New Roman" w:hAnsi="Times New Roman" w:cs="Times New Roman"/>
        </w:rPr>
        <w:t>1-Aşağıda sıralanan görüşlerin hangi filozoflara ait olduğunu yanındaki boşluğa yazınız.?                                                           a)-</w:t>
      </w:r>
      <w:r>
        <w:rPr>
          <w:rFonts w:ascii="Times New Roman" w:hAnsi="Times New Roman" w:cs="Times New Roman"/>
        </w:rPr>
        <w:t>SOKRATES</w:t>
      </w:r>
      <w:r w:rsidRPr="0063756A">
        <w:rPr>
          <w:rFonts w:ascii="Times New Roman" w:hAnsi="Times New Roman" w:cs="Times New Roman"/>
        </w:rPr>
        <w:t xml:space="preserve">                    b)-</w:t>
      </w:r>
      <w:r>
        <w:rPr>
          <w:rFonts w:ascii="Times New Roman" w:hAnsi="Times New Roman" w:cs="Times New Roman"/>
        </w:rPr>
        <w:t xml:space="preserve">FARABİ </w:t>
      </w:r>
      <w:r w:rsidRPr="0063756A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</w:t>
      </w:r>
      <w:r w:rsidRPr="0063756A">
        <w:rPr>
          <w:rFonts w:ascii="Times New Roman" w:hAnsi="Times New Roman" w:cs="Times New Roman"/>
        </w:rPr>
        <w:t xml:space="preserve"> c)-</w:t>
      </w:r>
      <w:r>
        <w:rPr>
          <w:rFonts w:ascii="Times New Roman" w:hAnsi="Times New Roman" w:cs="Times New Roman"/>
        </w:rPr>
        <w:t xml:space="preserve">H.BERGSON                                                  </w:t>
      </w:r>
      <w:r w:rsidRPr="0063756A">
        <w:rPr>
          <w:rFonts w:ascii="Times New Roman" w:hAnsi="Times New Roman" w:cs="Times New Roman"/>
        </w:rPr>
        <w:t>d)-</w:t>
      </w:r>
      <w:r>
        <w:rPr>
          <w:rFonts w:ascii="Times New Roman" w:hAnsi="Times New Roman" w:cs="Times New Roman"/>
        </w:rPr>
        <w:t xml:space="preserve">PLATON </w:t>
      </w:r>
      <w:r w:rsidRPr="0063756A">
        <w:rPr>
          <w:rFonts w:ascii="Times New Roman" w:hAnsi="Times New Roman" w:cs="Times New Roman"/>
        </w:rPr>
        <w:t xml:space="preserve">                        e)-</w:t>
      </w:r>
      <w:r>
        <w:rPr>
          <w:rFonts w:ascii="Times New Roman" w:hAnsi="Times New Roman" w:cs="Times New Roman"/>
        </w:rPr>
        <w:t>E.KANT</w:t>
      </w:r>
      <w:r w:rsidRPr="0063756A">
        <w:rPr>
          <w:rFonts w:ascii="Times New Roman" w:hAnsi="Times New Roman" w:cs="Times New Roman"/>
        </w:rPr>
        <w:t xml:space="preserve">                               </w:t>
      </w:r>
    </w:p>
    <w:p w:rsidR="00254F1B" w:rsidRPr="00A24850" w:rsidRDefault="00254F1B" w:rsidP="0063756A">
      <w:pPr>
        <w:rPr>
          <w:rFonts w:ascii="Times New Roman" w:hAnsi="Times New Roman" w:cs="Times New Roman"/>
        </w:rPr>
      </w:pPr>
      <w:r w:rsidRPr="0063756A">
        <w:rPr>
          <w:rFonts w:ascii="Times New Roman" w:hAnsi="Times New Roman" w:cs="Times New Roman"/>
        </w:rPr>
        <w:t xml:space="preserve">12-Aşağıda sıralanan siyaset felsefesi kavramlarını açıklayınız.?                                                                                                    a)Bürokrasi   </w:t>
      </w:r>
      <w:r>
        <w:rPr>
          <w:rFonts w:ascii="Times New Roman" w:hAnsi="Times New Roman" w:cs="Times New Roman"/>
        </w:rPr>
        <w:t>:Tabandan tavana doğru daralan yapı içerisinde  yazılı kurallara göre işleyen devletin profesyonel memurlar grubudur.</w:t>
      </w:r>
      <w:r w:rsidRPr="0063756A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 w:rsidRPr="0063756A">
        <w:rPr>
          <w:rFonts w:ascii="Times New Roman" w:hAnsi="Times New Roman" w:cs="Times New Roman"/>
        </w:rPr>
        <w:t xml:space="preserve">b) Rejim  </w:t>
      </w:r>
      <w:r>
        <w:rPr>
          <w:rFonts w:ascii="Times New Roman" w:hAnsi="Times New Roman" w:cs="Times New Roman"/>
        </w:rPr>
        <w:t xml:space="preserve">:Devletin  yönetim ve düzenlenme biçimidir.                                                                               </w:t>
      </w:r>
      <w:r w:rsidRPr="0063756A">
        <w:rPr>
          <w:rFonts w:ascii="Times New Roman" w:hAnsi="Times New Roman" w:cs="Times New Roman"/>
        </w:rPr>
        <w:t xml:space="preserve">c)Eşitlik  </w:t>
      </w:r>
      <w:r>
        <w:rPr>
          <w:rFonts w:ascii="Times New Roman" w:hAnsi="Times New Roman" w:cs="Times New Roman"/>
        </w:rPr>
        <w:t>:Haklar ve olanaklar bakımından insanlar arasında ayrım  gözetilmemesidir.</w:t>
      </w:r>
      <w:r w:rsidRPr="0063756A">
        <w:rPr>
          <w:rFonts w:ascii="Times New Roman" w:hAnsi="Times New Roman" w:cs="Times New Roman"/>
        </w:rPr>
        <w:t xml:space="preserve">               d)İktidar  </w:t>
      </w:r>
      <w:r>
        <w:rPr>
          <w:rFonts w:ascii="Times New Roman" w:hAnsi="Times New Roman" w:cs="Times New Roman"/>
        </w:rPr>
        <w:t>:Devleti yönetme  gücünü elinde  bulundurmaktır.</w:t>
      </w:r>
      <w:r w:rsidRPr="0063756A">
        <w:rPr>
          <w:rFonts w:ascii="Times New Roman" w:hAnsi="Times New Roman" w:cs="Times New Roman"/>
        </w:rPr>
        <w:t xml:space="preserve">   </w:t>
      </w:r>
    </w:p>
    <w:p w:rsidR="00254F1B" w:rsidRDefault="00254F1B"/>
    <w:p w:rsidR="00254F1B" w:rsidRDefault="00254F1B"/>
    <w:p w:rsidR="00254F1B" w:rsidRDefault="00254F1B"/>
    <w:p w:rsidR="00254F1B" w:rsidRDefault="00254F1B"/>
    <w:p w:rsidR="00254F1B" w:rsidRDefault="00254F1B"/>
    <w:p w:rsidR="00254F1B" w:rsidRDefault="00254F1B"/>
    <w:p w:rsidR="00254F1B" w:rsidRDefault="00254F1B"/>
    <w:p w:rsidR="00254F1B" w:rsidRDefault="00254F1B"/>
    <w:p w:rsidR="00254F1B" w:rsidRDefault="00254F1B"/>
    <w:p w:rsidR="00254F1B" w:rsidRPr="001839F9" w:rsidRDefault="00254F1B"/>
    <w:sectPr w:rsidR="00254F1B" w:rsidRPr="001839F9" w:rsidSect="008F4E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D183D"/>
    <w:multiLevelType w:val="hybridMultilevel"/>
    <w:tmpl w:val="A30C7D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435F"/>
    <w:rsid w:val="000032EF"/>
    <w:rsid w:val="0007017E"/>
    <w:rsid w:val="000F47A1"/>
    <w:rsid w:val="00101655"/>
    <w:rsid w:val="00171748"/>
    <w:rsid w:val="001839F9"/>
    <w:rsid w:val="002041AD"/>
    <w:rsid w:val="002071D6"/>
    <w:rsid w:val="00254F1B"/>
    <w:rsid w:val="002B2CDB"/>
    <w:rsid w:val="003471DD"/>
    <w:rsid w:val="00380B3D"/>
    <w:rsid w:val="003842BA"/>
    <w:rsid w:val="004E5CB6"/>
    <w:rsid w:val="00534C77"/>
    <w:rsid w:val="0063756A"/>
    <w:rsid w:val="006625AF"/>
    <w:rsid w:val="006730C4"/>
    <w:rsid w:val="006C1074"/>
    <w:rsid w:val="007C6F1F"/>
    <w:rsid w:val="008728BA"/>
    <w:rsid w:val="00895248"/>
    <w:rsid w:val="008F4EA3"/>
    <w:rsid w:val="0090338B"/>
    <w:rsid w:val="009C7744"/>
    <w:rsid w:val="00A14899"/>
    <w:rsid w:val="00A24850"/>
    <w:rsid w:val="00A7570B"/>
    <w:rsid w:val="00AB293F"/>
    <w:rsid w:val="00B628EC"/>
    <w:rsid w:val="00B81E6B"/>
    <w:rsid w:val="00B90E5B"/>
    <w:rsid w:val="00C4045F"/>
    <w:rsid w:val="00C5561C"/>
    <w:rsid w:val="00C84FC5"/>
    <w:rsid w:val="00E77A55"/>
    <w:rsid w:val="00EA540D"/>
    <w:rsid w:val="00F1545B"/>
    <w:rsid w:val="00F24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17E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7017E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7017E"/>
    <w:rPr>
      <w:rFonts w:ascii="Cambria" w:hAnsi="Cambria" w:cs="Cambria"/>
      <w:b/>
      <w:bCs/>
      <w:color w:val="365F9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070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017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032EF"/>
    <w:pPr>
      <w:ind w:left="720"/>
    </w:pPr>
  </w:style>
  <w:style w:type="character" w:styleId="Hyperlink">
    <w:name w:val="Hyperlink"/>
    <w:basedOn w:val="DefaultParagraphFont"/>
    <w:uiPriority w:val="99"/>
    <w:rsid w:val="002B2C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4</Pages>
  <Words>1683</Words>
  <Characters>9596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EDANUR</cp:lastModifiedBy>
  <cp:revision>3</cp:revision>
  <dcterms:created xsi:type="dcterms:W3CDTF">2012-03-19T18:53:00Z</dcterms:created>
  <dcterms:modified xsi:type="dcterms:W3CDTF">2013-04-28T11:35:00Z</dcterms:modified>
  <cp:category>www.sorubak.com</cp:category>
</cp:coreProperties>
</file>