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8F" w:rsidRPr="001A322D" w:rsidRDefault="005D628F" w:rsidP="005820B6">
      <w:pPr>
        <w:pStyle w:val="NoSpacing"/>
        <w:jc w:val="center"/>
        <w:rPr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pt;margin-top:-46.2pt;width:37.15pt;height:48pt;z-index:251658240">
            <v:textbox>
              <w:txbxContent>
                <w:p w:rsidR="005D628F" w:rsidRPr="00430ECF" w:rsidRDefault="005D628F" w:rsidP="005820B6">
                  <w:pPr>
                    <w:rPr>
                      <w:b/>
                      <w:bCs/>
                      <w:sz w:val="72"/>
                      <w:szCs w:val="72"/>
                    </w:rPr>
                  </w:pPr>
                  <w:r w:rsidRPr="00430ECF">
                    <w:rPr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0;margin-top:37.85pt;width:465.8pt;height:54pt;z-index:251659264">
            <v:textbox>
              <w:txbxContent>
                <w:p w:rsidR="005D628F" w:rsidRDefault="005D628F" w:rsidP="005820B6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05 / 2013</w:t>
                  </w:r>
                </w:p>
                <w:p w:rsidR="005D628F" w:rsidRDefault="005D628F" w:rsidP="005820B6">
                  <w:pPr>
                    <w:pStyle w:val="AralkYok1"/>
                  </w:pPr>
                </w:p>
                <w:p w:rsidR="005D628F" w:rsidRDefault="005D628F" w:rsidP="005820B6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5D628F" w:rsidRDefault="005D628F" w:rsidP="005820B6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>2012-2013</w:t>
      </w:r>
      <w:r w:rsidRPr="001A322D">
        <w:rPr>
          <w:sz w:val="24"/>
          <w:szCs w:val="24"/>
        </w:rPr>
        <w:t xml:space="preserve"> EĞİTİM-ÖĞRETİM YILI PAZARCIK İMAM-HATİP LİSESİ 10A SINIFI SİYER DERSİ 2. DÖNEM 2. YAZILI SINAVI SORULARI</w:t>
      </w:r>
    </w:p>
    <w:p w:rsidR="005D628F" w:rsidRPr="004309A2" w:rsidRDefault="005D628F" w:rsidP="005820B6">
      <w:pPr>
        <w:pStyle w:val="NoSpacing"/>
        <w:jc w:val="center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hyperlink r:id="rId4" w:history="1">
        <w:r>
          <w:rPr>
            <w:rStyle w:val="Hyperlink"/>
          </w:rPr>
          <w:t>www.sorubak.com</w:t>
        </w:r>
      </w:hyperlink>
    </w:p>
    <w:p w:rsidR="005D628F" w:rsidRDefault="005D628F" w:rsidP="005820B6">
      <w:pPr>
        <w:pStyle w:val="NoSpacing"/>
        <w:jc w:val="center"/>
        <w:rPr>
          <w:rFonts w:cs="Times New Roman"/>
        </w:rPr>
      </w:pPr>
    </w:p>
    <w:p w:rsidR="005D628F" w:rsidRDefault="005D628F" w:rsidP="005820B6">
      <w:pPr>
        <w:pStyle w:val="NoSpacing"/>
        <w:jc w:val="center"/>
        <w:rPr>
          <w:rFonts w:cs="Times New Roman"/>
        </w:rPr>
      </w:pPr>
    </w:p>
    <w:p w:rsidR="005D628F" w:rsidRDefault="005D628F" w:rsidP="005820B6">
      <w:pPr>
        <w:pStyle w:val="NoSpacing"/>
        <w:jc w:val="center"/>
        <w:rPr>
          <w:rFonts w:cs="Times New Roman"/>
        </w:rPr>
      </w:pPr>
    </w:p>
    <w:p w:rsidR="005D628F" w:rsidRDefault="005D628F" w:rsidP="005820B6">
      <w:pPr>
        <w:pStyle w:val="NoSpacing"/>
        <w:rPr>
          <w:rFonts w:cs="Times New Roman"/>
        </w:rPr>
      </w:pPr>
    </w:p>
    <w:p w:rsidR="005D628F" w:rsidRDefault="005D628F">
      <w:pPr>
        <w:rPr>
          <w:rFonts w:cs="Times New Roman"/>
        </w:rPr>
        <w:sectPr w:rsidR="005D628F" w:rsidSect="008B2A2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628F" w:rsidRDefault="005D628F" w:rsidP="0035312D">
      <w:pPr>
        <w:pStyle w:val="NoSpacing"/>
      </w:pPr>
      <w:r>
        <w:t>1-Hudeybiye Anlaşması’nın maddelerini yazınız. (12 puan)</w:t>
      </w: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Pr="00ED6898" w:rsidRDefault="005D628F" w:rsidP="0035312D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2-Aşağıdaki kavramları açıklayınız. (5x2=10 puan)</w:t>
      </w:r>
    </w:p>
    <w:p w:rsidR="005D628F" w:rsidRPr="00ED6898" w:rsidRDefault="005D628F" w:rsidP="008B26AE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a-Ceyşu’l-usre:</w:t>
      </w: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b-Zelle:</w:t>
      </w: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c-Müellefe-i Kulüb:</w:t>
      </w: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d-Rıdvan Biatı:</w:t>
      </w:r>
    </w:p>
    <w:p w:rsidR="005D628F" w:rsidRPr="00ED6898" w:rsidRDefault="005D628F" w:rsidP="008B26AE">
      <w:pPr>
        <w:pStyle w:val="NoSpacing"/>
        <w:rPr>
          <w:sz w:val="20"/>
          <w:szCs w:val="20"/>
        </w:rPr>
      </w:pPr>
    </w:p>
    <w:p w:rsidR="005D628F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8B26AE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8B26AE">
      <w:pPr>
        <w:pStyle w:val="NoSpacing"/>
        <w:rPr>
          <w:rFonts w:cs="Times New Roman"/>
        </w:rPr>
      </w:pPr>
      <w:r w:rsidRPr="00ED6898">
        <w:rPr>
          <w:sz w:val="20"/>
          <w:szCs w:val="20"/>
        </w:rPr>
        <w:t>e-Ayneyn Tepesi:</w:t>
      </w:r>
    </w:p>
    <w:p w:rsidR="005D628F" w:rsidRDefault="005D628F" w:rsidP="008B26AE">
      <w:pPr>
        <w:pStyle w:val="NoSpacing"/>
        <w:rPr>
          <w:rFonts w:cs="Times New Roman"/>
        </w:rPr>
      </w:pPr>
    </w:p>
    <w:p w:rsidR="005D628F" w:rsidRDefault="005D628F" w:rsidP="0035312D">
      <w:pPr>
        <w:pStyle w:val="NoSpacing"/>
        <w:rPr>
          <w:rFonts w:cs="Times New Roman"/>
        </w:rPr>
      </w:pPr>
    </w:p>
    <w:p w:rsidR="005D628F" w:rsidRDefault="005D628F" w:rsidP="0035312D">
      <w:pPr>
        <w:pStyle w:val="NoSpacing"/>
        <w:rPr>
          <w:rFonts w:cs="Times New Roman"/>
        </w:rPr>
      </w:pPr>
    </w:p>
    <w:p w:rsidR="005D628F" w:rsidRDefault="005D628F" w:rsidP="0035312D">
      <w:pPr>
        <w:pStyle w:val="NoSpacing"/>
        <w:rPr>
          <w:rFonts w:cs="Times New Roman"/>
        </w:rPr>
      </w:pPr>
    </w:p>
    <w:p w:rsidR="005D628F" w:rsidRDefault="005D628F" w:rsidP="0035312D">
      <w:pPr>
        <w:pStyle w:val="NoSpacing"/>
        <w:rPr>
          <w:rFonts w:cs="Times New Roman"/>
        </w:rPr>
      </w:pPr>
    </w:p>
    <w:p w:rsidR="005D628F" w:rsidRDefault="005D628F" w:rsidP="0035312D">
      <w:pPr>
        <w:pStyle w:val="NoSpacing"/>
        <w:rPr>
          <w:rFonts w:cs="Times New Roman"/>
        </w:rPr>
      </w:pPr>
    </w:p>
    <w:p w:rsidR="005D628F" w:rsidRPr="009C2B63" w:rsidRDefault="005D628F" w:rsidP="009C2B63">
      <w:pPr>
        <w:ind w:left="71"/>
        <w:jc w:val="right"/>
        <w:rPr>
          <w:rFonts w:ascii="Times New Roman" w:hAnsi="Times New Roman" w:cs="Times New Roman"/>
        </w:rPr>
      </w:pPr>
      <w:r w:rsidRPr="009C2B63">
        <w:rPr>
          <w:rFonts w:ascii="Times New Roman" w:hAnsi="Times New Roman" w:cs="Times New Roman"/>
        </w:rPr>
        <w:t>إِذَا جَاءَ نَصْرُ اللَّهِ وَالْفَتْحُ (1)</w:t>
      </w:r>
    </w:p>
    <w:p w:rsidR="005D628F" w:rsidRPr="009C2B63" w:rsidRDefault="005D628F" w:rsidP="009C2B63">
      <w:pPr>
        <w:ind w:left="71"/>
        <w:jc w:val="right"/>
        <w:rPr>
          <w:rFonts w:ascii="Times New Roman" w:hAnsi="Times New Roman" w:cs="Times New Roman"/>
        </w:rPr>
      </w:pPr>
      <w:r w:rsidRPr="009C2B63">
        <w:rPr>
          <w:rFonts w:ascii="Times New Roman" w:hAnsi="Times New Roman" w:cs="Times New Roman"/>
        </w:rPr>
        <w:t>وَرَأَيْتَ النَّاسَ يَدْخُلُونَ فِي دِينِ اللَّهِ أَفْوَاجًا (2)</w:t>
      </w:r>
    </w:p>
    <w:p w:rsidR="005D628F" w:rsidRDefault="005D628F" w:rsidP="009C2B63">
      <w:pPr>
        <w:ind w:left="71"/>
        <w:jc w:val="right"/>
        <w:rPr>
          <w:rFonts w:cs="Times New Roman"/>
        </w:rPr>
      </w:pPr>
      <w:r w:rsidRPr="009C2B63">
        <w:rPr>
          <w:rFonts w:ascii="Times New Roman" w:hAnsi="Times New Roman" w:cs="Times New Roman"/>
        </w:rPr>
        <w:t>فَسَبِّحْ بِحَمْدِ رَبِّكَ وَاسْتَغْفِرْهُ إِنَّهُ كَانَ تَوَّابًا (3)</w:t>
      </w:r>
    </w:p>
    <w:p w:rsidR="005D628F" w:rsidRDefault="005D628F" w:rsidP="0035312D">
      <w:pPr>
        <w:pStyle w:val="NoSpacing"/>
      </w:pPr>
      <w:r>
        <w:t>3-Yukarıdaki surenin mealini yazınız. (5 puan)</w:t>
      </w: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</w:pPr>
    </w:p>
    <w:p w:rsidR="005D628F" w:rsidRDefault="005D628F" w:rsidP="0035312D">
      <w:pPr>
        <w:pStyle w:val="NoSpacing"/>
        <w:rPr>
          <w:rFonts w:cs="Times New Roman"/>
          <w:sz w:val="18"/>
          <w:szCs w:val="18"/>
        </w:rPr>
      </w:pPr>
      <w:r w:rsidRPr="00AB204B">
        <w:rPr>
          <w:sz w:val="18"/>
          <w:szCs w:val="18"/>
        </w:rPr>
        <w:t xml:space="preserve">4--Aşağıdaki boşlukları uygun sözcüklerle doldurunuz. </w:t>
      </w:r>
    </w:p>
    <w:p w:rsidR="005D628F" w:rsidRPr="00AB204B" w:rsidRDefault="005D628F" w:rsidP="0035312D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(8 puan)</w:t>
      </w:r>
    </w:p>
    <w:p w:rsidR="005D628F" w:rsidRPr="00AB204B" w:rsidRDefault="005D628F" w:rsidP="0035312D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-Ehl-i beyt denince Hz. Muhammed’in ……………………… ve ……………………… ve ……………………… ve……………………… anlaşılır.</w:t>
      </w:r>
    </w:p>
    <w:p w:rsidR="005D628F" w:rsidRPr="00AB204B" w:rsidRDefault="005D628F" w:rsidP="0035312D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-Hz. Muhammed ……………………… tarihinde ………………………… günü vefat etmiştir.</w:t>
      </w:r>
    </w:p>
    <w:p w:rsidR="005D628F" w:rsidRPr="00AB204B" w:rsidRDefault="005D628F" w:rsidP="0035312D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-Hendek savaşında düşman ordusunun sayısı………………………………… idi.</w:t>
      </w:r>
    </w:p>
    <w:p w:rsidR="005D628F" w:rsidRPr="00AB204B" w:rsidRDefault="005D628F" w:rsidP="0035312D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-Hz. Muhammed’in künyesi ……………………………………… idi.</w:t>
      </w:r>
    </w:p>
    <w:p w:rsidR="005D628F" w:rsidRPr="00AB204B" w:rsidRDefault="005D628F" w:rsidP="0035312D">
      <w:pPr>
        <w:pStyle w:val="NoSpacing"/>
        <w:rPr>
          <w:rFonts w:cs="Times New Roman"/>
          <w:sz w:val="20"/>
          <w:szCs w:val="20"/>
        </w:rPr>
      </w:pP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5- Doğru olan cümleye D harfini, Yanlış olan cümleye Y harfini koyunuz. (5x2=10 puan)</w:t>
      </w: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-Zekat 624 yılında farz kılındı. (          )</w:t>
      </w: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-Hz. Muhammed Bedir’den önce hiç seriye düzenlememiştir. (          )</w:t>
      </w: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 xml:space="preserve">-Hamrâu’l-esed gazvesi </w:t>
      </w:r>
      <w:r>
        <w:rPr>
          <w:sz w:val="18"/>
          <w:szCs w:val="18"/>
        </w:rPr>
        <w:t xml:space="preserve">627 yılında gerçekleşmiştir. (  </w:t>
      </w:r>
      <w:r w:rsidRPr="006E201F">
        <w:rPr>
          <w:sz w:val="18"/>
          <w:szCs w:val="18"/>
        </w:rPr>
        <w:t xml:space="preserve">     )</w:t>
      </w: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-Hz. Muhammed’in es son vefat eden çoc</w:t>
      </w:r>
      <w:r>
        <w:rPr>
          <w:sz w:val="18"/>
          <w:szCs w:val="18"/>
        </w:rPr>
        <w:t xml:space="preserve">uğu Hz. Fâtıma’dır. (        </w:t>
      </w:r>
      <w:r w:rsidRPr="006E201F">
        <w:rPr>
          <w:sz w:val="18"/>
          <w:szCs w:val="18"/>
        </w:rPr>
        <w:t xml:space="preserve"> )</w:t>
      </w:r>
    </w:p>
    <w:p w:rsidR="005D628F" w:rsidRPr="006E201F" w:rsidRDefault="005D628F" w:rsidP="009B5EF6">
      <w:pPr>
        <w:pStyle w:val="NoSpacing"/>
        <w:rPr>
          <w:rFonts w:cs="Times New Roman"/>
          <w:sz w:val="18"/>
          <w:szCs w:val="18"/>
        </w:rPr>
      </w:pPr>
      <w:r>
        <w:rPr>
          <w:sz w:val="18"/>
          <w:szCs w:val="18"/>
        </w:rPr>
        <w:t>-Mute Savaşı 630 yılında yapılmıştır. (        )</w:t>
      </w:r>
    </w:p>
    <w:p w:rsidR="005D628F" w:rsidRPr="006E201F" w:rsidRDefault="005D628F" w:rsidP="0035312D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6-Hz. Muhammed’in gönderdiği elçileri ve hükümdarları eşleştiriniz. (5x2 =10 puan)</w:t>
      </w:r>
    </w:p>
    <w:tbl>
      <w:tblPr>
        <w:tblW w:w="45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410"/>
      </w:tblGrid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Hükümdar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 xml:space="preserve">  Gönderilen Elçi</w:t>
            </w:r>
          </w:p>
        </w:tc>
      </w:tr>
      <w:tr w:rsidR="005D628F" w:rsidRPr="0007111F">
        <w:trPr>
          <w:trHeight w:val="438"/>
        </w:trPr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1-Bizans kayserine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Amr. bin Umeyye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2-İran kisrasına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Hatip bin Ebi Beltaa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3-Habeş necâşisine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Abdullah bin Huzafe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4-Mısır mukavkısına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Hatip bin Ebi Beltaa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5-Gassâni melikine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Dıhyetü’l-Kelbi</w:t>
            </w:r>
          </w:p>
        </w:tc>
      </w:tr>
    </w:tbl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7-Hz. Muhammed’e suikast girişiminde bulunan Yahudi topluluğu aşağıdakilerden hangisidir?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A-Kaynukaoğulları     B-Nadiroğulları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C-Kureyzaoğulları      D-Hayberliler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 xml:space="preserve">E-Evsliler 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8-Hz. Muhammed bizlere Veda Hutbesi’nde bizlere hangi emanetleri bırakmıştır?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A-Namaz ve oruç        B-Kur’an ve Sünnet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C-Kur’an ve Namaz    D-Namaz ve Zekat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E-Adalet ve hoşgörü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9-Hz. Muhammed eşlerinden hangisiyle koşu yarışı yapmıştır?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A-Hz. Sevde             B-Hz. Hafsa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C-Hz. Meymune     D-Hz. Aişe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E-Hz. Hatice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 xml:space="preserve">10-Aşağıdakilerden hangisi Hz. Muhammed’in torunlarından </w:t>
      </w:r>
      <w:r w:rsidRPr="0089331B">
        <w:rPr>
          <w:sz w:val="18"/>
          <w:szCs w:val="18"/>
          <w:u w:val="single"/>
        </w:rPr>
        <w:t>değildir</w:t>
      </w:r>
      <w:r w:rsidRPr="0089331B">
        <w:rPr>
          <w:sz w:val="18"/>
          <w:szCs w:val="18"/>
        </w:rPr>
        <w:t>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A-Ümmü Habibe      B-Hz. Hasan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C-Hz. Hüseyin           D-Hz. Ümame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E-Hz. Muhsin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11-Hz. Muhammed’in Veda Hutbesi’nde kaldırdığı ilk kan davası kime aittir?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A-Abdulmuttalip’in oğlu Abbas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B-Abdulmuttalip’in oğlu Ca’fer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C-Abdulmuttalip’in torunu Rabia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D-Abdulmuttalip’in torunu Haris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E-Ebu Talip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12-Hendek Savaşı’nın diğer adı nedir?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A-Enfal           B-A’raf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C-Ci’rane       D-Ahzâb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E-Sevik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13-Huneyn Gazvesi’nde elde edilen ganimetlerin kaçta kaçı savaşa katılanlara dağıtılmıştır?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A-1/4          B-1/5         C-4/5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D-1/10        E-1/2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14-Hz. Muhammed’in Veda Hutbesi’nde kaldırdığı ilk faiz kime aittir?</w:t>
      </w: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A-Ebu Talip</w:t>
      </w: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B-Abdulmuttalip’in torunu Rabia</w:t>
      </w: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C-Abdulmuttalip’in oğlu Ca’fer</w:t>
      </w: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D-Abdulmuttalip’in torunu Haris</w:t>
      </w:r>
    </w:p>
    <w:p w:rsidR="005D628F" w:rsidRPr="0089331B" w:rsidRDefault="005D628F" w:rsidP="00664BAC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E-Abdulmuttalip’in oğlu Abbas</w:t>
      </w:r>
    </w:p>
    <w:p w:rsidR="005D628F" w:rsidRPr="0089331B" w:rsidRDefault="005D628F" w:rsidP="0035312D">
      <w:pPr>
        <w:pStyle w:val="NoSpacing"/>
        <w:rPr>
          <w:rFonts w:cs="Times New Roman"/>
          <w:sz w:val="18"/>
          <w:szCs w:val="18"/>
        </w:rPr>
      </w:pP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15-Ashab-ı kiram Hz. Aişe’ye Peygamberimiz’in ahlâkını sorduklarında o nasıl cevap vermiştir?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A-O’nun ahlâkını bilmiyorum demiştir.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B-O’nun ahlâkı Namaz kılmaktır.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C-O’nun ahlâkı Adaletli olmaktır.</w:t>
      </w:r>
    </w:p>
    <w:p w:rsidR="005D628F" w:rsidRPr="0089331B" w:rsidRDefault="005D628F" w:rsidP="0035312D">
      <w:pPr>
        <w:pStyle w:val="NoSpacing"/>
        <w:rPr>
          <w:sz w:val="18"/>
          <w:szCs w:val="18"/>
        </w:rPr>
      </w:pPr>
      <w:r w:rsidRPr="0089331B">
        <w:rPr>
          <w:sz w:val="18"/>
          <w:szCs w:val="18"/>
        </w:rPr>
        <w:t>D-O’nun ahlâkı Kur’an’dır</w:t>
      </w:r>
    </w:p>
    <w:p w:rsidR="005D628F" w:rsidRPr="0089331B" w:rsidRDefault="005D628F" w:rsidP="003A0895">
      <w:pPr>
        <w:pStyle w:val="NoSpacing"/>
        <w:rPr>
          <w:rFonts w:cs="Times New Roman"/>
          <w:sz w:val="18"/>
          <w:szCs w:val="18"/>
        </w:rPr>
      </w:pPr>
      <w:r w:rsidRPr="0089331B">
        <w:rPr>
          <w:sz w:val="18"/>
          <w:szCs w:val="18"/>
        </w:rPr>
        <w:t>E-</w:t>
      </w:r>
      <w:r w:rsidRPr="003A0895">
        <w:rPr>
          <w:sz w:val="18"/>
          <w:szCs w:val="18"/>
        </w:rPr>
        <w:t>O’nu ahlâkı oruç tutmaktır.</w:t>
      </w:r>
    </w:p>
    <w:p w:rsidR="005D628F" w:rsidRDefault="005D628F" w:rsidP="00156566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156566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156566">
      <w:pPr>
        <w:pStyle w:val="NoSpacing"/>
        <w:rPr>
          <w:rFonts w:cs="Times New Roman"/>
          <w:sz w:val="20"/>
          <w:szCs w:val="20"/>
        </w:rPr>
      </w:pP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16-      1-Zeyd bin Harise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 xml:space="preserve">            2-Abdullah bin Cubeyr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 xml:space="preserve">            3-Halid bin Velid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 xml:space="preserve">            4-Ca’fer bin Ebi Talip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 xml:space="preserve">            5-Abdullah bin Revâhâ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 xml:space="preserve">    Yukarıdaki sahabilerden hangisi ya da hangileri Mute savaşında şehit düşmüştür?</w:t>
      </w:r>
    </w:p>
    <w:p w:rsidR="005D628F" w:rsidRPr="00F1443E" w:rsidRDefault="005D628F" w:rsidP="00156566">
      <w:pPr>
        <w:pStyle w:val="NoSpacing"/>
        <w:rPr>
          <w:rFonts w:cs="Times New Roman"/>
          <w:sz w:val="18"/>
          <w:szCs w:val="18"/>
        </w:rPr>
      </w:pPr>
      <w:r>
        <w:rPr>
          <w:sz w:val="18"/>
          <w:szCs w:val="18"/>
        </w:rPr>
        <w:t>A-1, 3 ve 4       B-1, 4 ve 5</w:t>
      </w:r>
    </w:p>
    <w:p w:rsidR="005D628F" w:rsidRPr="00F1443E" w:rsidRDefault="005D628F" w:rsidP="00156566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C-2, 4 ve 5       D-1, 2, 3 ve 5</w:t>
      </w:r>
    </w:p>
    <w:p w:rsidR="005D628F" w:rsidRPr="00F1443E" w:rsidRDefault="005D628F" w:rsidP="00D641D2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E-</w:t>
      </w:r>
      <w:r>
        <w:rPr>
          <w:sz w:val="18"/>
          <w:szCs w:val="18"/>
        </w:rPr>
        <w:t>3</w:t>
      </w:r>
      <w:r w:rsidRPr="00F1443E">
        <w:rPr>
          <w:sz w:val="18"/>
          <w:szCs w:val="18"/>
        </w:rPr>
        <w:t>, 4 ve 5</w:t>
      </w:r>
    </w:p>
    <w:p w:rsidR="005D628F" w:rsidRPr="00F1443E" w:rsidRDefault="005D628F" w:rsidP="0035312D">
      <w:pPr>
        <w:pStyle w:val="NoSpacing"/>
        <w:rPr>
          <w:rFonts w:cs="Times New Roman"/>
          <w:sz w:val="18"/>
          <w:szCs w:val="18"/>
        </w:rPr>
      </w:pP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17-Hudeybiye Anlaşması’nda Mekkelilerin temsilcisi kim idi?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A-Surâka            B-Ebu Cendel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C-Ebu Süfyan    D-Ebu Lehep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E-Suheyl Bin Amr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18-Huneyn Gazvesi’nden sonra ganimetlerin dağıtıldığı yer neresidir?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A-Hudeybiye      B-Zulhuleyfe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C-Tebük              D-Ci’rane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  <w:r w:rsidRPr="00F1443E">
        <w:rPr>
          <w:sz w:val="18"/>
          <w:szCs w:val="18"/>
        </w:rPr>
        <w:t>E-Huneyn vadisi</w:t>
      </w:r>
    </w:p>
    <w:p w:rsidR="005D628F" w:rsidRPr="00F1443E" w:rsidRDefault="005D628F" w:rsidP="0035312D">
      <w:pPr>
        <w:pStyle w:val="NoSpacing"/>
        <w:rPr>
          <w:sz w:val="18"/>
          <w:szCs w:val="18"/>
        </w:rPr>
      </w:pPr>
    </w:p>
    <w:p w:rsidR="005D628F" w:rsidRPr="00F1443E" w:rsidRDefault="005D628F" w:rsidP="00B22BE3">
      <w:pPr>
        <w:pStyle w:val="NoSpacing"/>
        <w:rPr>
          <w:rFonts w:cs="Times New Roman"/>
          <w:sz w:val="18"/>
          <w:szCs w:val="18"/>
        </w:rPr>
      </w:pPr>
      <w:r w:rsidRPr="00F1443E">
        <w:rPr>
          <w:sz w:val="18"/>
          <w:szCs w:val="18"/>
        </w:rPr>
        <w:t>19- Mekkeli müşrikler Bedir yenilgisinin intikamını almak için hangi savaşı düzenlemişlerdir?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1443E">
        <w:rPr>
          <w:rFonts w:ascii="Times New Roman" w:hAnsi="Times New Roman" w:cs="Times New Roman"/>
          <w:sz w:val="18"/>
          <w:szCs w:val="18"/>
        </w:rPr>
        <w:t xml:space="preserve">Uhud             B) Tebük      C) Mute       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 xml:space="preserve">D) Hendek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1443E">
        <w:rPr>
          <w:rFonts w:ascii="Times New Roman" w:hAnsi="Times New Roman" w:cs="Times New Roman"/>
          <w:sz w:val="18"/>
          <w:szCs w:val="18"/>
        </w:rPr>
        <w:t>E) Huneyn</w:t>
      </w:r>
    </w:p>
    <w:p w:rsidR="005D628F" w:rsidRPr="00F1443E" w:rsidRDefault="005D628F" w:rsidP="001A322D">
      <w:pPr>
        <w:pStyle w:val="NoSpacing"/>
        <w:rPr>
          <w:rFonts w:cs="Times New Roman"/>
          <w:sz w:val="18"/>
          <w:szCs w:val="18"/>
        </w:rPr>
      </w:pP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sz w:val="18"/>
          <w:szCs w:val="18"/>
        </w:rPr>
        <w:t>20-</w:t>
      </w:r>
      <w:r w:rsidRPr="00F1443E">
        <w:rPr>
          <w:rFonts w:ascii="Times New Roman" w:hAnsi="Times New Roman" w:cs="Times New Roman"/>
          <w:sz w:val="18"/>
          <w:szCs w:val="18"/>
        </w:rPr>
        <w:t>Uhud Savaşı’nda müşrik ordusuna aşağıdakilerden hangisi komutanlık ediyordu?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A) Ebu Süfyan</w:t>
      </w:r>
      <w:r w:rsidRPr="00F1443E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F1443E">
        <w:rPr>
          <w:rFonts w:ascii="Times New Roman" w:hAnsi="Times New Roman" w:cs="Times New Roman"/>
          <w:sz w:val="18"/>
          <w:szCs w:val="18"/>
        </w:rPr>
        <w:tab/>
        <w:t xml:space="preserve">B) Halit b.Velid 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C) Ebu Leheb</w:t>
      </w:r>
      <w:r w:rsidRPr="00F1443E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F1443E">
        <w:rPr>
          <w:rFonts w:ascii="Times New Roman" w:hAnsi="Times New Roman" w:cs="Times New Roman"/>
          <w:sz w:val="18"/>
          <w:szCs w:val="18"/>
        </w:rPr>
        <w:tab/>
        <w:t>D) Ebu Cehil</w:t>
      </w:r>
    </w:p>
    <w:p w:rsidR="005D628F" w:rsidRPr="00F1443E" w:rsidRDefault="005D628F" w:rsidP="004241F1">
      <w:pPr>
        <w:pStyle w:val="NoSpacing"/>
        <w:rPr>
          <w:rFonts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E) Halid bin Velid</w:t>
      </w:r>
    </w:p>
    <w:p w:rsidR="005D628F" w:rsidRPr="00F1443E" w:rsidRDefault="005D628F" w:rsidP="00B22BE3">
      <w:pPr>
        <w:pStyle w:val="NoSpacing"/>
        <w:rPr>
          <w:rFonts w:ascii="Times New Roman" w:hAnsi="Times New Roman" w:cs="Times New Roman"/>
          <w:sz w:val="18"/>
          <w:szCs w:val="18"/>
        </w:rPr>
      </w:pPr>
    </w:p>
    <w:p w:rsidR="005D628F" w:rsidRPr="00F1443E" w:rsidRDefault="005D628F" w:rsidP="004241F1">
      <w:pPr>
        <w:pStyle w:val="NoSpacing"/>
        <w:rPr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21-</w:t>
      </w:r>
      <w:r w:rsidRPr="004241F1">
        <w:rPr>
          <w:sz w:val="18"/>
          <w:szCs w:val="18"/>
        </w:rPr>
        <w:t xml:space="preserve"> </w:t>
      </w:r>
      <w:r w:rsidRPr="00F1443E">
        <w:rPr>
          <w:sz w:val="18"/>
          <w:szCs w:val="18"/>
        </w:rPr>
        <w:t>Hz. Peygamberin sözünün dinlenmediği ve bu yüzden mağlub olunan savaşın adı nedir?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 xml:space="preserve">A-Bedir          B-Hudeybiye      C-Uhud    </w:t>
      </w:r>
    </w:p>
    <w:p w:rsidR="005D628F" w:rsidRPr="00F1443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1443E">
        <w:rPr>
          <w:rFonts w:ascii="Times New Roman" w:hAnsi="Times New Roman" w:cs="Times New Roman"/>
          <w:sz w:val="18"/>
          <w:szCs w:val="18"/>
        </w:rPr>
        <w:t>D-Hendek       E-Tebük</w:t>
      </w:r>
    </w:p>
    <w:p w:rsidR="005D628F" w:rsidRPr="00F1443E" w:rsidRDefault="005D628F" w:rsidP="004241F1">
      <w:pPr>
        <w:pStyle w:val="NoSpacing"/>
        <w:rPr>
          <w:rFonts w:cs="Times New Roman"/>
          <w:sz w:val="18"/>
          <w:szCs w:val="18"/>
        </w:rPr>
      </w:pPr>
    </w:p>
    <w:p w:rsidR="005D628F" w:rsidRPr="00155E1D" w:rsidRDefault="005D628F" w:rsidP="00BB1E53">
      <w:pPr>
        <w:pStyle w:val="NoSpacing"/>
        <w:rPr>
          <w:rFonts w:cs="Times New Roman"/>
          <w:sz w:val="20"/>
          <w:szCs w:val="20"/>
        </w:rPr>
      </w:pPr>
      <w:r w:rsidRPr="00155E1D">
        <w:rPr>
          <w:rFonts w:cs="Times New Roman"/>
          <w:sz w:val="20"/>
          <w:szCs w:val="20"/>
        </w:rPr>
        <w:tab/>
      </w:r>
    </w:p>
    <w:p w:rsidR="005D628F" w:rsidRPr="00155E1D" w:rsidRDefault="005D628F" w:rsidP="001A322D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 BAREMİ: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635"/>
        <w:gridCol w:w="635"/>
        <w:gridCol w:w="601"/>
        <w:gridCol w:w="601"/>
        <w:gridCol w:w="635"/>
        <w:gridCol w:w="635"/>
      </w:tblGrid>
      <w:tr w:rsidR="005D628F" w:rsidRPr="0007111F">
        <w:tc>
          <w:tcPr>
            <w:tcW w:w="588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Soru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6</w:t>
            </w:r>
          </w:p>
        </w:tc>
      </w:tr>
      <w:tr w:rsidR="005D628F" w:rsidRPr="0007111F">
        <w:tc>
          <w:tcPr>
            <w:tcW w:w="588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</w:tr>
    </w:tbl>
    <w:p w:rsidR="005D628F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Diğer sorular 3’er puan değerinde olup toplam 100 puandır.</w:t>
      </w:r>
    </w:p>
    <w:p w:rsidR="005D628F" w:rsidRPr="00155E1D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SÜRE: 40 dakikadır.</w:t>
      </w:r>
    </w:p>
    <w:p w:rsidR="005D628F" w:rsidRPr="00155E1D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D628F" w:rsidRPr="00E8485C" w:rsidRDefault="005D628F" w:rsidP="00C04359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8485C">
        <w:rPr>
          <w:rFonts w:ascii="Times New Roman" w:hAnsi="Times New Roman" w:cs="Times New Roman"/>
          <w:sz w:val="24"/>
          <w:szCs w:val="24"/>
        </w:rPr>
        <w:t>Resulüm! Şüphesiz ki sen en yüce bir ahlâk üzeresin. (Kalem Suresi, 4)</w:t>
      </w:r>
    </w:p>
    <w:p w:rsidR="005D628F" w:rsidRPr="00155E1D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155E1D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5D628F" w:rsidRPr="00155E1D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155E1D">
        <w:rPr>
          <w:rFonts w:ascii="Times New Roman" w:hAnsi="Times New Roman" w:cs="Times New Roman"/>
          <w:sz w:val="20"/>
          <w:szCs w:val="20"/>
        </w:rPr>
        <w:t xml:space="preserve">        BAŞARILAR DİLERİM</w:t>
      </w:r>
    </w:p>
    <w:p w:rsidR="005D628F" w:rsidRPr="00155E1D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D628F" w:rsidRPr="00155E1D" w:rsidRDefault="005D628F" w:rsidP="00257DAF">
      <w:pPr>
        <w:pStyle w:val="NoSpacing"/>
        <w:rPr>
          <w:rFonts w:cs="Times New Roman"/>
          <w:sz w:val="20"/>
          <w:szCs w:val="20"/>
        </w:rPr>
      </w:pPr>
    </w:p>
    <w:p w:rsidR="005D628F" w:rsidRPr="00155E1D" w:rsidRDefault="005D628F" w:rsidP="00257DAF">
      <w:pPr>
        <w:pStyle w:val="AralkYok1"/>
        <w:rPr>
          <w:sz w:val="20"/>
          <w:szCs w:val="20"/>
        </w:rPr>
      </w:pPr>
      <w:r w:rsidRPr="00155E1D">
        <w:rPr>
          <w:sz w:val="20"/>
          <w:szCs w:val="20"/>
        </w:rPr>
        <w:t xml:space="preserve">                           Eşref AKINCI</w:t>
      </w:r>
    </w:p>
    <w:p w:rsidR="005D628F" w:rsidRPr="00155E1D" w:rsidRDefault="005D628F" w:rsidP="00257DAF">
      <w:pPr>
        <w:pStyle w:val="NoSpacing"/>
        <w:rPr>
          <w:sz w:val="20"/>
          <w:szCs w:val="20"/>
        </w:rPr>
      </w:pPr>
      <w:r w:rsidRPr="00155E1D">
        <w:rPr>
          <w:sz w:val="20"/>
          <w:szCs w:val="20"/>
        </w:rPr>
        <w:t xml:space="preserve">             İHL. Meslek Dersleri Öğretmeni</w:t>
      </w:r>
    </w:p>
    <w:p w:rsidR="005D628F" w:rsidRDefault="005D628F" w:rsidP="00257DAF">
      <w:pPr>
        <w:pStyle w:val="NoSpacing"/>
        <w:rPr>
          <w:rFonts w:cs="Times New Roman"/>
        </w:rPr>
      </w:pPr>
    </w:p>
    <w:p w:rsidR="005D628F" w:rsidRDefault="005D628F" w:rsidP="00257DAF">
      <w:pPr>
        <w:pStyle w:val="NoSpacing"/>
        <w:rPr>
          <w:rFonts w:cs="Times New Roman"/>
        </w:rPr>
      </w:pPr>
    </w:p>
    <w:p w:rsidR="005D628F" w:rsidRDefault="005D628F">
      <w:pPr>
        <w:rPr>
          <w:rFonts w:cs="Times New Roman"/>
        </w:rPr>
      </w:pPr>
    </w:p>
    <w:p w:rsidR="005D628F" w:rsidRDefault="005D628F">
      <w:pPr>
        <w:rPr>
          <w:rFonts w:cs="Times New Roman"/>
        </w:rPr>
        <w:sectPr w:rsidR="005D628F" w:rsidSect="0035312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D628F" w:rsidRDefault="005D628F">
      <w:pPr>
        <w:rPr>
          <w:rFonts w:cs="Times New Roman"/>
        </w:rPr>
      </w:pPr>
    </w:p>
    <w:p w:rsidR="005D628F" w:rsidRPr="001A322D" w:rsidRDefault="005D628F" w:rsidP="009C2B63">
      <w:pPr>
        <w:pStyle w:val="NoSpacing"/>
        <w:jc w:val="center"/>
        <w:rPr>
          <w:sz w:val="24"/>
          <w:szCs w:val="24"/>
        </w:rPr>
      </w:pPr>
      <w:r>
        <w:rPr>
          <w:noProof/>
        </w:rPr>
        <w:pict>
          <v:shape id="_x0000_s1028" type="#_x0000_t202" style="position:absolute;left:0;text-align:left;margin-left:206pt;margin-top:-46.2pt;width:37.15pt;height:48pt;z-index:251660288">
            <v:textbox>
              <w:txbxContent>
                <w:p w:rsidR="005D628F" w:rsidRPr="00430ECF" w:rsidRDefault="005D628F" w:rsidP="009C2B63">
                  <w:pPr>
                    <w:rPr>
                      <w:rFonts w:cs="Times New Roman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37.85pt;width:465.8pt;height:54pt;z-index:251661312">
            <v:textbox>
              <w:txbxContent>
                <w:p w:rsidR="005D628F" w:rsidRDefault="005D628F" w:rsidP="009C2B63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05 / 2013</w:t>
                  </w:r>
                </w:p>
                <w:p w:rsidR="005D628F" w:rsidRDefault="005D628F" w:rsidP="009C2B63">
                  <w:pPr>
                    <w:pStyle w:val="AralkYok1"/>
                  </w:pPr>
                </w:p>
                <w:p w:rsidR="005D628F" w:rsidRDefault="005D628F" w:rsidP="009C2B63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5D628F" w:rsidRDefault="005D628F" w:rsidP="009C2B63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>2012-2013</w:t>
      </w:r>
      <w:r w:rsidRPr="001A322D">
        <w:rPr>
          <w:sz w:val="24"/>
          <w:szCs w:val="24"/>
        </w:rPr>
        <w:t xml:space="preserve"> EĞİTİM-ÖĞRETİM YILI PAZARCIK İMAM-HATİP LİSESİ 10A SINIFI SİYER DERSİ 2. DÖNEM 2. YAZILI SINAVI SORULARI</w:t>
      </w:r>
    </w:p>
    <w:p w:rsidR="005D628F" w:rsidRPr="004309A2" w:rsidRDefault="005D628F" w:rsidP="009C2B63">
      <w:pPr>
        <w:pStyle w:val="NoSpacing"/>
        <w:jc w:val="center"/>
        <w:rPr>
          <w:rFonts w:cs="Times New Roman"/>
          <w:sz w:val="24"/>
          <w:szCs w:val="24"/>
        </w:rPr>
      </w:pPr>
    </w:p>
    <w:p w:rsidR="005D628F" w:rsidRDefault="005D628F" w:rsidP="009C2B63">
      <w:pPr>
        <w:pStyle w:val="NoSpacing"/>
        <w:jc w:val="center"/>
        <w:rPr>
          <w:rFonts w:cs="Times New Roman"/>
        </w:rPr>
      </w:pPr>
    </w:p>
    <w:p w:rsidR="005D628F" w:rsidRDefault="005D628F" w:rsidP="009C2B63">
      <w:pPr>
        <w:pStyle w:val="NoSpacing"/>
        <w:jc w:val="center"/>
        <w:rPr>
          <w:rFonts w:cs="Times New Roman"/>
        </w:rPr>
      </w:pPr>
    </w:p>
    <w:p w:rsidR="005D628F" w:rsidRDefault="005D628F" w:rsidP="009C2B63">
      <w:pPr>
        <w:pStyle w:val="NoSpacing"/>
        <w:jc w:val="center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>
      <w:pPr>
        <w:rPr>
          <w:rFonts w:cs="Times New Roman"/>
        </w:rPr>
        <w:sectPr w:rsidR="005D628F" w:rsidSect="009C2B6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628F" w:rsidRPr="009C2B63" w:rsidRDefault="005D628F" w:rsidP="009C2B63">
      <w:pPr>
        <w:ind w:left="71"/>
        <w:jc w:val="right"/>
        <w:rPr>
          <w:rFonts w:ascii="Times New Roman" w:hAnsi="Times New Roman" w:cs="Times New Roman"/>
        </w:rPr>
      </w:pPr>
      <w:r w:rsidRPr="009C2B63">
        <w:rPr>
          <w:rFonts w:ascii="Times New Roman" w:hAnsi="Times New Roman" w:cs="Times New Roman"/>
        </w:rPr>
        <w:t xml:space="preserve"> إِذَا جَاءَ نَصْرُ اللَّهِ وَالْفَتْحُ (1)</w:t>
      </w:r>
    </w:p>
    <w:p w:rsidR="005D628F" w:rsidRPr="009C2B63" w:rsidRDefault="005D628F" w:rsidP="009C2B63">
      <w:pPr>
        <w:ind w:left="71"/>
        <w:jc w:val="right"/>
        <w:rPr>
          <w:rFonts w:ascii="Times New Roman" w:hAnsi="Times New Roman" w:cs="Times New Roman"/>
        </w:rPr>
      </w:pPr>
      <w:r w:rsidRPr="009C2B63">
        <w:rPr>
          <w:rFonts w:ascii="Times New Roman" w:hAnsi="Times New Roman" w:cs="Times New Roman"/>
        </w:rPr>
        <w:t>وَرَأَيْتَ النَّاسَ يَدْخُلُونَ فِي دِينِ اللَّهِ أَفْوَاجًا (2)</w:t>
      </w:r>
    </w:p>
    <w:p w:rsidR="005D628F" w:rsidRDefault="005D628F" w:rsidP="009C2B63">
      <w:pPr>
        <w:ind w:left="71"/>
        <w:jc w:val="right"/>
        <w:rPr>
          <w:rFonts w:cs="Times New Roman"/>
        </w:rPr>
      </w:pPr>
      <w:r w:rsidRPr="009C2B63">
        <w:rPr>
          <w:rFonts w:ascii="Times New Roman" w:hAnsi="Times New Roman" w:cs="Times New Roman"/>
        </w:rPr>
        <w:t>فَسَبِّحْ بِحَمْدِ رَبِّكَ وَاسْتَغْفِرْهُ إِنَّهُ كَانَ تَوَّابًا (3)</w:t>
      </w:r>
    </w:p>
    <w:p w:rsidR="005D628F" w:rsidRDefault="005D628F" w:rsidP="009C2B63">
      <w:pPr>
        <w:ind w:left="71"/>
      </w:pPr>
      <w:r>
        <w:t>1-Yukarıdaki surenin mealini yazınız. (5 puan)</w:t>
      </w: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  <w:r>
        <w:t>2-</w:t>
      </w:r>
      <w:r w:rsidRPr="001D7E8C">
        <w:t>-Aşağıdaki boşlukları uy</w:t>
      </w:r>
      <w:r>
        <w:t>gun sözcüklerle doldurunuz. (8</w:t>
      </w:r>
      <w:r w:rsidRPr="001D7E8C">
        <w:t xml:space="preserve"> puan)</w:t>
      </w:r>
    </w:p>
    <w:p w:rsidR="005D628F" w:rsidRDefault="005D628F" w:rsidP="009C2B63">
      <w:pPr>
        <w:pStyle w:val="NoSpacing"/>
      </w:pPr>
      <w:r>
        <w:t>-Ehl-i beyt denince Hz. Muhammed’in ……………………… ve ……………………… ve ……………………… ve……………………… anlaşılır.</w:t>
      </w:r>
    </w:p>
    <w:p w:rsidR="005D628F" w:rsidRDefault="005D628F" w:rsidP="009C2B63">
      <w:pPr>
        <w:pStyle w:val="NoSpacing"/>
      </w:pPr>
      <w:r>
        <w:t>-Hz. Muhammed ……………………… tarihinde ………………………… günü vefat etmiştir.</w:t>
      </w:r>
    </w:p>
    <w:p w:rsidR="005D628F" w:rsidRDefault="005D628F" w:rsidP="009C2B63">
      <w:pPr>
        <w:pStyle w:val="NoSpacing"/>
      </w:pPr>
      <w:r>
        <w:t>-Hendek savaşında düşman ordusunun sayısı………………………………… idi.</w:t>
      </w:r>
    </w:p>
    <w:p w:rsidR="005D628F" w:rsidRDefault="005D628F" w:rsidP="009C2B63">
      <w:pPr>
        <w:pStyle w:val="NoSpacing"/>
      </w:pPr>
      <w:r>
        <w:t>-Hz. Muhammed’in künyesi ……………………………………… idi.</w:t>
      </w:r>
    </w:p>
    <w:p w:rsidR="005D628F" w:rsidRDefault="005D628F" w:rsidP="009C2B63">
      <w:pPr>
        <w:pStyle w:val="NoSpacing"/>
      </w:pPr>
    </w:p>
    <w:p w:rsidR="005D628F" w:rsidRPr="00ED6898" w:rsidRDefault="005D628F" w:rsidP="009C2B6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3</w:t>
      </w:r>
      <w:r w:rsidRPr="00ED6898">
        <w:rPr>
          <w:sz w:val="20"/>
          <w:szCs w:val="20"/>
        </w:rPr>
        <w:t>-Aşağıdaki kavramları açıklayınız. (5x2=10 puan)</w:t>
      </w:r>
    </w:p>
    <w:p w:rsidR="005D628F" w:rsidRPr="00ED6898" w:rsidRDefault="005D628F" w:rsidP="009C2B63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a-Ceyşu’l-usre:</w:t>
      </w:r>
    </w:p>
    <w:p w:rsidR="005D628F" w:rsidRPr="00ED6898" w:rsidRDefault="005D628F" w:rsidP="009C2B63">
      <w:pPr>
        <w:pStyle w:val="NoSpacing"/>
        <w:rPr>
          <w:sz w:val="20"/>
          <w:szCs w:val="20"/>
        </w:rPr>
      </w:pPr>
    </w:p>
    <w:p w:rsidR="005D628F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b-Zelle:</w:t>
      </w:r>
    </w:p>
    <w:p w:rsidR="005D628F" w:rsidRPr="00ED6898" w:rsidRDefault="005D628F" w:rsidP="009C2B63">
      <w:pPr>
        <w:pStyle w:val="NoSpacing"/>
        <w:rPr>
          <w:sz w:val="20"/>
          <w:szCs w:val="20"/>
        </w:rPr>
      </w:pPr>
    </w:p>
    <w:p w:rsidR="005D628F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sz w:val="20"/>
          <w:szCs w:val="20"/>
        </w:rPr>
      </w:pPr>
      <w:r w:rsidRPr="00ED6898">
        <w:rPr>
          <w:sz w:val="20"/>
          <w:szCs w:val="20"/>
        </w:rPr>
        <w:t>c-Müellefe-i Kulüb:</w:t>
      </w:r>
    </w:p>
    <w:p w:rsidR="005D628F" w:rsidRPr="00ED6898" w:rsidRDefault="005D628F" w:rsidP="009C2B63">
      <w:pPr>
        <w:pStyle w:val="NoSpacing"/>
        <w:rPr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sz w:val="20"/>
          <w:szCs w:val="20"/>
        </w:rPr>
      </w:pPr>
    </w:p>
    <w:p w:rsidR="005D628F" w:rsidRDefault="005D628F" w:rsidP="005520C4">
      <w:pPr>
        <w:pStyle w:val="NoSpacing"/>
        <w:rPr>
          <w:rFonts w:cs="Times New Roman"/>
          <w:sz w:val="20"/>
          <w:szCs w:val="20"/>
        </w:rPr>
      </w:pPr>
      <w:r w:rsidRPr="00ED6898">
        <w:rPr>
          <w:sz w:val="20"/>
          <w:szCs w:val="20"/>
        </w:rPr>
        <w:t>d-Rıdvan Biatı:</w:t>
      </w:r>
    </w:p>
    <w:p w:rsidR="005D628F" w:rsidRPr="00ED6898" w:rsidRDefault="005D628F" w:rsidP="005520C4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ED6898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9C2B63">
      <w:pPr>
        <w:pStyle w:val="NoSpacing"/>
        <w:rPr>
          <w:rFonts w:cs="Times New Roman"/>
        </w:rPr>
      </w:pPr>
      <w:r w:rsidRPr="00ED6898">
        <w:rPr>
          <w:sz w:val="20"/>
          <w:szCs w:val="20"/>
        </w:rPr>
        <w:t>e-Ayneyn Tepesi:</w:t>
      </w: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  <w:rPr>
          <w:rFonts w:cs="Times New Roman"/>
        </w:rPr>
      </w:pPr>
    </w:p>
    <w:p w:rsidR="005D628F" w:rsidRDefault="005D628F" w:rsidP="009C2B63">
      <w:pPr>
        <w:pStyle w:val="NoSpacing"/>
      </w:pPr>
      <w:r>
        <w:t>4-</w:t>
      </w:r>
      <w:r w:rsidRPr="009C2B63">
        <w:t xml:space="preserve"> </w:t>
      </w:r>
      <w:r>
        <w:t>Hudeybiye Anlaşması’nın maddelerini yazınız. (12 puan)</w:t>
      </w: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Default="005D628F" w:rsidP="009C2B63">
      <w:pPr>
        <w:pStyle w:val="NoSpacing"/>
      </w:pP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5- Doğru olan cümleye D harfini, Yanlış olan cümleye Y harfini koyunuz. (5x2=10 puan)</w:t>
      </w: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-Zekat 624 yılında farz kılındı. (          )</w:t>
      </w: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-Hz. Muhammed Bedir’den önce hiç seriye düzenlememiştir. (          )</w:t>
      </w: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-Hamrâu’l-esed gazvesi 627 yılınd</w:t>
      </w:r>
      <w:r>
        <w:rPr>
          <w:sz w:val="18"/>
          <w:szCs w:val="18"/>
        </w:rPr>
        <w:t xml:space="preserve">a gerçekleşmiştir. (      </w:t>
      </w:r>
      <w:r w:rsidRPr="005C6AB0">
        <w:rPr>
          <w:sz w:val="18"/>
          <w:szCs w:val="18"/>
        </w:rPr>
        <w:t>)</w:t>
      </w: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-Hz. Muhammed’in es son vefat eden çoc</w:t>
      </w:r>
      <w:r>
        <w:rPr>
          <w:sz w:val="18"/>
          <w:szCs w:val="18"/>
        </w:rPr>
        <w:t xml:space="preserve">uğu Hz. Fâtıma’dır. (       </w:t>
      </w:r>
      <w:r w:rsidRPr="005C6AB0">
        <w:rPr>
          <w:sz w:val="18"/>
          <w:szCs w:val="18"/>
        </w:rPr>
        <w:t xml:space="preserve"> )</w:t>
      </w:r>
    </w:p>
    <w:p w:rsidR="005D628F" w:rsidRDefault="005D628F" w:rsidP="005C6AB0">
      <w:pPr>
        <w:pStyle w:val="NoSpacing"/>
        <w:rPr>
          <w:rFonts w:cs="Times New Roman"/>
          <w:sz w:val="18"/>
          <w:szCs w:val="18"/>
        </w:rPr>
      </w:pPr>
      <w:r w:rsidRPr="005C6AB0">
        <w:rPr>
          <w:sz w:val="18"/>
          <w:szCs w:val="18"/>
        </w:rPr>
        <w:t>-Mute Savaş</w:t>
      </w:r>
      <w:r>
        <w:rPr>
          <w:sz w:val="18"/>
          <w:szCs w:val="18"/>
        </w:rPr>
        <w:t xml:space="preserve">ı 630 yılında yapılmıştır. (    </w:t>
      </w:r>
      <w:r w:rsidRPr="005C6AB0">
        <w:rPr>
          <w:sz w:val="18"/>
          <w:szCs w:val="18"/>
        </w:rPr>
        <w:t xml:space="preserve">   )</w:t>
      </w:r>
    </w:p>
    <w:p w:rsidR="005D628F" w:rsidRPr="005C6AB0" w:rsidRDefault="005D628F" w:rsidP="005C6AB0">
      <w:pPr>
        <w:pStyle w:val="NoSpacing"/>
        <w:rPr>
          <w:rFonts w:cs="Times New Roman"/>
          <w:sz w:val="18"/>
          <w:szCs w:val="18"/>
        </w:rPr>
      </w:pPr>
    </w:p>
    <w:p w:rsidR="005D628F" w:rsidRPr="005C6AB0" w:rsidRDefault="005D628F" w:rsidP="009C2B63">
      <w:pPr>
        <w:pStyle w:val="NoSpacing"/>
        <w:rPr>
          <w:sz w:val="18"/>
          <w:szCs w:val="18"/>
        </w:rPr>
      </w:pPr>
      <w:r w:rsidRPr="005C6AB0">
        <w:rPr>
          <w:sz w:val="18"/>
          <w:szCs w:val="18"/>
        </w:rPr>
        <w:t>6-Hz. Muhammed’in gönderdiği elçileri ve hükümdarları eşleştiriniz. (5x2 =10 puan)</w:t>
      </w:r>
    </w:p>
    <w:tbl>
      <w:tblPr>
        <w:tblW w:w="45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410"/>
      </w:tblGrid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Hükümdar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 xml:space="preserve">  Gönderilen Elçi</w:t>
            </w:r>
          </w:p>
        </w:tc>
      </w:tr>
      <w:tr w:rsidR="005D628F" w:rsidRPr="0007111F">
        <w:trPr>
          <w:trHeight w:val="438"/>
        </w:trPr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1-Bizans kayserine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Amr. bin Umeyye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2-İran kisrasına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Hatip bin Ebi Beltaa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3-Habeş necâşisine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Abdullah bin Huzafe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4-Mısır mukavkısına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Hatip bin Ebi Beltaa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</w:rPr>
            </w:pPr>
            <w:r w:rsidRPr="0007111F">
              <w:rPr>
                <w:rFonts w:cs="Times New Roman"/>
              </w:rPr>
              <w:t>5-Gassâni melikine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20"/>
                <w:szCs w:val="20"/>
              </w:rPr>
            </w:pPr>
            <w:r w:rsidRPr="0007111F">
              <w:rPr>
                <w:rFonts w:cs="Times New Roman"/>
                <w:sz w:val="20"/>
                <w:szCs w:val="20"/>
              </w:rPr>
              <w:t>(.......) Dıhyetü’l-Kelbi</w:t>
            </w:r>
          </w:p>
        </w:tc>
      </w:tr>
    </w:tbl>
    <w:p w:rsidR="005D628F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4241F1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 xml:space="preserve">7-Aşağıdakilerden hangisi Hz. Muhammed’in torunlarından </w:t>
      </w:r>
      <w:r w:rsidRPr="005520C4">
        <w:rPr>
          <w:sz w:val="20"/>
          <w:szCs w:val="20"/>
          <w:u w:val="single"/>
        </w:rPr>
        <w:t>değildir</w:t>
      </w:r>
      <w:r w:rsidRPr="005520C4">
        <w:rPr>
          <w:sz w:val="20"/>
          <w:szCs w:val="20"/>
        </w:rPr>
        <w:t>?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A-Ümmü Habibe      B-Hz. Hasan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C-Hz. Hüseyin           D-Hz. Ümame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E-Hz. Muhsin</w:t>
      </w:r>
    </w:p>
    <w:p w:rsidR="005D628F" w:rsidRPr="005520C4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8- Hz. Muhammed’e suikast girişiminde bulunan Yahudi topluluğu aşağıdakilerden hangisidir?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A-Kaynukaoğulları     B-Nadiroğulları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C-Kureyzaoğulları      D-Hayberliler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 xml:space="preserve">E-Evsliler </w:t>
      </w:r>
    </w:p>
    <w:p w:rsidR="005D628F" w:rsidRPr="005520C4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9-Hz. Muhammed eşlerinden hangisiyle koşu yarışı yapmıştır?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A-Hz. Sevde             B-Hz. Hafsa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C-Hz. Meymune     D-Hz. Aişe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E-Hz. Hatice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10-Hz. Muhammed bizlere Veda Hutbesi’nde bizlere hangi emanetleri bırakmıştır?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A-Namaz ve oruç        B-Kur’an ve Sünnet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C-Kur’an ve Namaz    D-Namaz ve Zekat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E-Adalet ve hoşgörü</w:t>
      </w:r>
    </w:p>
    <w:p w:rsidR="005D628F" w:rsidRPr="005520C4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11-Huneyn Gazvesi’nde elde edilen ganimetlerin kaçta kaçı savaşa katılanlara dağıtılmıştır?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A-1/4          B-1/5         C-4/5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D-1/10        E-1/2</w:t>
      </w:r>
    </w:p>
    <w:p w:rsidR="005D628F" w:rsidRPr="005520C4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12-Hendek Savaşı’nın diğer adı nedir?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A-Enfal           B-A’raf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C-Ci’rane       D-Ahzâb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E-Sevik</w:t>
      </w:r>
    </w:p>
    <w:p w:rsidR="005D628F" w:rsidRPr="005520C4" w:rsidRDefault="005D628F" w:rsidP="009C2B63">
      <w:pPr>
        <w:pStyle w:val="NoSpacing"/>
        <w:rPr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13-Hz. Muhammed’in Veda Hutbesi’nde kaldırdığı ilk kan davası kime aittir?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A-Abdulmuttalip’in oğlu Abbas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B-Abdulmuttalip’in oğlu Ca’fer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C-Abdulmuttalip’in torunu Rabia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D-Abdulmuttalip’in torunu Haris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E-Ebu Talip</w:t>
      </w:r>
    </w:p>
    <w:p w:rsidR="005D628F" w:rsidRPr="005520C4" w:rsidRDefault="005D628F" w:rsidP="009C2B63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14-Ashab-ı kiram Hz. Aişe’ye Peygamberimiz’in ahlâkını sorduklarında o nasıl cevap vermiştir?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A-O’nun ahlâkını bilmiyorum demiştir.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B-O’nun ahlâkı Namaz kılmaktır.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C-O’nun ahlâkı Adaletli olmaktır.</w:t>
      </w:r>
    </w:p>
    <w:p w:rsidR="005D628F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D-</w:t>
      </w:r>
      <w:r>
        <w:rPr>
          <w:sz w:val="20"/>
          <w:szCs w:val="20"/>
        </w:rPr>
        <w:t>O’nu ahlâkı oruç tutmaktır.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E-</w:t>
      </w:r>
      <w:r w:rsidRPr="004241F1">
        <w:rPr>
          <w:sz w:val="20"/>
          <w:szCs w:val="20"/>
        </w:rPr>
        <w:t xml:space="preserve"> </w:t>
      </w:r>
      <w:r w:rsidRPr="005520C4">
        <w:rPr>
          <w:sz w:val="20"/>
          <w:szCs w:val="20"/>
        </w:rPr>
        <w:t>O’nun ahlâkı Kur’an’dır</w:t>
      </w:r>
    </w:p>
    <w:p w:rsidR="005D628F" w:rsidRPr="005520C4" w:rsidRDefault="005D628F" w:rsidP="00257DAF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15-Hz. Muhammed’in Veda Hutbesi’nde kaldırdığı ilk faiz kime aittir?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A-Abdulmuttalip’in oğlu Abbas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B-Abdulmuttalip’in torunu Rabia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C-Abdulmuttalip’in oğlu Ca’fer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D-Abdulmuttalip’in torunu Haris</w:t>
      </w:r>
    </w:p>
    <w:p w:rsidR="005D628F" w:rsidRPr="005520C4" w:rsidRDefault="005D628F" w:rsidP="004241F1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>E-Ebu Talip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16- Hudeybiye Anlaşması’nda Mekkelilerin temsilcisi kim idi?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A-Surâka            B-Ebu Cendel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C-Ebu Süfyan    D-Ebu Lehep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E-Suheyl Bin Amr</w:t>
      </w:r>
    </w:p>
    <w:p w:rsidR="005D628F" w:rsidRPr="00F813FE" w:rsidRDefault="005D628F" w:rsidP="009C2B63">
      <w:pPr>
        <w:pStyle w:val="NoSpacing"/>
        <w:rPr>
          <w:rFonts w:cs="Times New Roman"/>
          <w:sz w:val="18"/>
          <w:szCs w:val="18"/>
        </w:rPr>
      </w:pP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17-      1-Zeyd bin Harise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 xml:space="preserve">            2-Abdullah bin Cubeyr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 xml:space="preserve">            3-Halid bin Velid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 xml:space="preserve">            4-Ca’fer bin Ebi Talip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 xml:space="preserve">            5-Abdullah bin Revâhâ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 xml:space="preserve">    Yukarıdaki sahabilerden hangisi ya da hangileri Mute savaşında şehit düşmüştür?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A-1, 3 ve 4       B-1, 2 ve 3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C-2, 4 ve 5       D-1, 2, 3 ve 5</w:t>
      </w:r>
    </w:p>
    <w:p w:rsidR="005D628F" w:rsidRPr="00F813FE" w:rsidRDefault="005D628F" w:rsidP="00257DAF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E-1, 4 ve 5</w:t>
      </w:r>
    </w:p>
    <w:p w:rsidR="005D628F" w:rsidRPr="00F813FE" w:rsidRDefault="005D628F" w:rsidP="009C2B63">
      <w:pPr>
        <w:pStyle w:val="NoSpacing"/>
        <w:rPr>
          <w:rFonts w:cs="Times New Roman"/>
          <w:sz w:val="18"/>
          <w:szCs w:val="18"/>
        </w:rPr>
      </w:pPr>
    </w:p>
    <w:p w:rsidR="005D628F" w:rsidRPr="00F813FE" w:rsidRDefault="005D628F" w:rsidP="009C2B63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18-Huneyn Gazvesi’nden sonra ganimetlerin dağıtıldığı yer neresidir?</w:t>
      </w:r>
    </w:p>
    <w:p w:rsidR="005D628F" w:rsidRPr="00F813FE" w:rsidRDefault="005D628F" w:rsidP="009C2B63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A-Hudeybiye      B-Zulhuleyfe</w:t>
      </w:r>
    </w:p>
    <w:p w:rsidR="005D628F" w:rsidRPr="00F813FE" w:rsidRDefault="005D628F" w:rsidP="009C2B63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C-Tebük              D-Ci’rane</w:t>
      </w:r>
    </w:p>
    <w:p w:rsidR="005D628F" w:rsidRPr="00F813FE" w:rsidRDefault="005D628F" w:rsidP="009C2B63">
      <w:pPr>
        <w:pStyle w:val="NoSpacing"/>
        <w:rPr>
          <w:sz w:val="18"/>
          <w:szCs w:val="18"/>
        </w:rPr>
      </w:pPr>
      <w:r w:rsidRPr="00F813FE">
        <w:rPr>
          <w:sz w:val="18"/>
          <w:szCs w:val="18"/>
        </w:rPr>
        <w:t>E-Huneyn vadisi</w:t>
      </w:r>
    </w:p>
    <w:p w:rsidR="005D628F" w:rsidRPr="00F813FE" w:rsidRDefault="005D628F" w:rsidP="001A322D">
      <w:pPr>
        <w:pStyle w:val="NoSpacing"/>
        <w:rPr>
          <w:rFonts w:cs="Times New Roman"/>
          <w:sz w:val="18"/>
          <w:szCs w:val="18"/>
        </w:rPr>
      </w:pPr>
    </w:p>
    <w:p w:rsidR="005D628F" w:rsidRPr="00F813FE" w:rsidRDefault="005D628F" w:rsidP="005520C4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sz w:val="18"/>
          <w:szCs w:val="18"/>
        </w:rPr>
        <w:t>19-</w:t>
      </w:r>
      <w:r w:rsidRPr="00F813FE">
        <w:rPr>
          <w:rFonts w:ascii="Times New Roman" w:hAnsi="Times New Roman" w:cs="Times New Roman"/>
          <w:sz w:val="18"/>
          <w:szCs w:val="18"/>
        </w:rPr>
        <w:t>Uhud Savaşı’nda müşrik ordusuna aşağıdakilerden hangisi komutanlık ediyordu?</w:t>
      </w:r>
    </w:p>
    <w:p w:rsidR="005D628F" w:rsidRPr="00F813FE" w:rsidRDefault="005D628F" w:rsidP="005520C4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A) Ebu Süfyan</w:t>
      </w:r>
      <w:r w:rsidRPr="00F813FE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F813FE">
        <w:rPr>
          <w:rFonts w:ascii="Times New Roman" w:hAnsi="Times New Roman" w:cs="Times New Roman"/>
          <w:sz w:val="18"/>
          <w:szCs w:val="18"/>
        </w:rPr>
        <w:tab/>
        <w:t xml:space="preserve">B) Halit b.Velid </w:t>
      </w:r>
    </w:p>
    <w:p w:rsidR="005D628F" w:rsidRPr="00F813FE" w:rsidRDefault="005D628F" w:rsidP="005520C4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C) Ebu Leheb</w:t>
      </w:r>
      <w:r w:rsidRPr="00F813FE">
        <w:rPr>
          <w:rFonts w:ascii="Times New Roman" w:hAnsi="Times New Roman" w:cs="Times New Roman"/>
          <w:sz w:val="18"/>
          <w:szCs w:val="18"/>
        </w:rPr>
        <w:tab/>
        <w:t xml:space="preserve">   </w:t>
      </w:r>
      <w:r w:rsidRPr="00F813FE">
        <w:rPr>
          <w:rFonts w:ascii="Times New Roman" w:hAnsi="Times New Roman" w:cs="Times New Roman"/>
          <w:sz w:val="18"/>
          <w:szCs w:val="18"/>
        </w:rPr>
        <w:tab/>
        <w:t>D) Ebu Cehil</w:t>
      </w:r>
    </w:p>
    <w:p w:rsidR="005D628F" w:rsidRPr="00F813FE" w:rsidRDefault="005D628F" w:rsidP="005520C4">
      <w:pPr>
        <w:pStyle w:val="NoSpacing"/>
        <w:rPr>
          <w:rFonts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E) Halid bin Velid</w:t>
      </w:r>
    </w:p>
    <w:p w:rsidR="005D628F" w:rsidRPr="00F813FE" w:rsidRDefault="005D628F" w:rsidP="00B57B5D">
      <w:pPr>
        <w:pStyle w:val="NoSpacing"/>
        <w:rPr>
          <w:rFonts w:cs="Times New Roman"/>
          <w:sz w:val="18"/>
          <w:szCs w:val="18"/>
        </w:rPr>
      </w:pPr>
    </w:p>
    <w:p w:rsidR="005D628F" w:rsidRPr="00F813FE" w:rsidRDefault="005D628F" w:rsidP="00B57B5D">
      <w:pPr>
        <w:pStyle w:val="NoSpacing"/>
        <w:rPr>
          <w:rFonts w:cs="Times New Roman"/>
          <w:sz w:val="18"/>
          <w:szCs w:val="18"/>
        </w:rPr>
      </w:pPr>
      <w:r w:rsidRPr="00F813FE">
        <w:rPr>
          <w:sz w:val="18"/>
          <w:szCs w:val="18"/>
        </w:rPr>
        <w:t xml:space="preserve">20-Hangisi Bedir savaşının sonuçlarından birisi </w:t>
      </w:r>
      <w:r w:rsidRPr="00F813FE">
        <w:rPr>
          <w:sz w:val="18"/>
          <w:szCs w:val="18"/>
          <w:u w:val="single"/>
        </w:rPr>
        <w:t>değildir</w:t>
      </w:r>
      <w:r w:rsidRPr="00F813FE">
        <w:rPr>
          <w:sz w:val="18"/>
          <w:szCs w:val="18"/>
        </w:rPr>
        <w:t>?</w:t>
      </w:r>
    </w:p>
    <w:p w:rsidR="005D628F" w:rsidRPr="00F813FE" w:rsidRDefault="005D628F" w:rsidP="00B57B5D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A)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813FE">
        <w:rPr>
          <w:rFonts w:ascii="Times New Roman" w:hAnsi="Times New Roman" w:cs="Times New Roman"/>
          <w:sz w:val="18"/>
          <w:szCs w:val="18"/>
        </w:rPr>
        <w:t xml:space="preserve">70 müşrik öldürüldü     </w:t>
      </w:r>
    </w:p>
    <w:p w:rsidR="005D628F" w:rsidRPr="00F813FE" w:rsidRDefault="005D628F" w:rsidP="00B57B5D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B)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813FE">
        <w:rPr>
          <w:rFonts w:ascii="Times New Roman" w:hAnsi="Times New Roman" w:cs="Times New Roman"/>
          <w:sz w:val="18"/>
          <w:szCs w:val="18"/>
        </w:rPr>
        <w:t>Müslümanlar 14 şehid verdi</w:t>
      </w:r>
    </w:p>
    <w:p w:rsidR="005D628F" w:rsidRPr="00F813FE" w:rsidRDefault="005D628F" w:rsidP="00B57B5D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 xml:space="preserve">C) Müşrikler zafer kazandı  </w:t>
      </w:r>
    </w:p>
    <w:p w:rsidR="005D628F" w:rsidRPr="00F813FE" w:rsidRDefault="005D628F" w:rsidP="00B57B5D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D) Ebu cehil öldürüldü</w:t>
      </w:r>
    </w:p>
    <w:p w:rsidR="005D628F" w:rsidRPr="00F813FE" w:rsidRDefault="005D628F" w:rsidP="00B57B5D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E) Müslümanlar zafer kazandı</w:t>
      </w:r>
    </w:p>
    <w:p w:rsidR="005D628F" w:rsidRPr="00F813FE" w:rsidRDefault="005D628F" w:rsidP="001A322D">
      <w:pPr>
        <w:pStyle w:val="NoSpacing"/>
        <w:rPr>
          <w:rFonts w:cs="Times New Roman"/>
          <w:sz w:val="18"/>
          <w:szCs w:val="18"/>
        </w:rPr>
      </w:pPr>
    </w:p>
    <w:p w:rsidR="005D628F" w:rsidRPr="00F813FE" w:rsidRDefault="005D628F" w:rsidP="00B20C4D">
      <w:pPr>
        <w:pStyle w:val="NoSpacing"/>
        <w:rPr>
          <w:rFonts w:cs="Times New Roman"/>
          <w:sz w:val="18"/>
          <w:szCs w:val="18"/>
        </w:rPr>
      </w:pPr>
      <w:r w:rsidRPr="00F813FE">
        <w:rPr>
          <w:sz w:val="18"/>
          <w:szCs w:val="18"/>
        </w:rPr>
        <w:t>21-Mekkeli müşrikler Bedir yenilgisinin intikamını almak için hangi savaşı düzenlemişlerdir?</w:t>
      </w:r>
    </w:p>
    <w:p w:rsidR="005D628F" w:rsidRPr="00F813F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>A) Hendek      B)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813FE">
        <w:rPr>
          <w:rFonts w:ascii="Times New Roman" w:hAnsi="Times New Roman" w:cs="Times New Roman"/>
          <w:sz w:val="18"/>
          <w:szCs w:val="18"/>
        </w:rPr>
        <w:t xml:space="preserve">Uhud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F813FE">
        <w:rPr>
          <w:rFonts w:ascii="Times New Roman" w:hAnsi="Times New Roman" w:cs="Times New Roman"/>
          <w:sz w:val="18"/>
          <w:szCs w:val="18"/>
        </w:rPr>
        <w:t xml:space="preserve">C) Mute       </w:t>
      </w:r>
    </w:p>
    <w:p w:rsidR="005D628F" w:rsidRPr="00F813FE" w:rsidRDefault="005D628F" w:rsidP="004241F1">
      <w:pPr>
        <w:pStyle w:val="NoSpacing"/>
        <w:rPr>
          <w:rFonts w:ascii="Times New Roman" w:hAnsi="Times New Roman" w:cs="Times New Roman"/>
          <w:sz w:val="18"/>
          <w:szCs w:val="18"/>
        </w:rPr>
      </w:pPr>
      <w:r w:rsidRPr="00F813FE">
        <w:rPr>
          <w:rFonts w:ascii="Times New Roman" w:hAnsi="Times New Roman" w:cs="Times New Roman"/>
          <w:sz w:val="18"/>
          <w:szCs w:val="18"/>
        </w:rPr>
        <w:t xml:space="preserve">D) Tebük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F813FE">
        <w:rPr>
          <w:rFonts w:ascii="Times New Roman" w:hAnsi="Times New Roman" w:cs="Times New Roman"/>
          <w:sz w:val="18"/>
          <w:szCs w:val="18"/>
        </w:rPr>
        <w:t>E) Huneyn</w:t>
      </w:r>
    </w:p>
    <w:p w:rsidR="005D628F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D628F" w:rsidRPr="00155E1D" w:rsidRDefault="005D628F" w:rsidP="00F813FE">
      <w:pPr>
        <w:pStyle w:val="NoSpacing"/>
        <w:rPr>
          <w:rFonts w:cs="Times New Roman"/>
          <w:sz w:val="20"/>
          <w:szCs w:val="20"/>
        </w:rPr>
      </w:pPr>
    </w:p>
    <w:p w:rsidR="005D628F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 BAREMİ: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601"/>
        <w:gridCol w:w="601"/>
        <w:gridCol w:w="635"/>
        <w:gridCol w:w="635"/>
        <w:gridCol w:w="635"/>
        <w:gridCol w:w="635"/>
      </w:tblGrid>
      <w:tr w:rsidR="005D628F" w:rsidRPr="0007111F">
        <w:tc>
          <w:tcPr>
            <w:tcW w:w="588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Soru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6</w:t>
            </w:r>
          </w:p>
        </w:tc>
      </w:tr>
      <w:tr w:rsidR="005D628F" w:rsidRPr="0007111F">
        <w:tc>
          <w:tcPr>
            <w:tcW w:w="588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Puan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5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7111F">
              <w:rPr>
                <w:rFonts w:ascii="Times New Roman" w:hAnsi="Times New Roman" w:cs="Times New Roman"/>
              </w:rPr>
              <w:t>10</w:t>
            </w:r>
          </w:p>
        </w:tc>
      </w:tr>
    </w:tbl>
    <w:p w:rsidR="005D628F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Diğer sorular 3’er puan değerinde olup toplam 100 puandır.</w:t>
      </w:r>
    </w:p>
    <w:p w:rsidR="005D628F" w:rsidRPr="00155E1D" w:rsidRDefault="005D628F" w:rsidP="00F813FE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SÜRE: 40 dakikadır.</w:t>
      </w:r>
    </w:p>
    <w:p w:rsidR="005D628F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D628F" w:rsidRPr="00E8485C" w:rsidRDefault="005D628F" w:rsidP="00C04359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8485C">
        <w:rPr>
          <w:rFonts w:ascii="Times New Roman" w:hAnsi="Times New Roman" w:cs="Times New Roman"/>
          <w:sz w:val="24"/>
          <w:szCs w:val="24"/>
        </w:rPr>
        <w:t>Resulüm! Şüphesiz ki sen en yüce bir ahlâk üzeresin. (Kalem Suresi, 4)</w:t>
      </w:r>
    </w:p>
    <w:p w:rsidR="005D628F" w:rsidRPr="005520C4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5520C4">
        <w:rPr>
          <w:rFonts w:ascii="Times New Roman" w:hAnsi="Times New Roman" w:cs="Times New Roman"/>
          <w:sz w:val="20"/>
          <w:szCs w:val="20"/>
        </w:rPr>
        <w:t xml:space="preserve">              </w:t>
      </w:r>
    </w:p>
    <w:p w:rsidR="005D628F" w:rsidRPr="005520C4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5520C4">
        <w:rPr>
          <w:rFonts w:ascii="Times New Roman" w:hAnsi="Times New Roman" w:cs="Times New Roman"/>
          <w:sz w:val="20"/>
          <w:szCs w:val="20"/>
        </w:rPr>
        <w:t xml:space="preserve">        BAŞARILAR DİLERİM</w:t>
      </w:r>
    </w:p>
    <w:p w:rsidR="005D628F" w:rsidRPr="005520C4" w:rsidRDefault="005D628F" w:rsidP="00257DAF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D628F" w:rsidRPr="005520C4" w:rsidRDefault="005D628F" w:rsidP="00257DAF">
      <w:pPr>
        <w:pStyle w:val="NoSpacing"/>
        <w:rPr>
          <w:rFonts w:cs="Times New Roman"/>
          <w:sz w:val="20"/>
          <w:szCs w:val="20"/>
        </w:rPr>
      </w:pPr>
    </w:p>
    <w:p w:rsidR="005D628F" w:rsidRPr="005520C4" w:rsidRDefault="005D628F" w:rsidP="00257DAF">
      <w:pPr>
        <w:pStyle w:val="AralkYok1"/>
        <w:rPr>
          <w:sz w:val="20"/>
          <w:szCs w:val="20"/>
        </w:rPr>
      </w:pPr>
      <w:r w:rsidRPr="005520C4">
        <w:rPr>
          <w:sz w:val="20"/>
          <w:szCs w:val="20"/>
        </w:rPr>
        <w:t xml:space="preserve">                           Eşref AKINCI</w:t>
      </w:r>
    </w:p>
    <w:p w:rsidR="005D628F" w:rsidRPr="005520C4" w:rsidRDefault="005D628F" w:rsidP="00257DAF">
      <w:pPr>
        <w:pStyle w:val="NoSpacing"/>
        <w:rPr>
          <w:sz w:val="20"/>
          <w:szCs w:val="20"/>
        </w:rPr>
      </w:pPr>
      <w:r w:rsidRPr="005520C4">
        <w:rPr>
          <w:sz w:val="20"/>
          <w:szCs w:val="20"/>
        </w:rPr>
        <w:t xml:space="preserve">             İHL. Meslek Dersleri Öğretmeni</w:t>
      </w:r>
    </w:p>
    <w:p w:rsidR="005D628F" w:rsidRDefault="005D628F" w:rsidP="001A322D">
      <w:pPr>
        <w:pStyle w:val="NoSpacing"/>
        <w:rPr>
          <w:rFonts w:cs="Times New Roman"/>
        </w:rPr>
      </w:pPr>
    </w:p>
    <w:p w:rsidR="005D628F" w:rsidRDefault="005D628F" w:rsidP="001A322D">
      <w:pPr>
        <w:pStyle w:val="NoSpacing"/>
        <w:rPr>
          <w:rFonts w:cs="Times New Roman"/>
        </w:rPr>
      </w:pPr>
    </w:p>
    <w:p w:rsidR="005D628F" w:rsidRDefault="005D628F" w:rsidP="001A322D">
      <w:pPr>
        <w:pStyle w:val="NoSpacing"/>
        <w:rPr>
          <w:rFonts w:cs="Times New Roman"/>
        </w:rPr>
      </w:pPr>
    </w:p>
    <w:p w:rsidR="005D628F" w:rsidRDefault="005D628F" w:rsidP="001A322D">
      <w:pPr>
        <w:pStyle w:val="NoSpacing"/>
        <w:rPr>
          <w:rFonts w:cs="Times New Roman"/>
        </w:rPr>
      </w:pPr>
    </w:p>
    <w:p w:rsidR="005D628F" w:rsidRDefault="005D628F" w:rsidP="001A322D">
      <w:pPr>
        <w:pStyle w:val="NoSpacing"/>
        <w:rPr>
          <w:rFonts w:cs="Times New Roman"/>
        </w:rPr>
        <w:sectPr w:rsidR="005D628F" w:rsidSect="0035312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D628F" w:rsidRPr="00DE54B5" w:rsidRDefault="005D628F" w:rsidP="00405396">
      <w:pPr>
        <w:pStyle w:val="NoSpacing"/>
        <w:jc w:val="center"/>
        <w:rPr>
          <w:rFonts w:cs="Times New Roman"/>
        </w:rPr>
      </w:pPr>
      <w:r>
        <w:t>2012-2013</w:t>
      </w:r>
      <w:r w:rsidRPr="00DE54B5">
        <w:t xml:space="preserve"> EĞİTİM-ÖĞRETİM YILI PAZARCIK İMAM-HATİP LİSESİ 10A SINIFI SİYER DERSİ 2. DÖNEM 2. YAZILI SINAVI </w:t>
      </w:r>
      <w:r w:rsidRPr="00DE54B5">
        <w:rPr>
          <w:b/>
          <w:bCs/>
        </w:rPr>
        <w:t>CEVAP ANAHTARI</w:t>
      </w:r>
    </w:p>
    <w:p w:rsidR="005D628F" w:rsidRDefault="005D628F" w:rsidP="00405396">
      <w:pPr>
        <w:pStyle w:val="NoSpacing"/>
        <w:rPr>
          <w:rFonts w:cs="Times New Roman"/>
        </w:rPr>
        <w:sectPr w:rsidR="005D628F" w:rsidSect="0040539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628F" w:rsidRDefault="005D628F" w:rsidP="00405396">
      <w:pPr>
        <w:pStyle w:val="NoSpacing"/>
        <w:rPr>
          <w:rFonts w:cs="Times New Roman"/>
        </w:rPr>
      </w:pPr>
    </w:p>
    <w:p w:rsidR="005D628F" w:rsidRPr="00DE54B5" w:rsidRDefault="005D628F" w:rsidP="00C442DE">
      <w:pPr>
        <w:pStyle w:val="NoSpacing"/>
        <w:rPr>
          <w:sz w:val="18"/>
          <w:szCs w:val="18"/>
        </w:rPr>
      </w:pPr>
      <w:r w:rsidRPr="00DE54B5">
        <w:rPr>
          <w:sz w:val="18"/>
          <w:szCs w:val="18"/>
        </w:rPr>
        <w:t xml:space="preserve"> 1-Hudeybiye Anlaşması’nın maddelerini yazınız. (12 puan)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Antla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 xml:space="preserve">manın 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artları: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 xml:space="preserve">1) 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İ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ki taraf arasında on senelik barı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olacak.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2) Müslümanlar, velisinin izni olmadan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İ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slam’ı kabul eden Kurey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lileri geri iade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edecek.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3) Kurey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, Müslümanlardan kendilerine gelenleri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iade etmeyecek.</w:t>
      </w:r>
    </w:p>
    <w:p w:rsidR="005D628F" w:rsidRPr="00DE54B5" w:rsidRDefault="005D628F" w:rsidP="00447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4) Arap kabilelerinden isteyen kabile, iki</w:t>
      </w:r>
    </w:p>
    <w:p w:rsidR="005D628F" w:rsidRPr="00DE54B5" w:rsidRDefault="005D628F" w:rsidP="00447678">
      <w:pPr>
        <w:pStyle w:val="NoSpacing"/>
        <w:rPr>
          <w:rFonts w:cs="Times New Roman"/>
          <w:sz w:val="18"/>
          <w:szCs w:val="18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taraftan birisiyle ittifak yapabilecek.</w:t>
      </w:r>
    </w:p>
    <w:p w:rsidR="005D628F" w:rsidRPr="00DE54B5" w:rsidRDefault="005D628F" w:rsidP="00C442DE">
      <w:pPr>
        <w:pStyle w:val="NoSpacing"/>
        <w:rPr>
          <w:rFonts w:cs="Times New Roman"/>
          <w:sz w:val="18"/>
          <w:szCs w:val="18"/>
        </w:rPr>
      </w:pPr>
    </w:p>
    <w:p w:rsidR="005D628F" w:rsidRPr="00DE54B5" w:rsidRDefault="005D628F" w:rsidP="00C442DE">
      <w:pPr>
        <w:pStyle w:val="NoSpacing"/>
        <w:rPr>
          <w:sz w:val="18"/>
          <w:szCs w:val="18"/>
        </w:rPr>
      </w:pPr>
      <w:r w:rsidRPr="00DE54B5">
        <w:rPr>
          <w:sz w:val="18"/>
          <w:szCs w:val="18"/>
        </w:rPr>
        <w:t>2-Aşağıdaki kavramları açıklayınız. (5x2=10 puan)</w:t>
      </w:r>
    </w:p>
    <w:p w:rsidR="005D628F" w:rsidRPr="00DE54B5" w:rsidRDefault="005D628F" w:rsidP="00C442DE">
      <w:pPr>
        <w:pStyle w:val="NoSpacing"/>
        <w:rPr>
          <w:sz w:val="18"/>
          <w:szCs w:val="18"/>
        </w:rPr>
      </w:pPr>
      <w:r w:rsidRPr="00DE54B5">
        <w:rPr>
          <w:sz w:val="18"/>
          <w:szCs w:val="18"/>
        </w:rPr>
        <w:t xml:space="preserve">a-Ceyşu’l-usre: Zorluk ordusu demektir. Tebük seferi için kullanılır. </w:t>
      </w:r>
    </w:p>
    <w:p w:rsidR="005D628F" w:rsidRPr="00DE54B5" w:rsidRDefault="005D628F" w:rsidP="00C442DE">
      <w:pPr>
        <w:pStyle w:val="NoSpacing"/>
        <w:rPr>
          <w:sz w:val="18"/>
          <w:szCs w:val="18"/>
        </w:rPr>
      </w:pPr>
    </w:p>
    <w:p w:rsidR="005D628F" w:rsidRPr="00DE54B5" w:rsidRDefault="005D628F" w:rsidP="00C442DE">
      <w:pPr>
        <w:pStyle w:val="NoSpacing"/>
        <w:rPr>
          <w:sz w:val="18"/>
          <w:szCs w:val="18"/>
        </w:rPr>
      </w:pPr>
      <w:r w:rsidRPr="00DE54B5">
        <w:rPr>
          <w:sz w:val="18"/>
          <w:szCs w:val="18"/>
        </w:rPr>
        <w:t>b-Zelle: Peygamberlerde bulunan küçük hatalara denir. Bu tür hatalar Allah tarafından hemen düzeltilmiştir.</w:t>
      </w:r>
    </w:p>
    <w:p w:rsidR="005D628F" w:rsidRPr="00DE54B5" w:rsidRDefault="005D628F" w:rsidP="00C442DE">
      <w:pPr>
        <w:pStyle w:val="NoSpacing"/>
        <w:rPr>
          <w:sz w:val="18"/>
          <w:szCs w:val="18"/>
        </w:rPr>
      </w:pPr>
    </w:p>
    <w:p w:rsidR="005D628F" w:rsidRPr="00DE54B5" w:rsidRDefault="005D628F" w:rsidP="00C442DE">
      <w:pPr>
        <w:pStyle w:val="NoSpacing"/>
        <w:rPr>
          <w:sz w:val="18"/>
          <w:szCs w:val="18"/>
        </w:rPr>
      </w:pPr>
      <w:r w:rsidRPr="00DE54B5">
        <w:rPr>
          <w:sz w:val="18"/>
          <w:szCs w:val="18"/>
        </w:rPr>
        <w:t>c-Müellefe-i Kulüb: Kalpleri İslam’a ısındırılmak istenen yeni Müslüman olmuş kişilere denir. Hz. Peygamber bu kişilere Huneyn’de ganimetten fazla pay vermiştir.</w:t>
      </w:r>
    </w:p>
    <w:p w:rsidR="005D628F" w:rsidRPr="00DE54B5" w:rsidRDefault="005D628F" w:rsidP="00C442DE">
      <w:pPr>
        <w:pStyle w:val="NoSpacing"/>
        <w:rPr>
          <w:sz w:val="18"/>
          <w:szCs w:val="18"/>
        </w:rPr>
      </w:pPr>
    </w:p>
    <w:p w:rsidR="005D628F" w:rsidRPr="00DE54B5" w:rsidRDefault="005D628F" w:rsidP="00B37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  <w:r w:rsidRPr="00DE54B5">
        <w:rPr>
          <w:sz w:val="18"/>
          <w:szCs w:val="18"/>
        </w:rPr>
        <w:t xml:space="preserve">d-Rıdvan Biatı: Hudeybiye’den önce Hz. Peygamber’e Hz. Osman’ın şehit edildiği haberi gelince 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Peygamberimiz Mekkeli mü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riklerle sava</w:t>
      </w:r>
      <w:r w:rsidRPr="00DE54B5">
        <w:rPr>
          <w:rFonts w:ascii="TimesNewRomanPSMT" w:hAnsi="TimesNewRomanPSMT" w:cs="TimesNewRomanPSMT"/>
          <w:sz w:val="18"/>
          <w:szCs w:val="18"/>
          <w:lang w:eastAsia="en-US"/>
        </w:rPr>
        <w:t>ş</w:t>
      </w:r>
      <w:r w:rsidRPr="00DE54B5">
        <w:rPr>
          <w:rFonts w:ascii="Times New Roman" w:hAnsi="Times New Roman" w:cs="Times New Roman"/>
          <w:sz w:val="18"/>
          <w:szCs w:val="18"/>
          <w:lang w:eastAsia="en-US"/>
        </w:rPr>
        <w:t>madan oradan ayrılmayacaklarına dair</w:t>
      </w:r>
    </w:p>
    <w:p w:rsidR="005D628F" w:rsidRPr="00DE54B5" w:rsidRDefault="005D628F" w:rsidP="00B37BD9">
      <w:pPr>
        <w:pStyle w:val="NoSpacing"/>
        <w:jc w:val="both"/>
        <w:rPr>
          <w:rFonts w:cs="Times New Roman"/>
          <w:sz w:val="18"/>
          <w:szCs w:val="18"/>
        </w:rPr>
      </w:pPr>
      <w:r w:rsidRPr="00DE54B5">
        <w:rPr>
          <w:rFonts w:ascii="Times New Roman" w:hAnsi="Times New Roman" w:cs="Times New Roman"/>
          <w:sz w:val="18"/>
          <w:szCs w:val="18"/>
          <w:lang w:eastAsia="en-US"/>
        </w:rPr>
        <w:t>biat aldı. Bu biata denir.</w:t>
      </w:r>
    </w:p>
    <w:p w:rsidR="005D628F" w:rsidRPr="00DE54B5" w:rsidRDefault="005D628F" w:rsidP="00C442DE">
      <w:pPr>
        <w:pStyle w:val="NoSpacing"/>
        <w:rPr>
          <w:rFonts w:cs="Times New Roman"/>
          <w:sz w:val="18"/>
          <w:szCs w:val="18"/>
        </w:rPr>
      </w:pPr>
    </w:p>
    <w:p w:rsidR="005D628F" w:rsidRDefault="005D628F" w:rsidP="00267813">
      <w:pPr>
        <w:pStyle w:val="NoSpacing"/>
        <w:rPr>
          <w:rFonts w:cs="Times New Roman"/>
        </w:rPr>
      </w:pPr>
      <w:r w:rsidRPr="00DE54B5">
        <w:rPr>
          <w:sz w:val="18"/>
          <w:szCs w:val="18"/>
        </w:rPr>
        <w:t>e-Ayneyn Tepesi: Uhud savaşında Peygamberimiz’in okçuları yerleştirdiği tepenin adı.</w:t>
      </w:r>
    </w:p>
    <w:p w:rsidR="005D628F" w:rsidRDefault="005D628F" w:rsidP="00267813">
      <w:pPr>
        <w:pStyle w:val="NoSpacing"/>
        <w:rPr>
          <w:rFonts w:cs="Times New Roman"/>
        </w:rPr>
      </w:pPr>
    </w:p>
    <w:p w:rsidR="005D628F" w:rsidRPr="00DE54B5" w:rsidRDefault="005D628F" w:rsidP="00C442DE">
      <w:pPr>
        <w:ind w:left="71"/>
        <w:jc w:val="right"/>
        <w:rPr>
          <w:rFonts w:ascii="Times New Roman" w:hAnsi="Times New Roman" w:cs="Times New Roman"/>
          <w:sz w:val="18"/>
          <w:szCs w:val="18"/>
        </w:rPr>
      </w:pPr>
      <w:r w:rsidRPr="00DE54B5">
        <w:rPr>
          <w:rFonts w:ascii="Times New Roman" w:hAnsi="Times New Roman" w:cs="Times New Roman"/>
          <w:sz w:val="18"/>
          <w:szCs w:val="18"/>
        </w:rPr>
        <w:t>إِذَا جَاءَ نَصْرُ اللَّهِ وَالْفَتْحُ (1)</w:t>
      </w:r>
    </w:p>
    <w:p w:rsidR="005D628F" w:rsidRPr="00DE54B5" w:rsidRDefault="005D628F" w:rsidP="00C442DE">
      <w:pPr>
        <w:ind w:left="71"/>
        <w:jc w:val="right"/>
        <w:rPr>
          <w:rFonts w:ascii="Times New Roman" w:hAnsi="Times New Roman" w:cs="Times New Roman"/>
          <w:sz w:val="18"/>
          <w:szCs w:val="18"/>
        </w:rPr>
      </w:pPr>
      <w:r w:rsidRPr="00DE54B5">
        <w:rPr>
          <w:rFonts w:ascii="Times New Roman" w:hAnsi="Times New Roman" w:cs="Times New Roman"/>
          <w:sz w:val="18"/>
          <w:szCs w:val="18"/>
        </w:rPr>
        <w:t>وَرَأَيْتَ النَّاسَ يَدْخُلُونَ فِي دِينِ اللَّهِ أَفْوَاجًا (2)</w:t>
      </w:r>
    </w:p>
    <w:p w:rsidR="005D628F" w:rsidRPr="00DE54B5" w:rsidRDefault="005D628F" w:rsidP="00C442DE">
      <w:pPr>
        <w:ind w:left="71"/>
        <w:jc w:val="right"/>
        <w:rPr>
          <w:rFonts w:cs="Times New Roman"/>
          <w:sz w:val="18"/>
          <w:szCs w:val="18"/>
        </w:rPr>
      </w:pPr>
      <w:r w:rsidRPr="00DE54B5">
        <w:rPr>
          <w:rFonts w:ascii="Times New Roman" w:hAnsi="Times New Roman" w:cs="Times New Roman"/>
          <w:sz w:val="18"/>
          <w:szCs w:val="18"/>
        </w:rPr>
        <w:t>فَسَبِّحْ بِحَمْدِ رَبِّكَ وَاسْتَغْفِرْهُ إِنَّهُ كَانَ تَوَّابًا (3)</w:t>
      </w:r>
    </w:p>
    <w:p w:rsidR="005D628F" w:rsidRDefault="005D628F" w:rsidP="00C442DE">
      <w:pPr>
        <w:pStyle w:val="NoSpacing"/>
      </w:pPr>
      <w:r>
        <w:t>3-Yukarıdaki surenin mealini yazınız. (5 puan)</w:t>
      </w:r>
    </w:p>
    <w:p w:rsidR="005D628F" w:rsidRPr="00267813" w:rsidRDefault="005D628F" w:rsidP="00267813">
      <w:pPr>
        <w:pStyle w:val="NoSpacing"/>
        <w:jc w:val="both"/>
        <w:rPr>
          <w:rFonts w:cs="Times New Roman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“</w:t>
      </w:r>
      <w:r w:rsidRPr="00267813">
        <w:rPr>
          <w:rFonts w:ascii="Verdana" w:hAnsi="Verdana" w:cs="Verdana"/>
          <w:sz w:val="16"/>
          <w:szCs w:val="16"/>
        </w:rPr>
        <w:t>Allah'ın yardımı ve zaferi gelip de insanların bölük bölük Allah'ın dinine girmekte olduklarını gördüğün vakit Rabbine hamdederek O'nu tesbih et ve O'ndan mağfiret dile. Çünkü O, tevbeleri çok kabul edendir.</w:t>
      </w:r>
      <w:r>
        <w:rPr>
          <w:rFonts w:ascii="Verdana" w:hAnsi="Verdana" w:cs="Verdana"/>
          <w:sz w:val="16"/>
          <w:szCs w:val="16"/>
        </w:rPr>
        <w:t>” (Nasr suresi, 1-3)</w:t>
      </w:r>
    </w:p>
    <w:p w:rsidR="005D628F" w:rsidRDefault="005D628F" w:rsidP="00C442DE">
      <w:pPr>
        <w:pStyle w:val="NoSpacing"/>
        <w:rPr>
          <w:rFonts w:cs="Times New Roman"/>
          <w:sz w:val="18"/>
          <w:szCs w:val="18"/>
        </w:rPr>
      </w:pPr>
    </w:p>
    <w:p w:rsidR="005D628F" w:rsidRDefault="005D628F" w:rsidP="00C442DE">
      <w:pPr>
        <w:pStyle w:val="NoSpacing"/>
        <w:rPr>
          <w:rFonts w:cs="Times New Roman"/>
          <w:sz w:val="18"/>
          <w:szCs w:val="18"/>
        </w:rPr>
      </w:pPr>
      <w:r w:rsidRPr="00AB204B">
        <w:rPr>
          <w:sz w:val="18"/>
          <w:szCs w:val="18"/>
        </w:rPr>
        <w:t xml:space="preserve">4--Aşağıdaki boşlukları uygun sözcüklerle doldurunuz. </w:t>
      </w:r>
    </w:p>
    <w:p w:rsidR="005D628F" w:rsidRPr="00AB204B" w:rsidRDefault="005D628F" w:rsidP="00C442DE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(8 puan)</w:t>
      </w:r>
    </w:p>
    <w:p w:rsidR="005D628F" w:rsidRPr="00AB204B" w:rsidRDefault="005D628F" w:rsidP="00C442DE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-Ehl-i beyt denince Hz. Muhammed’</w:t>
      </w:r>
      <w:r>
        <w:rPr>
          <w:sz w:val="18"/>
          <w:szCs w:val="18"/>
        </w:rPr>
        <w:t>in …YAKIN AKRABALARI…… ve …EŞLERİ… ve …ÇOCUKLARI… ve…TORUNLARI</w:t>
      </w:r>
      <w:r w:rsidRPr="00AB204B">
        <w:rPr>
          <w:sz w:val="18"/>
          <w:szCs w:val="18"/>
        </w:rPr>
        <w:t>… anlaşılır.</w:t>
      </w:r>
    </w:p>
    <w:p w:rsidR="005D628F" w:rsidRPr="00AB204B" w:rsidRDefault="005D628F" w:rsidP="00C442DE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-Hz. Muhammed …8 HAZİRAN </w:t>
      </w:r>
      <w:r w:rsidRPr="00AB204B">
        <w:rPr>
          <w:sz w:val="18"/>
          <w:szCs w:val="18"/>
        </w:rPr>
        <w:t>…</w:t>
      </w:r>
      <w:r>
        <w:rPr>
          <w:sz w:val="18"/>
          <w:szCs w:val="18"/>
        </w:rPr>
        <w:t>632… tarihinde …PAZARTESİ</w:t>
      </w:r>
      <w:r w:rsidRPr="00AB204B">
        <w:rPr>
          <w:sz w:val="18"/>
          <w:szCs w:val="18"/>
        </w:rPr>
        <w:t>… günü vefat etmiştir.</w:t>
      </w:r>
    </w:p>
    <w:p w:rsidR="005D628F" w:rsidRPr="00AB204B" w:rsidRDefault="005D628F" w:rsidP="00C442DE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>-Hendek savaşında</w:t>
      </w:r>
      <w:r>
        <w:rPr>
          <w:sz w:val="18"/>
          <w:szCs w:val="18"/>
        </w:rPr>
        <w:t xml:space="preserve"> düşman ordusunun sayısı……ONBİN</w:t>
      </w:r>
      <w:r w:rsidRPr="00AB204B">
        <w:rPr>
          <w:sz w:val="18"/>
          <w:szCs w:val="18"/>
        </w:rPr>
        <w:t>…… idi.</w:t>
      </w:r>
    </w:p>
    <w:p w:rsidR="005D628F" w:rsidRPr="00AB204B" w:rsidRDefault="005D628F" w:rsidP="00C442DE">
      <w:pPr>
        <w:pStyle w:val="NoSpacing"/>
        <w:rPr>
          <w:sz w:val="18"/>
          <w:szCs w:val="18"/>
        </w:rPr>
      </w:pPr>
      <w:r w:rsidRPr="00AB204B">
        <w:rPr>
          <w:sz w:val="18"/>
          <w:szCs w:val="18"/>
        </w:rPr>
        <w:t xml:space="preserve">-Hz. Muhammed’in künyesi </w:t>
      </w:r>
      <w:r>
        <w:rPr>
          <w:sz w:val="18"/>
          <w:szCs w:val="18"/>
        </w:rPr>
        <w:t>…EBU’L-KASIM</w:t>
      </w:r>
      <w:r w:rsidRPr="00AB204B">
        <w:rPr>
          <w:sz w:val="18"/>
          <w:szCs w:val="18"/>
        </w:rPr>
        <w:t>…… idi.</w:t>
      </w:r>
    </w:p>
    <w:p w:rsidR="005D628F" w:rsidRPr="00AB204B" w:rsidRDefault="005D628F" w:rsidP="00C442DE">
      <w:pPr>
        <w:pStyle w:val="NoSpacing"/>
        <w:rPr>
          <w:rFonts w:cs="Times New Roman"/>
          <w:sz w:val="20"/>
          <w:szCs w:val="20"/>
        </w:rPr>
      </w:pPr>
    </w:p>
    <w:p w:rsidR="005D628F" w:rsidRPr="006E201F" w:rsidRDefault="005D628F" w:rsidP="00C442DE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5- Doğru olan cümleye D harfini, Yanlış olan cümleye Y harfini koyunuz. (5x2=10 puan)</w:t>
      </w:r>
    </w:p>
    <w:p w:rsidR="005D628F" w:rsidRDefault="005D628F" w:rsidP="00C442DE">
      <w:pPr>
        <w:pStyle w:val="NoSpacing"/>
        <w:rPr>
          <w:rFonts w:cs="Times New Roman"/>
          <w:sz w:val="18"/>
          <w:szCs w:val="18"/>
        </w:rPr>
      </w:pPr>
      <w:r w:rsidRPr="006E201F">
        <w:rPr>
          <w:sz w:val="18"/>
          <w:szCs w:val="18"/>
        </w:rPr>
        <w:t xml:space="preserve">-Zekat </w:t>
      </w:r>
      <w:r>
        <w:rPr>
          <w:sz w:val="18"/>
          <w:szCs w:val="18"/>
        </w:rPr>
        <w:t>624 yılında farz kılındı. (    D</w:t>
      </w:r>
      <w:r w:rsidRPr="006E201F">
        <w:rPr>
          <w:sz w:val="18"/>
          <w:szCs w:val="18"/>
        </w:rPr>
        <w:t xml:space="preserve">     )</w:t>
      </w:r>
    </w:p>
    <w:p w:rsidR="005D628F" w:rsidRPr="006E201F" w:rsidRDefault="005D628F" w:rsidP="00C442DE">
      <w:pPr>
        <w:pStyle w:val="NoSpacing"/>
        <w:rPr>
          <w:rFonts w:cs="Times New Roman"/>
          <w:sz w:val="18"/>
          <w:szCs w:val="18"/>
        </w:rPr>
      </w:pPr>
    </w:p>
    <w:p w:rsidR="005D628F" w:rsidRPr="006E201F" w:rsidRDefault="005D628F" w:rsidP="00C442DE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-Hz. Muhammed Bedir’den önce hiç se</w:t>
      </w:r>
      <w:r>
        <w:rPr>
          <w:sz w:val="18"/>
          <w:szCs w:val="18"/>
        </w:rPr>
        <w:t xml:space="preserve">riye düzenlememiştir. (   Y    </w:t>
      </w:r>
      <w:r w:rsidRPr="006E201F">
        <w:rPr>
          <w:sz w:val="18"/>
          <w:szCs w:val="18"/>
        </w:rPr>
        <w:t xml:space="preserve"> )</w:t>
      </w:r>
    </w:p>
    <w:p w:rsidR="005D628F" w:rsidRPr="006E201F" w:rsidRDefault="005D628F" w:rsidP="00C442DE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 xml:space="preserve">-Hamrâu’l-esed gazvesi </w:t>
      </w:r>
      <w:r>
        <w:rPr>
          <w:sz w:val="18"/>
          <w:szCs w:val="18"/>
        </w:rPr>
        <w:t>627 yılında gerçekleşmiştir. (  Y</w:t>
      </w:r>
      <w:r w:rsidRPr="006E201F">
        <w:rPr>
          <w:sz w:val="18"/>
          <w:szCs w:val="18"/>
        </w:rPr>
        <w:t xml:space="preserve">  )</w:t>
      </w:r>
    </w:p>
    <w:p w:rsidR="005D628F" w:rsidRDefault="005D628F" w:rsidP="00C442DE">
      <w:pPr>
        <w:pStyle w:val="NoSpacing"/>
        <w:rPr>
          <w:rFonts w:cs="Times New Roman"/>
          <w:sz w:val="18"/>
          <w:szCs w:val="18"/>
        </w:rPr>
      </w:pPr>
      <w:r w:rsidRPr="006E201F">
        <w:rPr>
          <w:sz w:val="18"/>
          <w:szCs w:val="18"/>
        </w:rPr>
        <w:t>-Hz. Muhammed’in es son vefat eden çoc</w:t>
      </w:r>
      <w:r>
        <w:rPr>
          <w:sz w:val="18"/>
          <w:szCs w:val="18"/>
        </w:rPr>
        <w:t xml:space="preserve">uğu Hz. Fâtıma’dır. (   D  </w:t>
      </w:r>
      <w:r w:rsidRPr="006E201F">
        <w:rPr>
          <w:sz w:val="18"/>
          <w:szCs w:val="18"/>
        </w:rPr>
        <w:t xml:space="preserve"> )</w:t>
      </w:r>
    </w:p>
    <w:p w:rsidR="005D628F" w:rsidRPr="006E201F" w:rsidRDefault="005D628F" w:rsidP="00C442DE">
      <w:pPr>
        <w:pStyle w:val="NoSpacing"/>
        <w:rPr>
          <w:rFonts w:cs="Times New Roman"/>
          <w:sz w:val="18"/>
          <w:szCs w:val="18"/>
        </w:rPr>
      </w:pPr>
      <w:r>
        <w:rPr>
          <w:sz w:val="18"/>
          <w:szCs w:val="18"/>
        </w:rPr>
        <w:t>-Mute Savaşı 630 yılında yapılmıştır. (   Y   )</w:t>
      </w:r>
    </w:p>
    <w:p w:rsidR="005D628F" w:rsidRPr="006E201F" w:rsidRDefault="005D628F" w:rsidP="00C442DE">
      <w:pPr>
        <w:pStyle w:val="NoSpacing"/>
        <w:rPr>
          <w:rFonts w:cs="Times New Roman"/>
          <w:sz w:val="18"/>
          <w:szCs w:val="18"/>
        </w:rPr>
      </w:pPr>
    </w:p>
    <w:p w:rsidR="005D628F" w:rsidRPr="006E201F" w:rsidRDefault="005D628F" w:rsidP="00C442DE">
      <w:pPr>
        <w:pStyle w:val="NoSpacing"/>
        <w:rPr>
          <w:sz w:val="18"/>
          <w:szCs w:val="18"/>
        </w:rPr>
      </w:pPr>
      <w:r w:rsidRPr="006E201F">
        <w:rPr>
          <w:sz w:val="18"/>
          <w:szCs w:val="18"/>
        </w:rPr>
        <w:t>6-Hz. Muhammed’in gönderdiği elçileri ve hükümdarları eşleştiriniz. (5x2 =10 puan)</w:t>
      </w:r>
    </w:p>
    <w:tbl>
      <w:tblPr>
        <w:tblW w:w="45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410"/>
      </w:tblGrid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Hükümdar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 xml:space="preserve">  Gönderilen Elçi</w:t>
            </w:r>
          </w:p>
        </w:tc>
      </w:tr>
      <w:tr w:rsidR="005D628F" w:rsidRPr="0007111F">
        <w:trPr>
          <w:trHeight w:val="438"/>
        </w:trPr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1-Bizans kayserine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(..3..) Amr. bin Umeyye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2-İran kisrasına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(..5..) Haris bin Umeyye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3-Habeş necâşisine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(..2..) Abdullah bin Huzafe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4-Mısır mukavkısına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 xml:space="preserve"> (..1..) Dıhyetü’l-Kelbi</w:t>
            </w:r>
          </w:p>
        </w:tc>
      </w:tr>
      <w:tr w:rsidR="005D628F" w:rsidRPr="0007111F">
        <w:tc>
          <w:tcPr>
            <w:tcW w:w="2093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5-Gassâni melikine</w:t>
            </w:r>
          </w:p>
        </w:tc>
        <w:tc>
          <w:tcPr>
            <w:tcW w:w="2410" w:type="dxa"/>
          </w:tcPr>
          <w:p w:rsidR="005D628F" w:rsidRPr="0007111F" w:rsidRDefault="005D628F" w:rsidP="00E23CC6">
            <w:pPr>
              <w:rPr>
                <w:rFonts w:cs="Times New Roman"/>
                <w:sz w:val="18"/>
                <w:szCs w:val="18"/>
              </w:rPr>
            </w:pPr>
            <w:r w:rsidRPr="0007111F">
              <w:rPr>
                <w:rFonts w:cs="Times New Roman"/>
                <w:sz w:val="18"/>
                <w:szCs w:val="18"/>
              </w:rPr>
              <w:t>(..4..) Hatip bin Ebi Belta</w:t>
            </w:r>
          </w:p>
        </w:tc>
      </w:tr>
    </w:tbl>
    <w:p w:rsidR="005D628F" w:rsidRDefault="005D628F" w:rsidP="00405396">
      <w:pPr>
        <w:pStyle w:val="NoSpacing"/>
        <w:rPr>
          <w:rFonts w:cs="Times New Roman"/>
        </w:rPr>
      </w:pPr>
    </w:p>
    <w:p w:rsidR="005D628F" w:rsidRDefault="005D628F" w:rsidP="00763BCC">
      <w:pPr>
        <w:pStyle w:val="NoSpacing"/>
      </w:pPr>
      <w:r>
        <w:t>TEST CEVAPLAR VE PUANLARI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"/>
        <w:gridCol w:w="567"/>
        <w:gridCol w:w="567"/>
        <w:gridCol w:w="850"/>
      </w:tblGrid>
      <w:tr w:rsidR="005D628F" w:rsidRPr="0007111F">
        <w:tc>
          <w:tcPr>
            <w:tcW w:w="1101" w:type="dxa"/>
            <w:gridSpan w:val="2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 GRUBU</w:t>
            </w:r>
          </w:p>
        </w:tc>
        <w:tc>
          <w:tcPr>
            <w:tcW w:w="1134" w:type="dxa"/>
            <w:gridSpan w:val="2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 GRUBU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PUAN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12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5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8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5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4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8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4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12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5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5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6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6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7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7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8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8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9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9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12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12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13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13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14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E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14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E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15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15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16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16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E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17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E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17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E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18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18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D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19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19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A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20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C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21</w:t>
            </w: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B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  <w:r w:rsidRPr="0007111F">
              <w:rPr>
                <w:rFonts w:cs="Times New Roman"/>
              </w:rPr>
              <w:t>3</w:t>
            </w:r>
          </w:p>
        </w:tc>
      </w:tr>
      <w:tr w:rsidR="005D628F" w:rsidRPr="0007111F">
        <w:tc>
          <w:tcPr>
            <w:tcW w:w="534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  <w:tc>
          <w:tcPr>
            <w:tcW w:w="567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gridSpan w:val="2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  <w:b/>
                <w:bCs/>
              </w:rPr>
            </w:pPr>
            <w:r w:rsidRPr="0007111F">
              <w:rPr>
                <w:rFonts w:cs="Times New Roman"/>
                <w:b/>
                <w:bCs/>
              </w:rPr>
              <w:t>TOPLAM</w:t>
            </w:r>
          </w:p>
        </w:tc>
        <w:tc>
          <w:tcPr>
            <w:tcW w:w="850" w:type="dxa"/>
          </w:tcPr>
          <w:p w:rsidR="005D628F" w:rsidRPr="0007111F" w:rsidRDefault="005D628F" w:rsidP="0007111F">
            <w:pPr>
              <w:pStyle w:val="NoSpacing"/>
              <w:jc w:val="center"/>
              <w:rPr>
                <w:rFonts w:cs="Times New Roman"/>
                <w:b/>
                <w:bCs/>
              </w:rPr>
            </w:pPr>
            <w:r w:rsidRPr="0007111F">
              <w:rPr>
                <w:rFonts w:cs="Times New Roman"/>
                <w:b/>
                <w:bCs/>
              </w:rPr>
              <w:t>100</w:t>
            </w:r>
          </w:p>
        </w:tc>
      </w:tr>
    </w:tbl>
    <w:p w:rsidR="005D628F" w:rsidRDefault="005D628F" w:rsidP="00763BCC">
      <w:pPr>
        <w:rPr>
          <w:rFonts w:cs="Times New Roman"/>
        </w:rPr>
      </w:pPr>
    </w:p>
    <w:p w:rsidR="005D628F" w:rsidRDefault="005D628F" w:rsidP="00763BCC">
      <w:pPr>
        <w:pStyle w:val="AralkYok1"/>
      </w:pPr>
      <w:r>
        <w:t xml:space="preserve">                           Eşref AKINCI</w:t>
      </w:r>
    </w:p>
    <w:p w:rsidR="005D628F" w:rsidRPr="00601850" w:rsidRDefault="005D628F" w:rsidP="00763BCC">
      <w:pPr>
        <w:pStyle w:val="NoSpacing"/>
        <w:rPr>
          <w:rFonts w:cs="Times New Roman"/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5D628F" w:rsidRDefault="005D628F" w:rsidP="00405396">
      <w:pPr>
        <w:pStyle w:val="NoSpacing"/>
        <w:rPr>
          <w:rFonts w:cs="Times New Roman"/>
        </w:rPr>
      </w:pPr>
    </w:p>
    <w:sectPr w:rsidR="005D628F" w:rsidSect="00DC4FF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0B6"/>
    <w:rsid w:val="00021BC5"/>
    <w:rsid w:val="00023CB4"/>
    <w:rsid w:val="00047A40"/>
    <w:rsid w:val="000537E8"/>
    <w:rsid w:val="00053BE9"/>
    <w:rsid w:val="0007111F"/>
    <w:rsid w:val="000E5E0A"/>
    <w:rsid w:val="00155E1D"/>
    <w:rsid w:val="00156566"/>
    <w:rsid w:val="00196C13"/>
    <w:rsid w:val="001A322D"/>
    <w:rsid w:val="001D2A08"/>
    <w:rsid w:val="001D7E8C"/>
    <w:rsid w:val="00212207"/>
    <w:rsid w:val="00212BC6"/>
    <w:rsid w:val="00253B21"/>
    <w:rsid w:val="00257DAF"/>
    <w:rsid w:val="0026146B"/>
    <w:rsid w:val="00267813"/>
    <w:rsid w:val="002B1127"/>
    <w:rsid w:val="0035312D"/>
    <w:rsid w:val="003A0895"/>
    <w:rsid w:val="003D27D1"/>
    <w:rsid w:val="003E350B"/>
    <w:rsid w:val="00405396"/>
    <w:rsid w:val="00406F4B"/>
    <w:rsid w:val="00414CBD"/>
    <w:rsid w:val="004241F1"/>
    <w:rsid w:val="004309A2"/>
    <w:rsid w:val="00430ECF"/>
    <w:rsid w:val="00447678"/>
    <w:rsid w:val="0046351A"/>
    <w:rsid w:val="004961F1"/>
    <w:rsid w:val="00534C51"/>
    <w:rsid w:val="005520C4"/>
    <w:rsid w:val="00565930"/>
    <w:rsid w:val="005820B6"/>
    <w:rsid w:val="005C6AB0"/>
    <w:rsid w:val="005D628F"/>
    <w:rsid w:val="00601850"/>
    <w:rsid w:val="00617477"/>
    <w:rsid w:val="00642218"/>
    <w:rsid w:val="00664BAC"/>
    <w:rsid w:val="0067448A"/>
    <w:rsid w:val="00691474"/>
    <w:rsid w:val="006A25A2"/>
    <w:rsid w:val="006A7D3A"/>
    <w:rsid w:val="006E201F"/>
    <w:rsid w:val="006F023B"/>
    <w:rsid w:val="00702F57"/>
    <w:rsid w:val="00724D18"/>
    <w:rsid w:val="0072769C"/>
    <w:rsid w:val="00763BCC"/>
    <w:rsid w:val="007938F3"/>
    <w:rsid w:val="007B2573"/>
    <w:rsid w:val="008127E7"/>
    <w:rsid w:val="0089331B"/>
    <w:rsid w:val="008B26AE"/>
    <w:rsid w:val="008B2A28"/>
    <w:rsid w:val="0090347B"/>
    <w:rsid w:val="009407DE"/>
    <w:rsid w:val="0097355B"/>
    <w:rsid w:val="0099679A"/>
    <w:rsid w:val="00997ABC"/>
    <w:rsid w:val="009B5EF6"/>
    <w:rsid w:val="009C2B63"/>
    <w:rsid w:val="009E5709"/>
    <w:rsid w:val="00A24A81"/>
    <w:rsid w:val="00A42890"/>
    <w:rsid w:val="00A77575"/>
    <w:rsid w:val="00A97079"/>
    <w:rsid w:val="00AA64C9"/>
    <w:rsid w:val="00AB204B"/>
    <w:rsid w:val="00B20C4D"/>
    <w:rsid w:val="00B22BE3"/>
    <w:rsid w:val="00B37BD9"/>
    <w:rsid w:val="00B57B5D"/>
    <w:rsid w:val="00BB1E53"/>
    <w:rsid w:val="00BF3C46"/>
    <w:rsid w:val="00C04359"/>
    <w:rsid w:val="00C442DE"/>
    <w:rsid w:val="00CC28FD"/>
    <w:rsid w:val="00CD6684"/>
    <w:rsid w:val="00D25728"/>
    <w:rsid w:val="00D446A9"/>
    <w:rsid w:val="00D641D2"/>
    <w:rsid w:val="00DC4FF9"/>
    <w:rsid w:val="00DE54B5"/>
    <w:rsid w:val="00E23CC6"/>
    <w:rsid w:val="00E250D7"/>
    <w:rsid w:val="00E55766"/>
    <w:rsid w:val="00E622C5"/>
    <w:rsid w:val="00E8485C"/>
    <w:rsid w:val="00ED6898"/>
    <w:rsid w:val="00F1443E"/>
    <w:rsid w:val="00F81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0B6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820B6"/>
    <w:rPr>
      <w:rFonts w:eastAsia="Times New Roman" w:cs="Calibri"/>
    </w:rPr>
  </w:style>
  <w:style w:type="paragraph" w:customStyle="1" w:styleId="AralkYok1">
    <w:name w:val="Aralık Yok1"/>
    <w:uiPriority w:val="99"/>
    <w:rsid w:val="005820B6"/>
    <w:rPr>
      <w:rFonts w:eastAsia="Times New Roman" w:cs="Calibri"/>
    </w:rPr>
  </w:style>
  <w:style w:type="table" w:styleId="TableGrid">
    <w:name w:val="Table Grid"/>
    <w:basedOn w:val="TableNormal"/>
    <w:uiPriority w:val="99"/>
    <w:rsid w:val="00F813F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7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1864</Words>
  <Characters>10630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2013-04-12T13:44:00Z</dcterms:created>
  <dcterms:modified xsi:type="dcterms:W3CDTF">2013-05-12T09:28:00Z</dcterms:modified>
  <cp:category>www.sorubak.com</cp:category>
</cp:coreProperties>
</file>