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CF" w:rsidRDefault="00A44DCF" w:rsidP="004F1B81">
      <w:pPr>
        <w:ind w:left="1416"/>
        <w:rPr>
          <w:b/>
          <w:bCs/>
        </w:rPr>
      </w:pPr>
      <w:bookmarkStart w:id="0" w:name="_GoBack"/>
      <w:bookmarkEnd w:id="0"/>
      <w:r>
        <w:rPr>
          <w:b/>
          <w:bCs/>
        </w:rPr>
        <w:t>2012- 2013</w:t>
      </w:r>
      <w:r w:rsidRPr="00D44126">
        <w:rPr>
          <w:b/>
          <w:bCs/>
        </w:rPr>
        <w:t xml:space="preserve"> EĞİT</w:t>
      </w:r>
      <w:r>
        <w:rPr>
          <w:b/>
          <w:bCs/>
        </w:rPr>
        <w:t>İM – ÖĞRETİM YILI ÇİĞDEMLİ ÇOK PROGRAMLI LİSESİ</w:t>
      </w:r>
    </w:p>
    <w:p w:rsidR="00A44DCF" w:rsidRDefault="00A44DCF" w:rsidP="004F1B81">
      <w:pPr>
        <w:ind w:left="1416"/>
        <w:rPr>
          <w:b/>
          <w:bCs/>
        </w:rPr>
      </w:pPr>
      <w:r>
        <w:rPr>
          <w:b/>
          <w:bCs/>
        </w:rPr>
        <w:t xml:space="preserve"> 10-A SINIFI PSİKOLOJİ  DERSİ 2. DÖNEM 2</w:t>
      </w:r>
      <w:r w:rsidRPr="00D44126">
        <w:rPr>
          <w:b/>
          <w:bCs/>
        </w:rPr>
        <w:t>. YAZILI SORULARI</w:t>
      </w:r>
    </w:p>
    <w:p w:rsidR="00A44DCF" w:rsidRDefault="00A44DCF" w:rsidP="004F1B81">
      <w:pPr>
        <w:rPr>
          <w:b/>
          <w:bCs/>
        </w:rPr>
      </w:pPr>
      <w:r>
        <w:rPr>
          <w:b/>
          <w:bCs/>
        </w:rPr>
        <w:t>Adı-Soyadı:                                            No:</w:t>
      </w:r>
    </w:p>
    <w:p w:rsidR="00A44DCF" w:rsidRDefault="00A44DCF" w:rsidP="004F1B81">
      <w:pPr>
        <w:jc w:val="center"/>
        <w:rPr>
          <w:b/>
          <w:bCs/>
        </w:rPr>
      </w:pPr>
      <w:r>
        <w:rPr>
          <w:b/>
          <w:bCs/>
        </w:rPr>
        <w:t>SORULAR</w:t>
      </w:r>
    </w:p>
    <w:p w:rsidR="00A44DCF" w:rsidRDefault="00A44DCF" w:rsidP="004F1B81">
      <w:pPr>
        <w:rPr>
          <w:b/>
          <w:bCs/>
        </w:rPr>
      </w:pPr>
    </w:p>
    <w:p w:rsidR="00A44DCF" w:rsidRDefault="00A44DCF" w:rsidP="004F1B81">
      <w:pPr>
        <w:rPr>
          <w:b/>
          <w:bCs/>
        </w:rPr>
      </w:pPr>
      <w:r>
        <w:rPr>
          <w:b/>
          <w:bCs/>
        </w:rPr>
        <w:t>1) Kişiliğin tanımını yapıp kendi kişilik özelliklerinizden 5 tanesini yazınız. (15p)</w:t>
      </w:r>
    </w:p>
    <w:p w:rsidR="00A44DCF" w:rsidRDefault="00A44DCF" w:rsidP="004F1B81">
      <w:pPr>
        <w:rPr>
          <w:b/>
          <w:bCs/>
        </w:rPr>
      </w:pPr>
    </w:p>
    <w:p w:rsidR="00A44DCF" w:rsidRDefault="00A44DCF" w:rsidP="004F1B81">
      <w:pPr>
        <w:rPr>
          <w:b/>
          <w:bCs/>
        </w:rPr>
      </w:pPr>
    </w:p>
    <w:p w:rsidR="00A44DCF" w:rsidRDefault="00A44DCF" w:rsidP="004F1B81">
      <w:pPr>
        <w:rPr>
          <w:b/>
          <w:bCs/>
        </w:rPr>
      </w:pPr>
    </w:p>
    <w:p w:rsidR="00A44DCF" w:rsidRDefault="00A44DCF" w:rsidP="004F1B81">
      <w:pPr>
        <w:rPr>
          <w:b/>
          <w:bCs/>
        </w:rPr>
      </w:pPr>
      <w:r>
        <w:rPr>
          <w:b/>
          <w:bCs/>
        </w:rPr>
        <w:t>2) Psikoanalitik kurama göre kişiliğin 3 bileşenini (id-ego süperego) tanımlayıp birer örnek veriniz. (15p)</w:t>
      </w:r>
    </w:p>
    <w:p w:rsidR="00A44DCF" w:rsidRDefault="00A44DCF" w:rsidP="004F1B81">
      <w:pPr>
        <w:rPr>
          <w:b/>
          <w:bCs/>
        </w:rPr>
      </w:pPr>
    </w:p>
    <w:p w:rsidR="00A44DCF" w:rsidRDefault="00A44DCF" w:rsidP="004F1B81">
      <w:pPr>
        <w:rPr>
          <w:b/>
          <w:bCs/>
        </w:rPr>
      </w:pPr>
    </w:p>
    <w:p w:rsidR="00A44DCF" w:rsidRDefault="00A44DCF" w:rsidP="004F1B81">
      <w:pPr>
        <w:rPr>
          <w:b/>
          <w:bCs/>
        </w:rPr>
      </w:pPr>
    </w:p>
    <w:p w:rsidR="00A44DCF" w:rsidRDefault="00A44DCF" w:rsidP="004F1B81">
      <w:pPr>
        <w:rPr>
          <w:b/>
          <w:bCs/>
        </w:rPr>
      </w:pPr>
      <w:r>
        <w:rPr>
          <w:b/>
          <w:bCs/>
        </w:rPr>
        <w:t>3) Engellenme nedir? Bir örnek üzerinde açıklayınız. (10p)</w:t>
      </w:r>
    </w:p>
    <w:p w:rsidR="00A44DCF" w:rsidRDefault="00A44DCF" w:rsidP="004F1B81">
      <w:pPr>
        <w:rPr>
          <w:b/>
          <w:bCs/>
        </w:rPr>
      </w:pPr>
    </w:p>
    <w:p w:rsidR="00A44DCF" w:rsidRDefault="00A44DCF" w:rsidP="004F1B81">
      <w:pPr>
        <w:rPr>
          <w:b/>
          <w:bCs/>
        </w:rPr>
      </w:pPr>
    </w:p>
    <w:p w:rsidR="00A44DCF" w:rsidRDefault="00A44DCF" w:rsidP="004F1B81">
      <w:pPr>
        <w:rPr>
          <w:b/>
          <w:bCs/>
        </w:rPr>
      </w:pPr>
    </w:p>
    <w:p w:rsidR="00A44DCF" w:rsidRPr="004F1B81" w:rsidRDefault="00A44DCF" w:rsidP="004F1B81">
      <w:pPr>
        <w:rPr>
          <w:b/>
          <w:bCs/>
        </w:rPr>
      </w:pPr>
      <w:r w:rsidRPr="004F1B81">
        <w:rPr>
          <w:b/>
          <w:bCs/>
        </w:rPr>
        <w:t>4)  Çok istemesine rağmen boyunun kısalığı nedeniyle basketbolcu olamayan bir gencin yaşadığı durum aşağıdaki kavramların hangisi ile açıklanabilir?(10p)</w:t>
      </w:r>
    </w:p>
    <w:p w:rsidR="00A44DCF" w:rsidRPr="00322607" w:rsidRDefault="00A44DCF" w:rsidP="004F1B81">
      <w:pPr>
        <w:pStyle w:val="ListParagraph"/>
        <w:rPr>
          <w:b/>
          <w:bCs/>
        </w:rPr>
      </w:pPr>
    </w:p>
    <w:p w:rsidR="00A44DCF" w:rsidRDefault="00A44DCF" w:rsidP="004F1B81">
      <w:pPr>
        <w:pStyle w:val="ListParagraph"/>
        <w:numPr>
          <w:ilvl w:val="0"/>
          <w:numId w:val="2"/>
        </w:numPr>
        <w:rPr>
          <w:b/>
          <w:bCs/>
        </w:rPr>
      </w:pPr>
      <w:r w:rsidRPr="00322607">
        <w:rPr>
          <w:b/>
          <w:bCs/>
        </w:rPr>
        <w:t xml:space="preserve">Gerileme       B)    Hayal kırıklığı      C)   Çatışma     D)    Ödünleme    </w:t>
      </w:r>
    </w:p>
    <w:p w:rsidR="00A44DCF" w:rsidRDefault="00A44DCF" w:rsidP="004F1B81">
      <w:pPr>
        <w:pStyle w:val="ListParagraph"/>
        <w:rPr>
          <w:b/>
          <w:bCs/>
        </w:rPr>
      </w:pPr>
      <w:r w:rsidRPr="00322607">
        <w:rPr>
          <w:b/>
          <w:bCs/>
        </w:rPr>
        <w:t>E)    Kaçınma</w:t>
      </w:r>
    </w:p>
    <w:p w:rsidR="00A44DCF" w:rsidRDefault="00A44DCF" w:rsidP="004F1B81">
      <w:pPr>
        <w:pStyle w:val="ListParagraph"/>
        <w:ind w:left="1080"/>
        <w:rPr>
          <w:b/>
          <w:bCs/>
        </w:rPr>
      </w:pPr>
    </w:p>
    <w:p w:rsidR="00A44DCF" w:rsidRPr="004F1B81" w:rsidRDefault="00A44DCF" w:rsidP="004F1B81">
      <w:pPr>
        <w:rPr>
          <w:b/>
          <w:bCs/>
        </w:rPr>
      </w:pPr>
      <w:r w:rsidRPr="004F1B81">
        <w:rPr>
          <w:b/>
          <w:bCs/>
        </w:rPr>
        <w:t>5) Sınavda zayıf not alan bir öğrencinin “zayıf aldım ama hocanın soru tipini tanımış oldum “ demesi aşağıdaki savunma mekanizmalarından hangisine örnektir?(10p)</w:t>
      </w:r>
    </w:p>
    <w:p w:rsidR="00A44DCF" w:rsidRDefault="00A44DCF" w:rsidP="004F1B81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Yön değiştirme     B)    Gerileme    C)    Kaçma    D)    Polyannacılık      E)   Gerileme</w:t>
      </w:r>
    </w:p>
    <w:p w:rsidR="00A44DCF" w:rsidRDefault="00A44DCF" w:rsidP="004F1B81">
      <w:pPr>
        <w:pStyle w:val="ListParagraph"/>
        <w:ind w:left="1080"/>
        <w:rPr>
          <w:b/>
          <w:bCs/>
        </w:rPr>
      </w:pPr>
    </w:p>
    <w:p w:rsidR="00A44DCF" w:rsidRPr="004F1B81" w:rsidRDefault="00A44DCF" w:rsidP="004F1B81">
      <w:pPr>
        <w:rPr>
          <w:b/>
          <w:bCs/>
        </w:rPr>
      </w:pPr>
    </w:p>
    <w:p w:rsidR="00A44DCF" w:rsidRDefault="00A44DCF" w:rsidP="004F1B81">
      <w:pPr>
        <w:rPr>
          <w:b/>
          <w:bCs/>
        </w:rPr>
      </w:pPr>
    </w:p>
    <w:p w:rsidR="00A44DCF" w:rsidRPr="004F1B81" w:rsidRDefault="00A44DCF" w:rsidP="004F1B81">
      <w:pPr>
        <w:ind w:left="360"/>
        <w:rPr>
          <w:b/>
          <w:bCs/>
        </w:rPr>
      </w:pPr>
      <w:r w:rsidRPr="004F1B81">
        <w:rPr>
          <w:b/>
          <w:bCs/>
        </w:rPr>
        <w:t>6)</w:t>
      </w:r>
      <w:r>
        <w:t xml:space="preserve"> </w:t>
      </w:r>
      <w:r w:rsidRPr="004F1B81">
        <w:rPr>
          <w:b/>
          <w:bCs/>
        </w:rPr>
        <w:t>Aile, akrabalık, köy gibi küçük gruplarda görülen ilişkilere birincil ilişki denir.</w:t>
      </w:r>
    </w:p>
    <w:p w:rsidR="00A44DCF" w:rsidRDefault="00A44DCF" w:rsidP="004F1B81">
      <w:pPr>
        <w:pStyle w:val="ListParagraph"/>
        <w:rPr>
          <w:b/>
          <w:bCs/>
        </w:rPr>
      </w:pPr>
      <w:r>
        <w:rPr>
          <w:b/>
          <w:bCs/>
        </w:rPr>
        <w:t>Aşağıdakilerin hangisi birincil ilişkilerin özelliklerinden değildir?(10p)</w:t>
      </w:r>
    </w:p>
    <w:p w:rsidR="00A44DCF" w:rsidRDefault="00A44DCF" w:rsidP="004F1B81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Duygusal etkileşim yoğundur.</w:t>
      </w:r>
    </w:p>
    <w:p w:rsidR="00A44DCF" w:rsidRDefault="00A44DCF" w:rsidP="004F1B81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Resmiyet söz konusu değildir.</w:t>
      </w:r>
    </w:p>
    <w:p w:rsidR="00A44DCF" w:rsidRDefault="00A44DCF" w:rsidP="004F1B81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Kısa süreli ilişkilerdir.</w:t>
      </w:r>
    </w:p>
    <w:p w:rsidR="00A44DCF" w:rsidRDefault="00A44DCF" w:rsidP="004F1B81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Karşılıklı ve yüz yüzedir.</w:t>
      </w:r>
    </w:p>
    <w:p w:rsidR="00A44DCF" w:rsidRDefault="00A44DCF" w:rsidP="004F1B81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Karşılıklı güven ve sevgi egemendir.</w:t>
      </w:r>
    </w:p>
    <w:p w:rsidR="00A44DCF" w:rsidRDefault="00A44DCF" w:rsidP="004F1B81">
      <w:pPr>
        <w:rPr>
          <w:b/>
          <w:bCs/>
        </w:rPr>
      </w:pPr>
      <w:r>
        <w:rPr>
          <w:b/>
          <w:bCs/>
        </w:rPr>
        <w:t xml:space="preserve">         7) Mesleği ile ilgili hedeflerini gerçekleştirememiş bir baba, oğlunun mesleki başarılarını kendi zaferi gibi görmektedir. Baba hangi savunma mekanizmasını kullanmaktadır? (10p)</w:t>
      </w:r>
    </w:p>
    <w:p w:rsidR="00A44DCF" w:rsidRDefault="00A44DCF" w:rsidP="004F1B81">
      <w:pPr>
        <w:rPr>
          <w:b/>
          <w:bCs/>
        </w:rPr>
      </w:pPr>
      <w:r>
        <w:rPr>
          <w:b/>
          <w:bCs/>
        </w:rPr>
        <w:t>A) Yansıtma   B) Karşıt tepki oluşturma   C) Yer Değiştirme   D) Özdeşim kurma   E) Bastırma</w:t>
      </w:r>
    </w:p>
    <w:p w:rsidR="00A44DCF" w:rsidRDefault="00A44DCF" w:rsidP="004F1B81">
      <w:pPr>
        <w:rPr>
          <w:b/>
          <w:bCs/>
        </w:rPr>
      </w:pPr>
      <w:r>
        <w:rPr>
          <w:b/>
          <w:bCs/>
        </w:rPr>
        <w:t xml:space="preserve">        8) Kişiliğin şekillenmesini sağlayan etkenlerden aşağıdakilerin hangisinde model almanın yeri yoktur? (10p)</w:t>
      </w:r>
    </w:p>
    <w:p w:rsidR="00A44DCF" w:rsidRDefault="00A44DCF" w:rsidP="004F1B81">
      <w:pPr>
        <w:rPr>
          <w:b/>
          <w:bCs/>
        </w:rPr>
      </w:pPr>
      <w:r>
        <w:rPr>
          <w:b/>
          <w:bCs/>
        </w:rPr>
        <w:t xml:space="preserve">       A) Klasik koşullanma   B) Ailesel etkiler   C) Sosyal etkiler   D) Hepsi   E) Hiçbiri</w:t>
      </w:r>
    </w:p>
    <w:p w:rsidR="00A44DCF" w:rsidRDefault="00A44DCF" w:rsidP="004F1B81">
      <w:pPr>
        <w:rPr>
          <w:b/>
          <w:bCs/>
        </w:rPr>
      </w:pPr>
    </w:p>
    <w:p w:rsidR="00A44DCF" w:rsidRPr="00E16020" w:rsidRDefault="00A44DCF" w:rsidP="00E16020">
      <w:pPr>
        <w:rPr>
          <w:b/>
          <w:bCs/>
        </w:rPr>
      </w:pPr>
      <w:r w:rsidRPr="00E16020">
        <w:rPr>
          <w:b/>
          <w:bCs/>
        </w:rPr>
        <w:t>9) Aşağıdakilerin hangisi iyi stres örneğidir?(10p)</w:t>
      </w:r>
    </w:p>
    <w:p w:rsidR="00A44DCF" w:rsidRDefault="00A44DCF" w:rsidP="00E16020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Aileden birinin öldüğünü öğrenen bireyin yaşadığı stres</w:t>
      </w:r>
    </w:p>
    <w:p w:rsidR="00A44DCF" w:rsidRDefault="00A44DCF" w:rsidP="00E16020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Trafik kazasında kolu kaybeden bireyin yaşadığı stres</w:t>
      </w:r>
    </w:p>
    <w:p w:rsidR="00A44DCF" w:rsidRDefault="00A44DCF" w:rsidP="00E16020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Sevdiği ve beğendiği kişiyle nişanlanan gencin yaşadığı stres</w:t>
      </w:r>
    </w:p>
    <w:p w:rsidR="00A44DCF" w:rsidRDefault="00A44DCF" w:rsidP="00E16020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İşten çıkarılan bireyin yaşadığı stres</w:t>
      </w:r>
    </w:p>
    <w:p w:rsidR="00A44DCF" w:rsidRPr="00E16020" w:rsidRDefault="00A44DCF" w:rsidP="00E16020">
      <w:pPr>
        <w:pStyle w:val="ListParagraph"/>
        <w:numPr>
          <w:ilvl w:val="0"/>
          <w:numId w:val="5"/>
        </w:numPr>
        <w:rPr>
          <w:b/>
          <w:bCs/>
        </w:rPr>
      </w:pPr>
      <w:r w:rsidRPr="00E16020">
        <w:rPr>
          <w:b/>
          <w:bCs/>
        </w:rPr>
        <w:t>Anne ve babası boşanmak üzere olan bireyin yaşadığı stres</w:t>
      </w:r>
    </w:p>
    <w:p w:rsidR="00A44DCF" w:rsidRDefault="00A44DCF" w:rsidP="004F1B81">
      <w:pPr>
        <w:pStyle w:val="ListParagraph"/>
        <w:ind w:left="1080"/>
        <w:rPr>
          <w:b/>
          <w:bCs/>
        </w:rPr>
      </w:pPr>
      <w:hyperlink r:id="rId5" w:history="1">
        <w:r w:rsidRPr="00F1491D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A44DCF" w:rsidRDefault="00A44DCF"/>
    <w:p w:rsidR="00A44DCF" w:rsidRDefault="00A44DCF" w:rsidP="00E16020">
      <w:pPr>
        <w:pStyle w:val="ListParagraph"/>
        <w:spacing w:after="0" w:line="240" w:lineRule="auto"/>
        <w:ind w:left="1080"/>
        <w:jc w:val="right"/>
        <w:rPr>
          <w:b/>
          <w:bCs/>
        </w:rPr>
      </w:pPr>
      <w:r>
        <w:rPr>
          <w:b/>
          <w:bCs/>
        </w:rPr>
        <w:t xml:space="preserve">   Süreniz 40 dk. Başarılar…</w:t>
      </w:r>
    </w:p>
    <w:p w:rsidR="00A44DCF" w:rsidRPr="002C09E0" w:rsidRDefault="00A44DCF" w:rsidP="00E16020">
      <w:pPr>
        <w:pStyle w:val="ListParagraph"/>
        <w:spacing w:after="0" w:line="240" w:lineRule="auto"/>
        <w:ind w:left="108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Mustafa TUĞRUL</w:t>
      </w:r>
    </w:p>
    <w:p w:rsidR="00A44DCF" w:rsidRDefault="00A44DCF" w:rsidP="00E16020">
      <w:pPr>
        <w:pStyle w:val="ListParagraph"/>
        <w:spacing w:after="0" w:line="240" w:lineRule="auto"/>
        <w:ind w:left="1080"/>
        <w:jc w:val="right"/>
        <w:rPr>
          <w:b/>
          <w:bCs/>
        </w:rPr>
      </w:pPr>
      <w:r>
        <w:rPr>
          <w:b/>
          <w:bCs/>
        </w:rPr>
        <w:t>Felsefe Grubu Öğretmeni</w:t>
      </w:r>
    </w:p>
    <w:p w:rsidR="00A44DCF" w:rsidRDefault="00A44DCF" w:rsidP="00E16020">
      <w:pPr>
        <w:pStyle w:val="ListParagraph"/>
        <w:spacing w:after="0" w:line="240" w:lineRule="auto"/>
        <w:ind w:left="1080"/>
        <w:rPr>
          <w:b/>
          <w:bCs/>
        </w:rPr>
      </w:pPr>
    </w:p>
    <w:p w:rsidR="00A44DCF" w:rsidRDefault="00A44DCF"/>
    <w:sectPr w:rsidR="00A44DCF" w:rsidSect="009E72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B76CE"/>
    <w:multiLevelType w:val="hybridMultilevel"/>
    <w:tmpl w:val="AD3A0DFC"/>
    <w:lvl w:ilvl="0" w:tplc="3B14E3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3D3995"/>
    <w:multiLevelType w:val="hybridMultilevel"/>
    <w:tmpl w:val="6A84D4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934F5"/>
    <w:multiLevelType w:val="hybridMultilevel"/>
    <w:tmpl w:val="5FE8BD60"/>
    <w:lvl w:ilvl="0" w:tplc="6ADC11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491896"/>
    <w:multiLevelType w:val="hybridMultilevel"/>
    <w:tmpl w:val="C24A3D6A"/>
    <w:lvl w:ilvl="0" w:tplc="E19810A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484651"/>
    <w:multiLevelType w:val="hybridMultilevel"/>
    <w:tmpl w:val="64DA7636"/>
    <w:lvl w:ilvl="0" w:tplc="1B26CF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B81"/>
    <w:rsid w:val="002C09E0"/>
    <w:rsid w:val="00322607"/>
    <w:rsid w:val="004F1B81"/>
    <w:rsid w:val="00786DAD"/>
    <w:rsid w:val="009E729B"/>
    <w:rsid w:val="00A44DCF"/>
    <w:rsid w:val="00AA2B92"/>
    <w:rsid w:val="00CC1C49"/>
    <w:rsid w:val="00CD4534"/>
    <w:rsid w:val="00D44126"/>
    <w:rsid w:val="00E16020"/>
    <w:rsid w:val="00E24E15"/>
    <w:rsid w:val="00F14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29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F1B81"/>
    <w:pPr>
      <w:ind w:left="720"/>
    </w:pPr>
  </w:style>
  <w:style w:type="character" w:styleId="Hyperlink">
    <w:name w:val="Hyperlink"/>
    <w:basedOn w:val="DefaultParagraphFont"/>
    <w:uiPriority w:val="99"/>
    <w:rsid w:val="00AA2B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344</Words>
  <Characters>1965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.</dc:creator>
  <cp:keywords>www.sorubak.com</cp:keywords>
  <dc:description>www.sorubak.com</dc:description>
  <cp:lastModifiedBy>EDANUR</cp:lastModifiedBy>
  <cp:revision>5</cp:revision>
  <dcterms:created xsi:type="dcterms:W3CDTF">2011-05-29T15:55:00Z</dcterms:created>
  <dcterms:modified xsi:type="dcterms:W3CDTF">2013-04-28T11:43:00Z</dcterms:modified>
  <cp:category>www.sorubak.com</cp:category>
</cp:coreProperties>
</file>