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B05" w:rsidRPr="008A6538" w:rsidRDefault="00C67B05" w:rsidP="006929F9">
      <w:pPr>
        <w:numPr>
          <w:ilvl w:val="0"/>
          <w:numId w:val="1"/>
        </w:numPr>
        <w:rPr>
          <w:b/>
          <w:bCs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Kuranı açıklayıp yorumlayana ne isim verilir?                        </w:t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a)Mütercim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b) Mürcie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c) Müfessir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d)Mufassıl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6929F9">
      <w:pPr>
        <w:ind w:left="360" w:firstLine="34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e)Murakıp</w:t>
      </w:r>
    </w:p>
    <w:p w:rsidR="00C67B05" w:rsidRPr="008A6538" w:rsidRDefault="00C67B05" w:rsidP="006929F9">
      <w:pPr>
        <w:ind w:left="360" w:firstLine="348"/>
      </w:pPr>
    </w:p>
    <w:p w:rsidR="00C67B05" w:rsidRPr="008A6538" w:rsidRDefault="00C67B05" w:rsidP="00A051C4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>İnsanın en temel hakkı hangisidir?</w:t>
      </w: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</w:t>
      </w:r>
    </w:p>
    <w:p w:rsidR="00C67B05" w:rsidRPr="008A6538" w:rsidRDefault="00C67B05" w:rsidP="00A051C4">
      <w:pPr>
        <w:ind w:left="708"/>
      </w:pPr>
      <w:r w:rsidRPr="008A6538">
        <w:t>a) Sağlık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Eğitim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c) İbadet</w:t>
      </w:r>
    </w:p>
    <w:p w:rsidR="00C67B05" w:rsidRPr="008A6538" w:rsidRDefault="00C67B05" w:rsidP="00A051C4">
      <w:pPr>
        <w:ind w:left="708"/>
      </w:pPr>
      <w:r w:rsidRPr="008A6538">
        <w:t>d) Yaşama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 Ekonomi</w:t>
      </w:r>
    </w:p>
    <w:p w:rsidR="00C67B05" w:rsidRPr="008A6538" w:rsidRDefault="00C67B05" w:rsidP="00A051C4">
      <w:pPr>
        <w:ind w:left="708"/>
      </w:pPr>
    </w:p>
    <w:p w:rsidR="00C67B05" w:rsidRPr="008A6538" w:rsidRDefault="00C67B05" w:rsidP="00973F0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Hukukun üstünlüğü açısından en temel ilke aşağıdakilerden hangisidir?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a)Dilekçe ilkesi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b)Siyaset ilkesi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c)Adalet ilkesi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d)Mülkiyet ilkesi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e)Yaşama ilkesi</w:t>
      </w:r>
    </w:p>
    <w:p w:rsidR="00C67B05" w:rsidRPr="008A6538" w:rsidRDefault="00C67B05" w:rsidP="00EB19DE">
      <w:pPr>
        <w:widowControl w:val="0"/>
        <w:autoSpaceDE w:val="0"/>
        <w:autoSpaceDN w:val="0"/>
        <w:adjustRightInd w:val="0"/>
        <w:ind w:left="708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973F0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Hangisi tarih alanında meşhur  ilim adamıdır?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a)Harezmi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b)İbni Sina        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c)Farabi     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d)Ali Kuşçu 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e)Ahmet Cevdet Paşa</w:t>
      </w:r>
    </w:p>
    <w:p w:rsidR="00C67B05" w:rsidRPr="008A6538" w:rsidRDefault="00C67B05" w:rsidP="008B6D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6929F9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İslam hukuk kuralları demek olan ve ibadetlerle ilgili konularla ilgilenen ilim dalı hangisidir?</w:t>
      </w:r>
    </w:p>
    <w:p w:rsidR="00C67B05" w:rsidRPr="008A6538" w:rsidRDefault="00C67B05" w:rsidP="006E562B">
      <w:pPr>
        <w:ind w:left="708"/>
      </w:pPr>
      <w:r w:rsidRPr="008A6538">
        <w:t>a) Tefsir</w:t>
      </w:r>
      <w:r w:rsidRPr="008A6538">
        <w:tab/>
      </w:r>
      <w:r w:rsidRPr="008A6538">
        <w:tab/>
      </w:r>
    </w:p>
    <w:p w:rsidR="00C67B05" w:rsidRPr="008A6538" w:rsidRDefault="00C67B05" w:rsidP="006E562B">
      <w:pPr>
        <w:ind w:left="708"/>
      </w:pPr>
      <w:r w:rsidRPr="008A6538">
        <w:t>b) Hadis</w:t>
      </w:r>
      <w:r w:rsidRPr="008A6538">
        <w:tab/>
      </w:r>
    </w:p>
    <w:p w:rsidR="00C67B05" w:rsidRPr="008A6538" w:rsidRDefault="00C67B05" w:rsidP="006E562B">
      <w:pPr>
        <w:ind w:left="708"/>
      </w:pPr>
      <w:r w:rsidRPr="008A6538">
        <w:t>c) Kelam</w:t>
      </w:r>
    </w:p>
    <w:p w:rsidR="00C67B05" w:rsidRPr="008A6538" w:rsidRDefault="00C67B05" w:rsidP="006E562B">
      <w:pPr>
        <w:ind w:left="708"/>
      </w:pPr>
      <w:r w:rsidRPr="008A6538">
        <w:t>d) Fıkıh</w:t>
      </w:r>
      <w:r w:rsidRPr="008A6538">
        <w:tab/>
      </w:r>
      <w:r w:rsidRPr="008A6538">
        <w:tab/>
      </w:r>
      <w:r w:rsidRPr="008A6538">
        <w:tab/>
      </w:r>
    </w:p>
    <w:p w:rsidR="00C67B05" w:rsidRPr="008A6538" w:rsidRDefault="00C67B05" w:rsidP="006E562B">
      <w:pPr>
        <w:ind w:left="708"/>
      </w:pPr>
      <w:r w:rsidRPr="008A6538">
        <w:t>e) Tarih</w:t>
      </w:r>
    </w:p>
    <w:p w:rsidR="00C67B05" w:rsidRPr="008A6538" w:rsidRDefault="00C67B05" w:rsidP="006E562B">
      <w:pPr>
        <w:ind w:left="708"/>
      </w:pPr>
    </w:p>
    <w:p w:rsidR="00C67B05" w:rsidRPr="008A6538" w:rsidRDefault="00C67B05" w:rsidP="006E562B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 xml:space="preserve"> “Halk içinde muteber bir nesne yok devlet gibi, Olmaya devlet cihanda bir nefes sıhhat gibi.” sözü hangi temel hakkımıza dikkat etmemizi öğütlemektedir?</w:t>
      </w:r>
    </w:p>
    <w:p w:rsidR="00C67B05" w:rsidRPr="008A6538" w:rsidRDefault="00C67B05" w:rsidP="00A051C4">
      <w:pPr>
        <w:ind w:left="708"/>
      </w:pPr>
      <w:r w:rsidRPr="008A6538">
        <w:t xml:space="preserve">a) Eğitim 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Yaşam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c) Düşünce</w:t>
      </w:r>
    </w:p>
    <w:p w:rsidR="00C67B05" w:rsidRPr="008A6538" w:rsidRDefault="00C67B05" w:rsidP="00A051C4">
      <w:pPr>
        <w:ind w:left="708"/>
      </w:pPr>
      <w:r w:rsidRPr="008A6538">
        <w:t>d) Ekonomi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 Sağlık</w:t>
      </w:r>
    </w:p>
    <w:p w:rsidR="00C67B05" w:rsidRDefault="00C67B05" w:rsidP="00A051C4">
      <w:pPr>
        <w:ind w:left="708"/>
      </w:pPr>
    </w:p>
    <w:p w:rsidR="00C67B05" w:rsidRPr="008A6538" w:rsidRDefault="00C67B05" w:rsidP="00A051C4">
      <w:pPr>
        <w:ind w:left="708"/>
      </w:pPr>
    </w:p>
    <w:p w:rsidR="00C67B05" w:rsidRPr="008A6538" w:rsidRDefault="00C67B05" w:rsidP="00A051C4">
      <w:pPr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20.1pt;margin-top:-79.8pt;width:44.05pt;height:51.25pt;z-index:-251709440" fillcolor="black">
            <v:fill opacity="0"/>
            <v:stroke dashstyle="1 1"/>
            <v:shadow color="#868686"/>
            <v:textpath style="font-family:&quot;Arial Black&quot;;v-text-kern:t" trim="t" fitpath="t" string="B"/>
          </v:shape>
        </w:pict>
      </w:r>
      <w:r w:rsidRPr="008A6538">
        <w:rPr>
          <w:b/>
          <w:bCs/>
        </w:rPr>
        <w:t xml:space="preserve">Aşağıdaki durumlardan hangisinde özel yaşamın gizliliğine </w:t>
      </w:r>
      <w:r w:rsidRPr="008A6538">
        <w:rPr>
          <w:b/>
          <w:bCs/>
          <w:u w:val="single"/>
        </w:rPr>
        <w:t>müdahale edilmez</w:t>
      </w:r>
      <w:r w:rsidRPr="008A6538">
        <w:rPr>
          <w:b/>
          <w:bCs/>
        </w:rPr>
        <w:t>?</w:t>
      </w:r>
    </w:p>
    <w:p w:rsidR="00C67B05" w:rsidRPr="008A6538" w:rsidRDefault="00C67B05" w:rsidP="00A051C4">
      <w:pPr>
        <w:ind w:left="708"/>
      </w:pPr>
      <w:r w:rsidRPr="008A6538">
        <w:t>a) Doğal afetlerde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Cinayette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 xml:space="preserve">c) Savaşta      </w:t>
      </w:r>
    </w:p>
    <w:p w:rsidR="00C67B05" w:rsidRPr="008A6538" w:rsidRDefault="00C67B05" w:rsidP="00A051C4">
      <w:pPr>
        <w:ind w:left="708"/>
      </w:pPr>
      <w:r w:rsidRPr="008A6538">
        <w:t xml:space="preserve">d) Ders çalışırken    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e)Hırsızlıkta</w:t>
      </w:r>
    </w:p>
    <w:p w:rsidR="00C67B05" w:rsidRPr="008A6538" w:rsidRDefault="00C67B05" w:rsidP="00A051C4">
      <w:pPr>
        <w:ind w:left="708"/>
      </w:pPr>
    </w:p>
    <w:p w:rsidR="00C67B05" w:rsidRPr="008A6538" w:rsidRDefault="00C67B05" w:rsidP="00A051C4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 xml:space="preserve">“Yahudilik- Hıristiyanlık- İslamiyet” dinlerinin   ibadet yerleri isimleri </w:t>
      </w:r>
      <w:r w:rsidRPr="008A6538">
        <w:rPr>
          <w:b/>
          <w:bCs/>
          <w:u w:val="single"/>
        </w:rPr>
        <w:t>sırasıyla</w:t>
      </w:r>
      <w:r w:rsidRPr="008A6538">
        <w:rPr>
          <w:b/>
          <w:bCs/>
        </w:rPr>
        <w:t xml:space="preserve"> hangi şıkta doğru  olarak verilmiştir?</w:t>
      </w:r>
      <w:r w:rsidRPr="008A6538">
        <w:rPr>
          <w:b/>
          <w:bCs/>
        </w:rPr>
        <w:tab/>
      </w:r>
    </w:p>
    <w:p w:rsidR="00C67B05" w:rsidRPr="008A6538" w:rsidRDefault="00C67B05" w:rsidP="00A051C4">
      <w:pPr>
        <w:ind w:left="360"/>
      </w:pPr>
      <w:r w:rsidRPr="008A6538">
        <w:tab/>
        <w:t>a) Cami-Kilise-Havra</w:t>
      </w:r>
      <w:r w:rsidRPr="008A6538">
        <w:tab/>
      </w:r>
    </w:p>
    <w:p w:rsidR="00C67B05" w:rsidRPr="008A6538" w:rsidRDefault="00C67B05" w:rsidP="00EB19DE">
      <w:pPr>
        <w:ind w:left="360" w:firstLine="348"/>
      </w:pPr>
      <w:r w:rsidRPr="008A6538">
        <w:t xml:space="preserve">b) Kilise-Havra-Cami                        </w:t>
      </w:r>
    </w:p>
    <w:p w:rsidR="00C67B05" w:rsidRPr="008A6538" w:rsidRDefault="00C67B05" w:rsidP="00E9231E">
      <w:pPr>
        <w:ind w:left="360" w:firstLine="348"/>
      </w:pPr>
      <w:r w:rsidRPr="008A6538">
        <w:t>c) Havra-Kilise-Cami</w:t>
      </w:r>
      <w:r w:rsidRPr="008A6538">
        <w:tab/>
      </w:r>
    </w:p>
    <w:p w:rsidR="00C67B05" w:rsidRPr="008A6538" w:rsidRDefault="00C67B05" w:rsidP="00E9231E">
      <w:pPr>
        <w:ind w:left="360" w:firstLine="348"/>
      </w:pPr>
      <w:r w:rsidRPr="008A6538">
        <w:t>d) Havra-Cami-Kilise</w:t>
      </w:r>
      <w:r w:rsidRPr="008A6538">
        <w:tab/>
      </w:r>
    </w:p>
    <w:p w:rsidR="00C67B05" w:rsidRPr="008A6538" w:rsidRDefault="00C67B05" w:rsidP="008B6DE4">
      <w:pPr>
        <w:ind w:left="360" w:firstLine="348"/>
      </w:pPr>
      <w:r w:rsidRPr="008A6538">
        <w:t>e) Cami-Havra-Kilise</w:t>
      </w:r>
      <w:r w:rsidRPr="008A6538">
        <w:tab/>
      </w:r>
    </w:p>
    <w:p w:rsidR="00C67B05" w:rsidRPr="008A6538" w:rsidRDefault="00C67B05" w:rsidP="008B6DE4">
      <w:pPr>
        <w:ind w:left="360" w:firstLine="348"/>
      </w:pPr>
      <w:r w:rsidRPr="008A6538">
        <w:tab/>
      </w:r>
      <w:r w:rsidRPr="008A6538">
        <w:tab/>
      </w:r>
    </w:p>
    <w:p w:rsidR="00C67B05" w:rsidRPr="008A6538" w:rsidRDefault="00C67B05" w:rsidP="005333B4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İslam’da eğitime verilen önemden dolayı aşağıdakilerden hangisinin yapılmasına önem verilmiştir?</w:t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a)Medrese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b)Aşevi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c)Kervansaray</w:t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d)Hamam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e)Han</w:t>
      </w:r>
    </w:p>
    <w:p w:rsidR="00C67B05" w:rsidRPr="008A6538" w:rsidRDefault="00C67B05" w:rsidP="00E9231E">
      <w:pPr>
        <w:ind w:left="1416" w:hanging="708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A051C4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 xml:space="preserve">Aşağıdaki yollardan hangisiyle kazanç sağlamak </w:t>
      </w:r>
      <w:r w:rsidRPr="008A6538">
        <w:rPr>
          <w:b/>
          <w:bCs/>
          <w:u w:val="single"/>
        </w:rPr>
        <w:t>helal sayılmıştır</w:t>
      </w:r>
      <w:r w:rsidRPr="008A6538">
        <w:rPr>
          <w:b/>
          <w:bCs/>
        </w:rPr>
        <w:t>?</w:t>
      </w:r>
    </w:p>
    <w:p w:rsidR="00C67B05" w:rsidRPr="008A6538" w:rsidRDefault="00C67B05" w:rsidP="00A051C4">
      <w:pPr>
        <w:ind w:left="708"/>
      </w:pPr>
      <w:r w:rsidRPr="008A6538">
        <w:t>a) Hırsızlık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b) Hile</w:t>
      </w:r>
      <w:r w:rsidRPr="008A6538">
        <w:tab/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c) Kumar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d) Miras</w:t>
      </w:r>
      <w:r w:rsidRPr="008A6538">
        <w:tab/>
      </w:r>
    </w:p>
    <w:p w:rsidR="00C67B05" w:rsidRPr="008A6538" w:rsidRDefault="00C67B05" w:rsidP="00A051C4">
      <w:pPr>
        <w:ind w:left="708"/>
      </w:pPr>
      <w:r w:rsidRPr="008A6538">
        <w:t>e) Gasp</w:t>
      </w:r>
    </w:p>
    <w:p w:rsidR="00C67B05" w:rsidRPr="008A6538" w:rsidRDefault="00C67B05" w:rsidP="00A051C4">
      <w:pPr>
        <w:ind w:left="708"/>
      </w:pPr>
    </w:p>
    <w:p w:rsidR="00C67B05" w:rsidRPr="008A6538" w:rsidRDefault="00C67B05" w:rsidP="00B82F88">
      <w:pPr>
        <w:numPr>
          <w:ilvl w:val="0"/>
          <w:numId w:val="1"/>
        </w:numPr>
        <w:rPr>
          <w:b/>
          <w:bCs/>
        </w:rPr>
      </w:pPr>
      <w:r w:rsidRPr="008A6538">
        <w:rPr>
          <w:b/>
          <w:bCs/>
        </w:rPr>
        <w:t>Bir kişinin hastalığının acılarına dayanamadığı için öldürülmesini istemesine ne denir?</w:t>
      </w:r>
    </w:p>
    <w:p w:rsidR="00C67B05" w:rsidRPr="008A6538" w:rsidRDefault="00C67B05" w:rsidP="00B82F88">
      <w:pPr>
        <w:ind w:left="708"/>
      </w:pPr>
      <w:r w:rsidRPr="008A6538">
        <w:t>a) Ötenazi</w:t>
      </w:r>
      <w:r w:rsidRPr="008A6538">
        <w:tab/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b) İntihar</w:t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c) İdam</w:t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d) Beyin ölümü</w:t>
      </w:r>
      <w:r w:rsidRPr="008A6538">
        <w:tab/>
      </w:r>
      <w:r w:rsidRPr="008A6538">
        <w:tab/>
      </w:r>
    </w:p>
    <w:p w:rsidR="00C67B05" w:rsidRPr="008A6538" w:rsidRDefault="00C67B05" w:rsidP="00B82F88">
      <w:pPr>
        <w:ind w:left="708"/>
      </w:pPr>
      <w:r w:rsidRPr="008A6538">
        <w:t>e) Bitkisel hayat</w:t>
      </w:r>
    </w:p>
    <w:p w:rsidR="00C67B05" w:rsidRPr="008A6538" w:rsidRDefault="00C67B05" w:rsidP="00B82F88">
      <w:pPr>
        <w:ind w:left="708"/>
      </w:pPr>
    </w:p>
    <w:p w:rsidR="00C67B05" w:rsidRPr="008A6538" w:rsidRDefault="00C67B05" w:rsidP="00A90C0C">
      <w:pPr>
        <w:widowControl w:val="0"/>
        <w:numPr>
          <w:ilvl w:val="0"/>
          <w:numId w:val="1"/>
        </w:numPr>
        <w:tabs>
          <w:tab w:val="clear" w:pos="720"/>
          <w:tab w:val="left" w:pos="709"/>
          <w:tab w:val="left" w:pos="993"/>
        </w:tabs>
        <w:autoSpaceDE w:val="0"/>
        <w:autoSpaceDN w:val="0"/>
        <w:adjustRightInd w:val="0"/>
        <w:ind w:left="426" w:firstLine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“Hiç bilenlerle bilmeyenler bir olur mu? İlim kadın erkek her Müslüman’a farzdır” ayet ve hadisi hangi alanda Müslümanları teşvik etmiştir?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a)Ekonomi hakkı 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b)İbadet hakkı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c)Yaşama hakkı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d)Sağlık hakkı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</w:t>
      </w:r>
    </w:p>
    <w:p w:rsidR="00C67B05" w:rsidRPr="008A6538" w:rsidRDefault="00C67B05" w:rsidP="008A6538">
      <w:pPr>
        <w:tabs>
          <w:tab w:val="num" w:pos="180"/>
        </w:tabs>
        <w:ind w:left="426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e)Eğitim hakkı</w:t>
      </w:r>
    </w:p>
    <w:p w:rsidR="00C67B05" w:rsidRPr="008A6538" w:rsidRDefault="00C67B05" w:rsidP="00A90C0C">
      <w:pPr>
        <w:numPr>
          <w:ilvl w:val="0"/>
          <w:numId w:val="1"/>
        </w:numPr>
        <w:tabs>
          <w:tab w:val="clear" w:pos="720"/>
          <w:tab w:val="num" w:pos="142"/>
        </w:tabs>
        <w:ind w:left="142" w:firstLine="0"/>
        <w:rPr>
          <w:b/>
          <w:bCs/>
        </w:rPr>
      </w:pPr>
      <w:r w:rsidRPr="008A6538">
        <w:rPr>
          <w:b/>
          <w:bCs/>
        </w:rPr>
        <w:t xml:space="preserve"> İlköğretim düzeyinde eğitim verilen ve okuma yazma öğretilen eğitim kurumuna ne isim verilir?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a)Suffe  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>b)Medrese</w:t>
      </w:r>
      <w:r w:rsidRPr="008A6538">
        <w:tab/>
        <w:t xml:space="preserve">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c)Küttap  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 d)Mescit</w:t>
      </w:r>
      <w:r w:rsidRPr="008A6538">
        <w:tab/>
        <w:t xml:space="preserve">   </w:t>
      </w:r>
    </w:p>
    <w:p w:rsidR="00C67B05" w:rsidRPr="008A6538" w:rsidRDefault="00C67B05" w:rsidP="00A90C0C">
      <w:pPr>
        <w:tabs>
          <w:tab w:val="num" w:pos="142"/>
        </w:tabs>
        <w:ind w:left="142"/>
      </w:pPr>
      <w:r w:rsidRPr="008A6538">
        <w:t xml:space="preserve">e)Cami </w:t>
      </w:r>
    </w:p>
    <w:p w:rsidR="00C67B05" w:rsidRPr="008A6538" w:rsidRDefault="00C67B05" w:rsidP="008A6538">
      <w:pPr>
        <w:tabs>
          <w:tab w:val="num" w:pos="426"/>
        </w:tabs>
        <w:ind w:left="426"/>
      </w:pPr>
    </w:p>
    <w:p w:rsidR="00C67B05" w:rsidRPr="008A6538" w:rsidRDefault="00C67B05" w:rsidP="008A6538">
      <w:pPr>
        <w:numPr>
          <w:ilvl w:val="0"/>
          <w:numId w:val="1"/>
        </w:numPr>
        <w:tabs>
          <w:tab w:val="clear" w:pos="720"/>
          <w:tab w:val="num" w:pos="142"/>
        </w:tabs>
        <w:ind w:left="142" w:firstLine="0"/>
        <w:rPr>
          <w:b/>
          <w:bCs/>
        </w:rPr>
      </w:pPr>
      <w:r w:rsidRPr="008A6538">
        <w:rPr>
          <w:b/>
          <w:bCs/>
        </w:rPr>
        <w:t xml:space="preserve"> Aşağıdakilerden hangisi İslam’da bilginin kaynaklarındandır?</w:t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a) Düşünme</w:t>
      </w:r>
      <w:r w:rsidRPr="008A6538">
        <w:tab/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b) Duyular</w:t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c) Gözlem</w:t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d) Tartışma</w:t>
      </w:r>
      <w:r w:rsidRPr="008A6538">
        <w:tab/>
      </w:r>
      <w:r w:rsidRPr="008A6538">
        <w:tab/>
      </w:r>
    </w:p>
    <w:p w:rsidR="00C67B05" w:rsidRPr="008A6538" w:rsidRDefault="00C67B05" w:rsidP="008A6538">
      <w:pPr>
        <w:tabs>
          <w:tab w:val="num" w:pos="142"/>
        </w:tabs>
        <w:ind w:left="142"/>
      </w:pPr>
      <w:r w:rsidRPr="008A6538">
        <w:t>e) Deney</w:t>
      </w:r>
      <w:r w:rsidRPr="008A6538">
        <w:tab/>
      </w:r>
    </w:p>
    <w:p w:rsidR="00C67B05" w:rsidRPr="008A6538" w:rsidRDefault="00C67B05" w:rsidP="008A6538">
      <w:pPr>
        <w:tabs>
          <w:tab w:val="num" w:pos="426"/>
        </w:tabs>
        <w:ind w:left="426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 xml:space="preserve">Hangisi hak ve özgürlüklerin kullanımını engelleyen davranışlardan </w:t>
      </w:r>
      <w:r w:rsidRPr="008A6538">
        <w:rPr>
          <w:b/>
          <w:bCs/>
          <w:u w:val="single"/>
        </w:rPr>
        <w:t>değildir?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a) Dürüstlük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b) İftira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c) Uyuşturucu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 Kumar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e) Gıybet </w:t>
      </w: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>Peygamberimizin sözleriyle ilgilenen ilim hangisidir?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a)Tefsir      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b)Siyer     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c)Hadis      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d)Tarih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e)Tasavvuf</w:t>
      </w: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>İslam dini ile ilgili aşağıdaki ifadelerden hangisi yanlıştır?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a) Bilimi teşvik eder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b) Akıl ve bilgi dinidir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c) Düşünmeyi ve araştırmayı öğütler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 İnsanın aklına ve kalbine hitap eder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e) Bilinçsizce taklit yapılmasını destekler</w:t>
      </w: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numPr>
          <w:ilvl w:val="0"/>
          <w:numId w:val="1"/>
        </w:numPr>
        <w:tabs>
          <w:tab w:val="clear" w:pos="720"/>
          <w:tab w:val="num" w:pos="180"/>
        </w:tabs>
        <w:ind w:left="180" w:firstLine="0"/>
        <w:rPr>
          <w:b/>
          <w:bCs/>
        </w:rPr>
      </w:pPr>
      <w:r w:rsidRPr="008A6538">
        <w:rPr>
          <w:b/>
          <w:bCs/>
        </w:rPr>
        <w:t>Piri Reis ve Evliya Çelebi hangi alanla ilgili çalışmalar yapmış bilginlerimizdir?</w:t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 xml:space="preserve">a) Coğrafya 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b) Astronomi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c) Tıp</w:t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d) Fizik</w:t>
      </w:r>
      <w:r w:rsidRPr="008A6538">
        <w:tab/>
      </w:r>
      <w:r w:rsidRPr="008A6538">
        <w:tab/>
      </w:r>
    </w:p>
    <w:p w:rsidR="00C67B05" w:rsidRPr="008A6538" w:rsidRDefault="00C67B05" w:rsidP="00AB72CF">
      <w:pPr>
        <w:tabs>
          <w:tab w:val="num" w:pos="180"/>
        </w:tabs>
        <w:ind w:left="180"/>
      </w:pPr>
      <w:r w:rsidRPr="008A6538">
        <w:t>e) Tarih</w:t>
      </w:r>
    </w:p>
    <w:p w:rsidR="00C67B05" w:rsidRDefault="00C67B05" w:rsidP="00AB72CF">
      <w:pPr>
        <w:tabs>
          <w:tab w:val="num" w:pos="180"/>
        </w:tabs>
        <w:ind w:left="180"/>
      </w:pPr>
    </w:p>
    <w:p w:rsidR="00C67B05" w:rsidRDefault="00C67B05" w:rsidP="00AB72CF">
      <w:pPr>
        <w:tabs>
          <w:tab w:val="num" w:pos="180"/>
        </w:tabs>
        <w:ind w:left="180"/>
      </w:pPr>
    </w:p>
    <w:p w:rsidR="00C67B05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AB72CF">
      <w:pPr>
        <w:tabs>
          <w:tab w:val="num" w:pos="180"/>
        </w:tabs>
        <w:ind w:left="180"/>
      </w:pP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>
        <w:rPr>
          <w:noProof/>
        </w:rPr>
        <w:pict>
          <v:shape id="_x0000_s1027" type="#_x0000_t136" style="position:absolute;left:0;text-align:left;margin-left:219.05pt;margin-top:-73.15pt;width:50.1pt;height:46pt;z-index:-251710464" fillcolor="black">
            <v:fill opacity="0"/>
            <v:stroke dashstyle="1 1"/>
            <v:shadow color="#868686"/>
            <v:textpath style="font-family:&quot;Arial Black&quot;;v-text-kern:t" trim="t" fitpath="t" string="B"/>
          </v:shape>
        </w:pict>
      </w: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19.</w:t>
      </w: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ab/>
        <w:t>Din ve devlet işlerinin birbirinden ayrılarak  herkese din ve vicdan özgürlüğünün sağlanmasına ne ad verilir?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a)Laiklik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 b)Özgürlük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c)Milliyetçilik   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 xml:space="preserve">d)Hak  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e)Adalet</w:t>
      </w:r>
    </w:p>
    <w:p w:rsidR="00C67B05" w:rsidRPr="008A6538" w:rsidRDefault="00C67B05" w:rsidP="00B76E45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B76E45">
      <w:pPr>
        <w:widowControl w:val="0"/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firstLine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8A6538">
        <w:rPr>
          <w:rFonts w:ascii="Times New Roman TUR" w:hAnsi="Times New Roman TUR" w:cs="Times New Roman TUR"/>
          <w:b/>
          <w:bCs/>
          <w:color w:val="000000"/>
          <w:kern w:val="28"/>
        </w:rPr>
        <w:t>“Taberi, Zemahşeri, Ebussuud Efendi, Elmalılı Muhammed Hamdi Yazır” hangi alanda eserler vermiş ilim adamlarımızdır?</w:t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a)Tarih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  <w:t xml:space="preserve">    </w:t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b)Fıkıh</w:t>
      </w:r>
      <w:r w:rsidRPr="008A6538">
        <w:rPr>
          <w:rFonts w:ascii="Times New Roman TUR" w:hAnsi="Times New Roman TUR" w:cs="Times New Roman TUR"/>
          <w:color w:val="000000"/>
          <w:kern w:val="28"/>
        </w:rPr>
        <w:tab/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c)Siyer</w:t>
      </w: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d)Tefsir</w:t>
      </w:r>
    </w:p>
    <w:p w:rsidR="00C67B05" w:rsidRPr="008A6538" w:rsidRDefault="00C67B05" w:rsidP="008A6538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8A6538">
        <w:rPr>
          <w:rFonts w:ascii="Times New Roman TUR" w:hAnsi="Times New Roman TUR" w:cs="Times New Roman TUR"/>
          <w:color w:val="000000"/>
          <w:kern w:val="28"/>
        </w:rPr>
        <w:t>e)Kelam</w:t>
      </w:r>
    </w:p>
    <w:p w:rsidR="00C67B05" w:rsidRPr="008A6538" w:rsidRDefault="00C67B05" w:rsidP="008A6538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8A6538" w:rsidRDefault="00C67B05" w:rsidP="00AB72CF">
      <w:pPr>
        <w:widowControl w:val="0"/>
        <w:tabs>
          <w:tab w:val="num" w:pos="180"/>
        </w:tabs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C67B05" w:rsidRPr="00104117" w:rsidRDefault="00C67B05" w:rsidP="00A90C0C">
      <w:pPr>
        <w:ind w:left="708" w:hanging="528"/>
      </w:pPr>
      <w:r w:rsidRPr="00104117">
        <w:rPr>
          <w:b/>
          <w:bCs/>
          <w:u w:val="single"/>
        </w:rPr>
        <w:t>NOT:</w:t>
      </w:r>
      <w:r w:rsidRPr="00104117">
        <w:t xml:space="preserve"> Her soru 5 puandır. Süre 20 dakikadır.</w:t>
      </w:r>
    </w:p>
    <w:p w:rsidR="00C67B05" w:rsidRPr="00104117" w:rsidRDefault="00C67B05" w:rsidP="00A90C0C">
      <w:pPr>
        <w:ind w:left="708" w:hanging="528"/>
        <w:rPr>
          <w:b/>
          <w:bCs/>
          <w:i/>
          <w:iCs/>
          <w:u w:val="single"/>
        </w:rPr>
      </w:pPr>
      <w:r w:rsidRPr="00104117">
        <w:tab/>
      </w:r>
      <w:r w:rsidRPr="00104117">
        <w:rPr>
          <w:b/>
          <w:bCs/>
          <w:i/>
          <w:iCs/>
        </w:rPr>
        <w:t xml:space="preserve"> </w:t>
      </w:r>
      <w:r w:rsidRPr="00104117">
        <w:rPr>
          <w:b/>
          <w:bCs/>
          <w:i/>
          <w:iCs/>
          <w:u w:val="single"/>
        </w:rPr>
        <w:t>Kodlama bölümüne işaretlenmeyen cevaplar    dikkate alınmayacaktır.</w:t>
      </w:r>
    </w:p>
    <w:p w:rsidR="00C67B05" w:rsidRPr="00104117" w:rsidRDefault="00C67B05" w:rsidP="00A90C0C">
      <w:pPr>
        <w:pStyle w:val="NoSpacing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Ad-Soyad:</w:t>
      </w:r>
    </w:p>
    <w:p w:rsidR="00C67B05" w:rsidRPr="00104117" w:rsidRDefault="00C67B05" w:rsidP="00A90C0C">
      <w:pPr>
        <w:pStyle w:val="NoSpacing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Numara:</w:t>
      </w:r>
    </w:p>
    <w:p w:rsidR="00C67B05" w:rsidRPr="00104117" w:rsidRDefault="00C67B05" w:rsidP="00A90C0C">
      <w:pPr>
        <w:pStyle w:val="NoSpacing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Sınıf:</w:t>
      </w:r>
    </w:p>
    <w:p w:rsidR="00C67B05" w:rsidRPr="002A31A0" w:rsidRDefault="00C67B05" w:rsidP="00A90C0C">
      <w:pPr>
        <w:pStyle w:val="NoSpacing"/>
        <w:ind w:left="1416" w:firstLine="24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CEVAPLAR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28" style="position:absolute;left:0;text-align:left;margin-left:151.15pt;margin-top:1.15pt;width:11.6pt;height:11.6pt;z-index:251612160">
            <v:fill opacity="0"/>
          </v:oval>
        </w:pict>
      </w:r>
      <w:r>
        <w:rPr>
          <w:noProof/>
          <w:lang w:eastAsia="tr-TR"/>
        </w:rPr>
        <w:pict>
          <v:oval id="_x0000_s1029" style="position:absolute;left:0;text-align:left;margin-left:130.7pt;margin-top:1.5pt;width:11.6pt;height:11.6pt;z-index:251611136">
            <v:fill opacity="0"/>
          </v:oval>
        </w:pict>
      </w:r>
      <w:r>
        <w:rPr>
          <w:noProof/>
          <w:lang w:eastAsia="tr-TR"/>
        </w:rPr>
        <w:pict>
          <v:oval id="_x0000_s1030" style="position:absolute;left:0;text-align:left;margin-left:109.6pt;margin-top:1.2pt;width:11.6pt;height:11.6pt;z-index:251610112">
            <v:fill opacity="0"/>
          </v:oval>
        </w:pict>
      </w:r>
      <w:r>
        <w:rPr>
          <w:noProof/>
          <w:lang w:eastAsia="tr-TR"/>
        </w:rPr>
        <w:pict>
          <v:oval id="_x0000_s1031" style="position:absolute;left:0;text-align:left;margin-left:87.85pt;margin-top:1.55pt;width:11.6pt;height:11.6pt;z-index:251609088">
            <v:fill opacity="0"/>
          </v:oval>
        </w:pict>
      </w:r>
      <w:r>
        <w:rPr>
          <w:noProof/>
          <w:lang w:eastAsia="tr-TR"/>
        </w:rPr>
        <w:pict>
          <v:oval id="_x0000_s1032" style="position:absolute;left:0;text-align:left;margin-left:68.05pt;margin-top:1.25pt;width:11.6pt;height:11.6pt;z-index:25160806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33" style="position:absolute;left:0;text-align:left;margin-left:151.15pt;margin-top:1.15pt;width:11.6pt;height:11.6pt;z-index:251617280">
            <v:fill opacity="0"/>
          </v:oval>
        </w:pict>
      </w:r>
      <w:r>
        <w:rPr>
          <w:noProof/>
          <w:lang w:eastAsia="tr-TR"/>
        </w:rPr>
        <w:pict>
          <v:oval id="_x0000_s1034" style="position:absolute;left:0;text-align:left;margin-left:130.7pt;margin-top:1.5pt;width:11.6pt;height:11.6pt;z-index:251616256">
            <v:fill opacity="0"/>
          </v:oval>
        </w:pict>
      </w:r>
      <w:r>
        <w:rPr>
          <w:noProof/>
          <w:lang w:eastAsia="tr-TR"/>
        </w:rPr>
        <w:pict>
          <v:oval id="_x0000_s1035" style="position:absolute;left:0;text-align:left;margin-left:109.6pt;margin-top:1.2pt;width:11.6pt;height:11.6pt;z-index:251615232">
            <v:fill opacity="0"/>
          </v:oval>
        </w:pict>
      </w:r>
      <w:r>
        <w:rPr>
          <w:noProof/>
          <w:lang w:eastAsia="tr-TR"/>
        </w:rPr>
        <w:pict>
          <v:oval id="_x0000_s1036" style="position:absolute;left:0;text-align:left;margin-left:87.85pt;margin-top:1.55pt;width:11.6pt;height:11.6pt;z-index:251614208">
            <v:fill opacity="0"/>
          </v:oval>
        </w:pict>
      </w:r>
      <w:r>
        <w:rPr>
          <w:noProof/>
          <w:lang w:eastAsia="tr-TR"/>
        </w:rPr>
        <w:pict>
          <v:oval id="_x0000_s1037" style="position:absolute;left:0;text-align:left;margin-left:68.05pt;margin-top:1.25pt;width:11.6pt;height:11.6pt;z-index:25161318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38" style="position:absolute;left:0;text-align:left;margin-left:151.15pt;margin-top:1.15pt;width:11.6pt;height:11.6pt;z-index:251622400">
            <v:fill opacity="0"/>
          </v:oval>
        </w:pict>
      </w:r>
      <w:r>
        <w:rPr>
          <w:noProof/>
          <w:lang w:eastAsia="tr-TR"/>
        </w:rPr>
        <w:pict>
          <v:oval id="_x0000_s1039" style="position:absolute;left:0;text-align:left;margin-left:130.7pt;margin-top:1.5pt;width:11.6pt;height:11.6pt;z-index:251621376">
            <v:fill opacity="0"/>
          </v:oval>
        </w:pict>
      </w:r>
      <w:r>
        <w:rPr>
          <w:noProof/>
          <w:lang w:eastAsia="tr-TR"/>
        </w:rPr>
        <w:pict>
          <v:oval id="_x0000_s1040" style="position:absolute;left:0;text-align:left;margin-left:109.6pt;margin-top:1.2pt;width:11.6pt;height:11.6pt;z-index:251620352">
            <v:fill opacity="0"/>
          </v:oval>
        </w:pict>
      </w:r>
      <w:r>
        <w:rPr>
          <w:noProof/>
          <w:lang w:eastAsia="tr-TR"/>
        </w:rPr>
        <w:pict>
          <v:oval id="_x0000_s1041" style="position:absolute;left:0;text-align:left;margin-left:87.85pt;margin-top:1.55pt;width:11.6pt;height:11.6pt;z-index:251619328">
            <v:fill opacity="0"/>
          </v:oval>
        </w:pict>
      </w:r>
      <w:r>
        <w:rPr>
          <w:noProof/>
          <w:lang w:eastAsia="tr-TR"/>
        </w:rPr>
        <w:pict>
          <v:oval id="_x0000_s1042" style="position:absolute;left:0;text-align:left;margin-left:68.05pt;margin-top:1.25pt;width:11.6pt;height:11.6pt;z-index:25161830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43" style="position:absolute;left:0;text-align:left;margin-left:151.15pt;margin-top:1.15pt;width:11.6pt;height:11.6pt;z-index:251627520">
            <v:fill opacity="0"/>
          </v:oval>
        </w:pict>
      </w:r>
      <w:r>
        <w:rPr>
          <w:noProof/>
          <w:lang w:eastAsia="tr-TR"/>
        </w:rPr>
        <w:pict>
          <v:oval id="_x0000_s1044" style="position:absolute;left:0;text-align:left;margin-left:130.7pt;margin-top:1.5pt;width:11.6pt;height:11.6pt;z-index:251626496">
            <v:fill opacity="0"/>
          </v:oval>
        </w:pict>
      </w:r>
      <w:r>
        <w:rPr>
          <w:noProof/>
          <w:lang w:eastAsia="tr-TR"/>
        </w:rPr>
        <w:pict>
          <v:oval id="_x0000_s1045" style="position:absolute;left:0;text-align:left;margin-left:109.6pt;margin-top:1.2pt;width:11.6pt;height:11.6pt;z-index:251625472">
            <v:fill opacity="0"/>
          </v:oval>
        </w:pict>
      </w:r>
      <w:r>
        <w:rPr>
          <w:noProof/>
          <w:lang w:eastAsia="tr-TR"/>
        </w:rPr>
        <w:pict>
          <v:oval id="_x0000_s1046" style="position:absolute;left:0;text-align:left;margin-left:87.85pt;margin-top:1.55pt;width:11.6pt;height:11.6pt;z-index:251624448">
            <v:fill opacity="0"/>
          </v:oval>
        </w:pict>
      </w:r>
      <w:r>
        <w:rPr>
          <w:noProof/>
          <w:lang w:eastAsia="tr-TR"/>
        </w:rPr>
        <w:pict>
          <v:oval id="_x0000_s1047" style="position:absolute;left:0;text-align:left;margin-left:68.05pt;margin-top:1.25pt;width:11.6pt;height:11.6pt;z-index:25162342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48" style="position:absolute;left:0;text-align:left;margin-left:151.15pt;margin-top:1.15pt;width:11.6pt;height:11.6pt;z-index:251632640">
            <v:fill opacity="0"/>
          </v:oval>
        </w:pict>
      </w:r>
      <w:r>
        <w:rPr>
          <w:noProof/>
          <w:lang w:eastAsia="tr-TR"/>
        </w:rPr>
        <w:pict>
          <v:oval id="_x0000_s1049" style="position:absolute;left:0;text-align:left;margin-left:130.7pt;margin-top:1.5pt;width:11.6pt;height:11.6pt;z-index:251631616">
            <v:fill opacity="0"/>
          </v:oval>
        </w:pict>
      </w:r>
      <w:r>
        <w:rPr>
          <w:noProof/>
          <w:lang w:eastAsia="tr-TR"/>
        </w:rPr>
        <w:pict>
          <v:oval id="_x0000_s1050" style="position:absolute;left:0;text-align:left;margin-left:109.6pt;margin-top:1.2pt;width:11.6pt;height:11.6pt;z-index:251630592">
            <v:fill opacity="0"/>
          </v:oval>
        </w:pict>
      </w:r>
      <w:r>
        <w:rPr>
          <w:noProof/>
          <w:lang w:eastAsia="tr-TR"/>
        </w:rPr>
        <w:pict>
          <v:oval id="_x0000_s1051" style="position:absolute;left:0;text-align:left;margin-left:87.85pt;margin-top:1.55pt;width:11.6pt;height:11.6pt;z-index:251629568">
            <v:fill opacity="0"/>
          </v:oval>
        </w:pict>
      </w:r>
      <w:r>
        <w:rPr>
          <w:noProof/>
          <w:lang w:eastAsia="tr-TR"/>
        </w:rPr>
        <w:pict>
          <v:oval id="_x0000_s1052" style="position:absolute;left:0;text-align:left;margin-left:68.05pt;margin-top:1.25pt;width:11.6pt;height:11.6pt;z-index:25162854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53" style="position:absolute;left:0;text-align:left;margin-left:151.15pt;margin-top:1.15pt;width:11.6pt;height:11.6pt;z-index:251637760">
            <v:fill opacity="0"/>
          </v:oval>
        </w:pict>
      </w:r>
      <w:r>
        <w:rPr>
          <w:noProof/>
          <w:lang w:eastAsia="tr-TR"/>
        </w:rPr>
        <w:pict>
          <v:oval id="_x0000_s1054" style="position:absolute;left:0;text-align:left;margin-left:130.7pt;margin-top:1.5pt;width:11.6pt;height:11.6pt;z-index:251636736">
            <v:fill opacity="0"/>
          </v:oval>
        </w:pict>
      </w:r>
      <w:r>
        <w:rPr>
          <w:noProof/>
          <w:lang w:eastAsia="tr-TR"/>
        </w:rPr>
        <w:pict>
          <v:oval id="_x0000_s1055" style="position:absolute;left:0;text-align:left;margin-left:109.6pt;margin-top:1.2pt;width:11.6pt;height:11.6pt;z-index:251635712">
            <v:fill opacity="0"/>
          </v:oval>
        </w:pict>
      </w:r>
      <w:r>
        <w:rPr>
          <w:noProof/>
          <w:lang w:eastAsia="tr-TR"/>
        </w:rPr>
        <w:pict>
          <v:oval id="_x0000_s1056" style="position:absolute;left:0;text-align:left;margin-left:87.85pt;margin-top:1.55pt;width:11.6pt;height:11.6pt;z-index:251634688">
            <v:fill opacity="0"/>
          </v:oval>
        </w:pict>
      </w:r>
      <w:r>
        <w:rPr>
          <w:noProof/>
          <w:lang w:eastAsia="tr-TR"/>
        </w:rPr>
        <w:pict>
          <v:oval id="_x0000_s1057" style="position:absolute;left:0;text-align:left;margin-left:68.05pt;margin-top:1.25pt;width:11.6pt;height:11.6pt;z-index:25163366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58" style="position:absolute;left:0;text-align:left;margin-left:151.15pt;margin-top:1.15pt;width:11.6pt;height:11.6pt;z-index:251642880">
            <v:fill opacity="0"/>
          </v:oval>
        </w:pict>
      </w:r>
      <w:r>
        <w:rPr>
          <w:noProof/>
          <w:lang w:eastAsia="tr-TR"/>
        </w:rPr>
        <w:pict>
          <v:oval id="_x0000_s1059" style="position:absolute;left:0;text-align:left;margin-left:130.7pt;margin-top:1.5pt;width:11.6pt;height:11.6pt;z-index:251641856">
            <v:fill opacity="0"/>
          </v:oval>
        </w:pict>
      </w:r>
      <w:r>
        <w:rPr>
          <w:noProof/>
          <w:lang w:eastAsia="tr-TR"/>
        </w:rPr>
        <w:pict>
          <v:oval id="_x0000_s1060" style="position:absolute;left:0;text-align:left;margin-left:109.6pt;margin-top:1.2pt;width:11.6pt;height:11.6pt;z-index:251640832">
            <v:fill opacity="0"/>
          </v:oval>
        </w:pict>
      </w:r>
      <w:r>
        <w:rPr>
          <w:noProof/>
          <w:lang w:eastAsia="tr-TR"/>
        </w:rPr>
        <w:pict>
          <v:oval id="_x0000_s1061" style="position:absolute;left:0;text-align:left;margin-left:87.85pt;margin-top:1.55pt;width:11.6pt;height:11.6pt;z-index:251639808">
            <v:fill opacity="0"/>
          </v:oval>
        </w:pict>
      </w:r>
      <w:r>
        <w:rPr>
          <w:noProof/>
          <w:lang w:eastAsia="tr-TR"/>
        </w:rPr>
        <w:pict>
          <v:oval id="_x0000_s1062" style="position:absolute;left:0;text-align:left;margin-left:68.05pt;margin-top:1.25pt;width:11.6pt;height:11.6pt;z-index:25163878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63" style="position:absolute;left:0;text-align:left;margin-left:151.15pt;margin-top:1.15pt;width:11.6pt;height:11.6pt;z-index:251648000">
            <v:fill opacity="0"/>
          </v:oval>
        </w:pict>
      </w:r>
      <w:r>
        <w:rPr>
          <w:noProof/>
          <w:lang w:eastAsia="tr-TR"/>
        </w:rPr>
        <w:pict>
          <v:oval id="_x0000_s1064" style="position:absolute;left:0;text-align:left;margin-left:130.7pt;margin-top:1.5pt;width:11.6pt;height:11.6pt;z-index:251646976">
            <v:fill opacity="0"/>
          </v:oval>
        </w:pict>
      </w:r>
      <w:r>
        <w:rPr>
          <w:noProof/>
          <w:lang w:eastAsia="tr-TR"/>
        </w:rPr>
        <w:pict>
          <v:oval id="_x0000_s1065" style="position:absolute;left:0;text-align:left;margin-left:109.6pt;margin-top:1.2pt;width:11.6pt;height:11.6pt;z-index:251645952">
            <v:fill opacity="0"/>
          </v:oval>
        </w:pict>
      </w:r>
      <w:r>
        <w:rPr>
          <w:noProof/>
          <w:lang w:eastAsia="tr-TR"/>
        </w:rPr>
        <w:pict>
          <v:oval id="_x0000_s1066" style="position:absolute;left:0;text-align:left;margin-left:87.85pt;margin-top:1.55pt;width:11.6pt;height:11.6pt;z-index:251644928">
            <v:fill opacity="0"/>
          </v:oval>
        </w:pict>
      </w:r>
      <w:r>
        <w:rPr>
          <w:noProof/>
          <w:lang w:eastAsia="tr-TR"/>
        </w:rPr>
        <w:pict>
          <v:oval id="_x0000_s1067" style="position:absolute;left:0;text-align:left;margin-left:68.05pt;margin-top:1.25pt;width:11.6pt;height:11.6pt;z-index:25164390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68" style="position:absolute;left:0;text-align:left;margin-left:151.15pt;margin-top:1.15pt;width:11.6pt;height:11.6pt;z-index:251653120">
            <v:fill opacity="0"/>
          </v:oval>
        </w:pict>
      </w:r>
      <w:r>
        <w:rPr>
          <w:noProof/>
          <w:lang w:eastAsia="tr-TR"/>
        </w:rPr>
        <w:pict>
          <v:oval id="_x0000_s1069" style="position:absolute;left:0;text-align:left;margin-left:130.7pt;margin-top:1.5pt;width:11.6pt;height:11.6pt;z-index:251652096">
            <v:fill opacity="0"/>
          </v:oval>
        </w:pict>
      </w:r>
      <w:r>
        <w:rPr>
          <w:noProof/>
          <w:lang w:eastAsia="tr-TR"/>
        </w:rPr>
        <w:pict>
          <v:oval id="_x0000_s1070" style="position:absolute;left:0;text-align:left;margin-left:109.6pt;margin-top:1.2pt;width:11.6pt;height:11.6pt;z-index:251651072">
            <v:fill opacity="0"/>
          </v:oval>
        </w:pict>
      </w:r>
      <w:r>
        <w:rPr>
          <w:noProof/>
          <w:lang w:eastAsia="tr-TR"/>
        </w:rPr>
        <w:pict>
          <v:oval id="_x0000_s1071" style="position:absolute;left:0;text-align:left;margin-left:87.85pt;margin-top:1.55pt;width:11.6pt;height:11.6pt;z-index:251650048">
            <v:fill opacity="0"/>
          </v:oval>
        </w:pict>
      </w:r>
      <w:r>
        <w:rPr>
          <w:noProof/>
          <w:lang w:eastAsia="tr-TR"/>
        </w:rPr>
        <w:pict>
          <v:oval id="_x0000_s1072" style="position:absolute;left:0;text-align:left;margin-left:68.05pt;margin-top:1.25pt;width:11.6pt;height:11.6pt;z-index:25164902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73" style="position:absolute;left:0;text-align:left;margin-left:151.15pt;margin-top:1.15pt;width:11.6pt;height:11.6pt;z-index:251658240">
            <v:fill opacity="0"/>
          </v:oval>
        </w:pict>
      </w:r>
      <w:r>
        <w:rPr>
          <w:noProof/>
          <w:lang w:eastAsia="tr-TR"/>
        </w:rPr>
        <w:pict>
          <v:oval id="_x0000_s1074" style="position:absolute;left:0;text-align:left;margin-left:130.7pt;margin-top:1.5pt;width:11.6pt;height:11.6pt;z-index:251657216">
            <v:fill opacity="0"/>
          </v:oval>
        </w:pict>
      </w:r>
      <w:r>
        <w:rPr>
          <w:noProof/>
          <w:lang w:eastAsia="tr-TR"/>
        </w:rPr>
        <w:pict>
          <v:oval id="_x0000_s1075" style="position:absolute;left:0;text-align:left;margin-left:109.6pt;margin-top:1.2pt;width:11.6pt;height:11.6pt;z-index:251656192">
            <v:fill opacity="0"/>
          </v:oval>
        </w:pict>
      </w:r>
      <w:r>
        <w:rPr>
          <w:noProof/>
          <w:lang w:eastAsia="tr-TR"/>
        </w:rPr>
        <w:pict>
          <v:oval id="_x0000_s1076" style="position:absolute;left:0;text-align:left;margin-left:87.85pt;margin-top:1.55pt;width:11.6pt;height:11.6pt;z-index:251655168">
            <v:fill opacity="0"/>
          </v:oval>
        </w:pict>
      </w:r>
      <w:r>
        <w:rPr>
          <w:noProof/>
          <w:lang w:eastAsia="tr-TR"/>
        </w:rPr>
        <w:pict>
          <v:oval id="_x0000_s1077" style="position:absolute;left:0;text-align:left;margin-left:68.05pt;margin-top:1.25pt;width:11.6pt;height:11.6pt;z-index:25165414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78" style="position:absolute;left:0;text-align:left;margin-left:151.15pt;margin-top:1.15pt;width:11.6pt;height:11.6pt;z-index:251663360">
            <v:fill opacity="0"/>
          </v:oval>
        </w:pict>
      </w:r>
      <w:r>
        <w:rPr>
          <w:noProof/>
          <w:lang w:eastAsia="tr-TR"/>
        </w:rPr>
        <w:pict>
          <v:oval id="_x0000_s1079" style="position:absolute;left:0;text-align:left;margin-left:130.7pt;margin-top:1.5pt;width:11.6pt;height:11.6pt;z-index:251662336">
            <v:fill opacity="0"/>
          </v:oval>
        </w:pict>
      </w:r>
      <w:r>
        <w:rPr>
          <w:noProof/>
          <w:lang w:eastAsia="tr-TR"/>
        </w:rPr>
        <w:pict>
          <v:oval id="_x0000_s1080" style="position:absolute;left:0;text-align:left;margin-left:109.6pt;margin-top:1.2pt;width:11.6pt;height:11.6pt;z-index:251661312">
            <v:fill opacity="0"/>
          </v:oval>
        </w:pict>
      </w:r>
      <w:r>
        <w:rPr>
          <w:noProof/>
          <w:lang w:eastAsia="tr-TR"/>
        </w:rPr>
        <w:pict>
          <v:oval id="_x0000_s1081" style="position:absolute;left:0;text-align:left;margin-left:87.85pt;margin-top:1.55pt;width:11.6pt;height:11.6pt;z-index:251660288">
            <v:fill opacity="0"/>
          </v:oval>
        </w:pict>
      </w:r>
      <w:r>
        <w:rPr>
          <w:noProof/>
          <w:lang w:eastAsia="tr-TR"/>
        </w:rPr>
        <w:pict>
          <v:oval id="_x0000_s1082" style="position:absolute;left:0;text-align:left;margin-left:68.05pt;margin-top:1.25pt;width:11.6pt;height:11.6pt;z-index:25165926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83" style="position:absolute;left:0;text-align:left;margin-left:151.15pt;margin-top:1.15pt;width:11.6pt;height:11.6pt;z-index:251668480">
            <v:fill opacity="0"/>
          </v:oval>
        </w:pict>
      </w:r>
      <w:r>
        <w:rPr>
          <w:noProof/>
          <w:lang w:eastAsia="tr-TR"/>
        </w:rPr>
        <w:pict>
          <v:oval id="_x0000_s1084" style="position:absolute;left:0;text-align:left;margin-left:130.7pt;margin-top:1.5pt;width:11.6pt;height:11.6pt;z-index:251667456">
            <v:fill opacity="0"/>
          </v:oval>
        </w:pict>
      </w:r>
      <w:r>
        <w:rPr>
          <w:noProof/>
          <w:lang w:eastAsia="tr-TR"/>
        </w:rPr>
        <w:pict>
          <v:oval id="_x0000_s1085" style="position:absolute;left:0;text-align:left;margin-left:109.6pt;margin-top:1.2pt;width:11.6pt;height:11.6pt;z-index:251666432">
            <v:fill opacity="0"/>
          </v:oval>
        </w:pict>
      </w:r>
      <w:r>
        <w:rPr>
          <w:noProof/>
          <w:lang w:eastAsia="tr-TR"/>
        </w:rPr>
        <w:pict>
          <v:oval id="_x0000_s1086" style="position:absolute;left:0;text-align:left;margin-left:87.85pt;margin-top:1.55pt;width:11.6pt;height:11.6pt;z-index:251665408">
            <v:fill opacity="0"/>
          </v:oval>
        </w:pict>
      </w:r>
      <w:r>
        <w:rPr>
          <w:noProof/>
          <w:lang w:eastAsia="tr-TR"/>
        </w:rPr>
        <w:pict>
          <v:oval id="_x0000_s1087" style="position:absolute;left:0;text-align:left;margin-left:68.05pt;margin-top:1.25pt;width:11.6pt;height:11.6pt;z-index:25166438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88" style="position:absolute;left:0;text-align:left;margin-left:151.15pt;margin-top:1.15pt;width:11.6pt;height:11.6pt;z-index:251673600">
            <v:fill opacity="0"/>
          </v:oval>
        </w:pict>
      </w:r>
      <w:r>
        <w:rPr>
          <w:noProof/>
          <w:lang w:eastAsia="tr-TR"/>
        </w:rPr>
        <w:pict>
          <v:oval id="_x0000_s1089" style="position:absolute;left:0;text-align:left;margin-left:130.7pt;margin-top:1.5pt;width:11.6pt;height:11.6pt;z-index:251672576">
            <v:fill opacity="0"/>
          </v:oval>
        </w:pict>
      </w:r>
      <w:r>
        <w:rPr>
          <w:noProof/>
          <w:lang w:eastAsia="tr-TR"/>
        </w:rPr>
        <w:pict>
          <v:oval id="_x0000_s1090" style="position:absolute;left:0;text-align:left;margin-left:109.6pt;margin-top:1.2pt;width:11.6pt;height:11.6pt;z-index:251671552">
            <v:fill opacity="0"/>
          </v:oval>
        </w:pict>
      </w:r>
      <w:r>
        <w:rPr>
          <w:noProof/>
          <w:lang w:eastAsia="tr-TR"/>
        </w:rPr>
        <w:pict>
          <v:oval id="_x0000_s1091" style="position:absolute;left:0;text-align:left;margin-left:87.85pt;margin-top:1.55pt;width:11.6pt;height:11.6pt;z-index:251670528">
            <v:fill opacity="0"/>
          </v:oval>
        </w:pict>
      </w:r>
      <w:r>
        <w:rPr>
          <w:noProof/>
          <w:lang w:eastAsia="tr-TR"/>
        </w:rPr>
        <w:pict>
          <v:oval id="_x0000_s1092" style="position:absolute;left:0;text-align:left;margin-left:68.05pt;margin-top:1.25pt;width:11.6pt;height:11.6pt;z-index:25166950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93" style="position:absolute;left:0;text-align:left;margin-left:151.15pt;margin-top:1.15pt;width:11.6pt;height:11.6pt;z-index:251678720">
            <v:fill opacity="0"/>
          </v:oval>
        </w:pict>
      </w:r>
      <w:r>
        <w:rPr>
          <w:noProof/>
          <w:lang w:eastAsia="tr-TR"/>
        </w:rPr>
        <w:pict>
          <v:oval id="_x0000_s1094" style="position:absolute;left:0;text-align:left;margin-left:130.7pt;margin-top:1.5pt;width:11.6pt;height:11.6pt;z-index:251677696">
            <v:fill opacity="0"/>
          </v:oval>
        </w:pict>
      </w:r>
      <w:r>
        <w:rPr>
          <w:noProof/>
          <w:lang w:eastAsia="tr-TR"/>
        </w:rPr>
        <w:pict>
          <v:oval id="_x0000_s1095" style="position:absolute;left:0;text-align:left;margin-left:109.6pt;margin-top:1.2pt;width:11.6pt;height:11.6pt;z-index:251676672">
            <v:fill opacity="0"/>
          </v:oval>
        </w:pict>
      </w:r>
      <w:r>
        <w:rPr>
          <w:noProof/>
          <w:lang w:eastAsia="tr-TR"/>
        </w:rPr>
        <w:pict>
          <v:oval id="_x0000_s1096" style="position:absolute;left:0;text-align:left;margin-left:87.85pt;margin-top:1.55pt;width:11.6pt;height:11.6pt;z-index:251675648">
            <v:fill opacity="0"/>
          </v:oval>
        </w:pict>
      </w:r>
      <w:r>
        <w:rPr>
          <w:noProof/>
          <w:lang w:eastAsia="tr-TR"/>
        </w:rPr>
        <w:pict>
          <v:oval id="_x0000_s1097" style="position:absolute;left:0;text-align:left;margin-left:68.05pt;margin-top:1.25pt;width:11.6pt;height:11.6pt;z-index:25167462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098" style="position:absolute;left:0;text-align:left;margin-left:151.15pt;margin-top:1.15pt;width:11.6pt;height:11.6pt;z-index:251683840">
            <v:fill opacity="0"/>
          </v:oval>
        </w:pict>
      </w:r>
      <w:r>
        <w:rPr>
          <w:noProof/>
          <w:lang w:eastAsia="tr-TR"/>
        </w:rPr>
        <w:pict>
          <v:oval id="_x0000_s1099" style="position:absolute;left:0;text-align:left;margin-left:130.7pt;margin-top:1.5pt;width:11.6pt;height:11.6pt;z-index:251682816">
            <v:fill opacity="0"/>
          </v:oval>
        </w:pict>
      </w:r>
      <w:r>
        <w:rPr>
          <w:noProof/>
          <w:lang w:eastAsia="tr-TR"/>
        </w:rPr>
        <w:pict>
          <v:oval id="_x0000_s1100" style="position:absolute;left:0;text-align:left;margin-left:109.6pt;margin-top:1.2pt;width:11.6pt;height:11.6pt;z-index:251681792">
            <v:fill opacity="0"/>
          </v:oval>
        </w:pict>
      </w:r>
      <w:r>
        <w:rPr>
          <w:noProof/>
          <w:lang w:eastAsia="tr-TR"/>
        </w:rPr>
        <w:pict>
          <v:oval id="_x0000_s1101" style="position:absolute;left:0;text-align:left;margin-left:87.85pt;margin-top:1.55pt;width:11.6pt;height:11.6pt;z-index:251680768">
            <v:fill opacity="0"/>
          </v:oval>
        </w:pict>
      </w:r>
      <w:r>
        <w:rPr>
          <w:noProof/>
          <w:lang w:eastAsia="tr-TR"/>
        </w:rPr>
        <w:pict>
          <v:oval id="_x0000_s1102" style="position:absolute;left:0;text-align:left;margin-left:68.05pt;margin-top:1.25pt;width:11.6pt;height:11.6pt;z-index:25167974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103" style="position:absolute;left:0;text-align:left;margin-left:151.15pt;margin-top:1.15pt;width:11.6pt;height:11.6pt;z-index:251688960">
            <v:fill opacity="0"/>
          </v:oval>
        </w:pict>
      </w:r>
      <w:r>
        <w:rPr>
          <w:noProof/>
          <w:lang w:eastAsia="tr-TR"/>
        </w:rPr>
        <w:pict>
          <v:oval id="_x0000_s1104" style="position:absolute;left:0;text-align:left;margin-left:130.7pt;margin-top:1.5pt;width:11.6pt;height:11.6pt;z-index:251687936">
            <v:fill opacity="0"/>
          </v:oval>
        </w:pict>
      </w:r>
      <w:r>
        <w:rPr>
          <w:noProof/>
          <w:lang w:eastAsia="tr-TR"/>
        </w:rPr>
        <w:pict>
          <v:oval id="_x0000_s1105" style="position:absolute;left:0;text-align:left;margin-left:109.6pt;margin-top:1.2pt;width:11.6pt;height:11.6pt;z-index:251686912">
            <v:fill opacity="0"/>
          </v:oval>
        </w:pict>
      </w:r>
      <w:r>
        <w:rPr>
          <w:noProof/>
          <w:lang w:eastAsia="tr-TR"/>
        </w:rPr>
        <w:pict>
          <v:oval id="_x0000_s1106" style="position:absolute;left:0;text-align:left;margin-left:87.85pt;margin-top:1.55pt;width:11.6pt;height:11.6pt;z-index:251685888">
            <v:fill opacity="0"/>
          </v:oval>
        </w:pict>
      </w:r>
      <w:r>
        <w:rPr>
          <w:noProof/>
          <w:lang w:eastAsia="tr-TR"/>
        </w:rPr>
        <w:pict>
          <v:oval id="_x0000_s1107" style="position:absolute;left:0;text-align:left;margin-left:68.05pt;margin-top:1.25pt;width:11.6pt;height:11.6pt;z-index:25168486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108" style="position:absolute;left:0;text-align:left;margin-left:151.15pt;margin-top:1.15pt;width:11.6pt;height:11.6pt;z-index:251694080">
            <v:fill opacity="0"/>
          </v:oval>
        </w:pict>
      </w:r>
      <w:r>
        <w:rPr>
          <w:noProof/>
          <w:lang w:eastAsia="tr-TR"/>
        </w:rPr>
        <w:pict>
          <v:oval id="_x0000_s1109" style="position:absolute;left:0;text-align:left;margin-left:130.7pt;margin-top:1.5pt;width:11.6pt;height:11.6pt;z-index:251693056">
            <v:fill opacity="0"/>
          </v:oval>
        </w:pict>
      </w:r>
      <w:r>
        <w:rPr>
          <w:noProof/>
          <w:lang w:eastAsia="tr-TR"/>
        </w:rPr>
        <w:pict>
          <v:oval id="_x0000_s1110" style="position:absolute;left:0;text-align:left;margin-left:109.6pt;margin-top:1.2pt;width:11.6pt;height:11.6pt;z-index:251692032">
            <v:fill opacity="0"/>
          </v:oval>
        </w:pict>
      </w:r>
      <w:r>
        <w:rPr>
          <w:noProof/>
          <w:lang w:eastAsia="tr-TR"/>
        </w:rPr>
        <w:pict>
          <v:oval id="_x0000_s1111" style="position:absolute;left:0;text-align:left;margin-left:87.85pt;margin-top:1.55pt;width:11.6pt;height:11.6pt;z-index:251691008">
            <v:fill opacity="0"/>
          </v:oval>
        </w:pict>
      </w:r>
      <w:r>
        <w:rPr>
          <w:noProof/>
          <w:lang w:eastAsia="tr-TR"/>
        </w:rPr>
        <w:pict>
          <v:oval id="_x0000_s1112" style="position:absolute;left:0;text-align:left;margin-left:68.05pt;margin-top:1.25pt;width:11.6pt;height:11.6pt;z-index:25168998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113" style="position:absolute;left:0;text-align:left;margin-left:151.15pt;margin-top:1.15pt;width:11.6pt;height:11.6pt;z-index:251699200">
            <v:fill opacity="0"/>
          </v:oval>
        </w:pict>
      </w:r>
      <w:r>
        <w:rPr>
          <w:noProof/>
          <w:lang w:eastAsia="tr-TR"/>
        </w:rPr>
        <w:pict>
          <v:oval id="_x0000_s1114" style="position:absolute;left:0;text-align:left;margin-left:130.7pt;margin-top:1.5pt;width:11.6pt;height:11.6pt;z-index:251698176">
            <v:fill opacity="0"/>
          </v:oval>
        </w:pict>
      </w:r>
      <w:r>
        <w:rPr>
          <w:noProof/>
          <w:lang w:eastAsia="tr-TR"/>
        </w:rPr>
        <w:pict>
          <v:oval id="_x0000_s1115" style="position:absolute;left:0;text-align:left;margin-left:109.6pt;margin-top:1.2pt;width:11.6pt;height:11.6pt;z-index:251697152">
            <v:fill opacity="0"/>
          </v:oval>
        </w:pict>
      </w:r>
      <w:r>
        <w:rPr>
          <w:noProof/>
          <w:lang w:eastAsia="tr-TR"/>
        </w:rPr>
        <w:pict>
          <v:oval id="_x0000_s1116" style="position:absolute;left:0;text-align:left;margin-left:87.85pt;margin-top:1.55pt;width:11.6pt;height:11.6pt;z-index:251696128">
            <v:fill opacity="0"/>
          </v:oval>
        </w:pict>
      </w:r>
      <w:r>
        <w:rPr>
          <w:noProof/>
          <w:lang w:eastAsia="tr-TR"/>
        </w:rPr>
        <w:pict>
          <v:oval id="_x0000_s1117" style="position:absolute;left:0;text-align:left;margin-left:68.05pt;margin-top:1.25pt;width:11.6pt;height:11.6pt;z-index:25169510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118" style="position:absolute;left:0;text-align:left;margin-left:151.15pt;margin-top:1.15pt;width:11.6pt;height:11.6pt;z-index:251704320">
            <v:fill opacity="0"/>
          </v:oval>
        </w:pict>
      </w:r>
      <w:r>
        <w:rPr>
          <w:noProof/>
          <w:lang w:eastAsia="tr-TR"/>
        </w:rPr>
        <w:pict>
          <v:oval id="_x0000_s1119" style="position:absolute;left:0;text-align:left;margin-left:130.7pt;margin-top:1.5pt;width:11.6pt;height:11.6pt;z-index:251703296">
            <v:fill opacity="0"/>
          </v:oval>
        </w:pict>
      </w:r>
      <w:r>
        <w:rPr>
          <w:noProof/>
          <w:lang w:eastAsia="tr-TR"/>
        </w:rPr>
        <w:pict>
          <v:oval id="_x0000_s1120" style="position:absolute;left:0;text-align:left;margin-left:109.6pt;margin-top:1.2pt;width:11.6pt;height:11.6pt;z-index:251702272">
            <v:fill opacity="0"/>
          </v:oval>
        </w:pict>
      </w:r>
      <w:r>
        <w:rPr>
          <w:noProof/>
          <w:lang w:eastAsia="tr-TR"/>
        </w:rPr>
        <w:pict>
          <v:oval id="_x0000_s1121" style="position:absolute;left:0;text-align:left;margin-left:87.85pt;margin-top:1.55pt;width:11.6pt;height:11.6pt;z-index:251701248">
            <v:fill opacity="0"/>
          </v:oval>
        </w:pict>
      </w:r>
      <w:r>
        <w:rPr>
          <w:noProof/>
          <w:lang w:eastAsia="tr-TR"/>
        </w:rPr>
        <w:pict>
          <v:oval id="_x0000_s1122" style="position:absolute;left:0;text-align:left;margin-left:68.05pt;margin-top:1.25pt;width:11.6pt;height:11.6pt;z-index:25170022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  <w:numPr>
          <w:ilvl w:val="0"/>
          <w:numId w:val="5"/>
        </w:numPr>
      </w:pPr>
      <w:r>
        <w:rPr>
          <w:noProof/>
          <w:lang w:eastAsia="tr-TR"/>
        </w:rPr>
        <w:pict>
          <v:oval id="_x0000_s1123" style="position:absolute;left:0;text-align:left;margin-left:151.15pt;margin-top:1.15pt;width:11.6pt;height:11.6pt;z-index:251709440">
            <v:fill opacity="0"/>
          </v:oval>
        </w:pict>
      </w:r>
      <w:r>
        <w:rPr>
          <w:noProof/>
          <w:lang w:eastAsia="tr-TR"/>
        </w:rPr>
        <w:pict>
          <v:oval id="_x0000_s1124" style="position:absolute;left:0;text-align:left;margin-left:130.7pt;margin-top:1.5pt;width:11.6pt;height:11.6pt;z-index:251708416">
            <v:fill opacity="0"/>
          </v:oval>
        </w:pict>
      </w:r>
      <w:r>
        <w:rPr>
          <w:noProof/>
          <w:lang w:eastAsia="tr-TR"/>
        </w:rPr>
        <w:pict>
          <v:oval id="_x0000_s1125" style="position:absolute;left:0;text-align:left;margin-left:109.6pt;margin-top:1.2pt;width:11.6pt;height:11.6pt;z-index:251707392">
            <v:fill opacity="0"/>
          </v:oval>
        </w:pict>
      </w:r>
      <w:r>
        <w:rPr>
          <w:noProof/>
          <w:lang w:eastAsia="tr-TR"/>
        </w:rPr>
        <w:pict>
          <v:oval id="_x0000_s1126" style="position:absolute;left:0;text-align:left;margin-left:87.85pt;margin-top:1.55pt;width:11.6pt;height:11.6pt;z-index:251706368">
            <v:fill opacity="0"/>
          </v:oval>
        </w:pict>
      </w:r>
      <w:r>
        <w:rPr>
          <w:noProof/>
          <w:lang w:eastAsia="tr-TR"/>
        </w:rPr>
        <w:pict>
          <v:oval id="_x0000_s1127" style="position:absolute;left:0;text-align:left;margin-left:68.05pt;margin-top:1.25pt;width:11.6pt;height:11.6pt;z-index:251705344">
            <v:fill opacity="0"/>
          </v:oval>
        </w:pict>
      </w:r>
      <w:r>
        <w:t>A      B      C      D      E</w:t>
      </w:r>
    </w:p>
    <w:p w:rsidR="00C67B05" w:rsidRDefault="00C67B05" w:rsidP="00A90C0C">
      <w:pPr>
        <w:pStyle w:val="NoSpacing"/>
      </w:pPr>
    </w:p>
    <w:p w:rsidR="00C67B05" w:rsidRPr="00F91EFE" w:rsidRDefault="00C67B05" w:rsidP="00A90C0C">
      <w:pPr>
        <w:pStyle w:val="NoSpacing"/>
        <w:ind w:left="1788" w:firstLine="708"/>
        <w:rPr>
          <w:rFonts w:ascii="Monotype Corsiva" w:hAnsi="Monotype Corsiva" w:cs="Monotype Corsiva"/>
          <w:b/>
          <w:bCs/>
          <w:i/>
          <w:iCs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Mücahid KEKLİKÇİ</w:t>
      </w:r>
    </w:p>
    <w:p w:rsidR="00C67B05" w:rsidRPr="00C87BB2" w:rsidRDefault="00C67B05" w:rsidP="00A90C0C">
      <w:pPr>
        <w:pStyle w:val="NoSpacing"/>
        <w:ind w:left="1080" w:firstLine="708"/>
        <w:rPr>
          <w:sz w:val="24"/>
          <w:szCs w:val="24"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Din Kültürü ve Ahlak Bilgisi Öğretmeni</w:t>
      </w:r>
    </w:p>
    <w:p w:rsidR="00C67B05" w:rsidRPr="008A6538" w:rsidRDefault="00C67B05" w:rsidP="00A90C0C">
      <w:pPr>
        <w:ind w:left="708" w:hanging="528"/>
      </w:pPr>
    </w:p>
    <w:sectPr w:rsidR="00C67B05" w:rsidRPr="008A6538" w:rsidSect="008A6538">
      <w:headerReference w:type="default" r:id="rId7"/>
      <w:footerReference w:type="default" r:id="rId8"/>
      <w:pgSz w:w="11906" w:h="16838"/>
      <w:pgMar w:top="1418" w:right="567" w:bottom="0" w:left="567" w:header="709" w:footer="709" w:gutter="0"/>
      <w:cols w:num="2" w:sep="1"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B05" w:rsidRDefault="00C67B05">
      <w:r>
        <w:separator/>
      </w:r>
    </w:p>
  </w:endnote>
  <w:endnote w:type="continuationSeparator" w:id="1">
    <w:p w:rsidR="00C67B05" w:rsidRDefault="00C67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B05" w:rsidRDefault="00C67B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B05" w:rsidRDefault="00C67B05">
      <w:r>
        <w:separator/>
      </w:r>
    </w:p>
  </w:footnote>
  <w:footnote w:type="continuationSeparator" w:id="1">
    <w:p w:rsidR="00C67B05" w:rsidRDefault="00C67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B05" w:rsidRPr="006D7504" w:rsidRDefault="00C67B05" w:rsidP="00770C32">
    <w:pPr>
      <w:pStyle w:val="Header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</w:r>
    <w:hyperlink r:id="rId1" w:history="1">
      <w:r>
        <w:rPr>
          <w:rStyle w:val="Hyperlink"/>
        </w:rPr>
        <w:t>www.sorubak.com</w:t>
      </w:r>
    </w:hyperlink>
    <w:r w:rsidRPr="006D7504">
      <w:rPr>
        <w:rFonts w:ascii="Monotype Corsiva" w:hAnsi="Monotype Corsiva" w:cs="Monotype Corsiva"/>
        <w:b/>
        <w:bCs/>
        <w:sz w:val="28"/>
        <w:szCs w:val="28"/>
      </w:rPr>
      <w:t>EĞİTİM ÖĞRETİM YILI</w:t>
    </w:r>
  </w:p>
  <w:p w:rsidR="00C67B05" w:rsidRPr="006D7504" w:rsidRDefault="00C67B05" w:rsidP="00770C32">
    <w:pPr>
      <w:pStyle w:val="Header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</w:t>
    </w:r>
    <w:r w:rsidRPr="006D7504">
      <w:rPr>
        <w:rFonts w:ascii="Monotype Corsiva" w:hAnsi="Monotype Corsiva" w:cs="Monotype Corsiva"/>
        <w:b/>
        <w:bCs/>
        <w:sz w:val="28"/>
        <w:szCs w:val="28"/>
      </w:rPr>
      <w:t xml:space="preserve">ATATÜRK KIZ </w:t>
    </w:r>
    <w:r>
      <w:rPr>
        <w:rFonts w:ascii="Monotype Corsiva" w:hAnsi="Monotype Corsiva" w:cs="Monotype Corsiva"/>
        <w:b/>
        <w:bCs/>
        <w:sz w:val="28"/>
        <w:szCs w:val="28"/>
      </w:rPr>
      <w:t xml:space="preserve">TEKNİK ve </w:t>
    </w:r>
    <w:r w:rsidRPr="006D7504">
      <w:rPr>
        <w:rFonts w:ascii="Monotype Corsiva" w:hAnsi="Monotype Corsiva" w:cs="Monotype Corsiva"/>
        <w:b/>
        <w:bCs/>
        <w:sz w:val="28"/>
        <w:szCs w:val="28"/>
      </w:rPr>
      <w:t xml:space="preserve">MESLEK  LİSESİ </w:t>
    </w:r>
  </w:p>
  <w:p w:rsidR="00C67B05" w:rsidRPr="006D7504" w:rsidRDefault="00C67B05" w:rsidP="00770C32">
    <w:pPr>
      <w:pStyle w:val="Header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 </w:t>
    </w:r>
    <w:r w:rsidRPr="006D7504">
      <w:rPr>
        <w:rFonts w:ascii="Monotype Corsiva" w:hAnsi="Monotype Corsiva" w:cs="Monotype Corsiva"/>
        <w:b/>
        <w:bCs/>
        <w:sz w:val="28"/>
        <w:szCs w:val="28"/>
      </w:rPr>
      <w:t xml:space="preserve">DİN KÜLTÜRÜ ve AHLAK BİLGİSİ DERSİ </w:t>
    </w:r>
  </w:p>
  <w:p w:rsidR="00C67B05" w:rsidRDefault="00C67B05" w:rsidP="00C24F01">
    <w:pPr>
      <w:pStyle w:val="Header"/>
      <w:jc w:val="center"/>
      <w:rPr>
        <w:rFonts w:ascii="Monotype Corsiva" w:hAnsi="Monotype Corsiva" w:cs="Monotype Corsiva"/>
        <w:b/>
        <w:bCs/>
        <w:sz w:val="28"/>
        <w:szCs w:val="28"/>
      </w:rPr>
    </w:pPr>
    <w:r w:rsidRPr="006D7504">
      <w:rPr>
        <w:rFonts w:ascii="Monotype Corsiva" w:hAnsi="Monotype Corsiva" w:cs="Monotype Corsiva"/>
        <w:b/>
        <w:bCs/>
        <w:sz w:val="28"/>
        <w:szCs w:val="28"/>
      </w:rPr>
      <w:t>10. SINIFLAR  II. DÖNEM II.</w:t>
    </w:r>
    <w:r>
      <w:rPr>
        <w:rFonts w:ascii="Monotype Corsiva" w:hAnsi="Monotype Corsiva" w:cs="Monotype Corsiva"/>
        <w:b/>
        <w:bCs/>
        <w:sz w:val="28"/>
        <w:szCs w:val="28"/>
      </w:rPr>
      <w:t xml:space="preserve"> ORTAK </w:t>
    </w:r>
    <w:r w:rsidRPr="006D7504">
      <w:rPr>
        <w:rFonts w:ascii="Monotype Corsiva" w:hAnsi="Monotype Corsiva" w:cs="Monotype Corsiva"/>
        <w:b/>
        <w:bCs/>
        <w:sz w:val="28"/>
        <w:szCs w:val="28"/>
      </w:rPr>
      <w:t>YAZILI SINAVI</w:t>
    </w:r>
  </w:p>
  <w:p w:rsidR="00C67B05" w:rsidRPr="006D7504" w:rsidRDefault="00C67B05" w:rsidP="00C24F01">
    <w:pPr>
      <w:pStyle w:val="Header"/>
      <w:jc w:val="center"/>
      <w:rPr>
        <w:rFonts w:ascii="Monotype Corsiva" w:hAnsi="Monotype Corsiva" w:cs="Monotype Corsiva"/>
        <w:b/>
        <w:b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0D0D"/>
    <w:multiLevelType w:val="hybridMultilevel"/>
    <w:tmpl w:val="11DA1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11C"/>
    <w:multiLevelType w:val="multilevel"/>
    <w:tmpl w:val="1032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B6A82"/>
    <w:multiLevelType w:val="hybridMultilevel"/>
    <w:tmpl w:val="71E27108"/>
    <w:lvl w:ilvl="0" w:tplc="B6705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CA082B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722A18"/>
    <w:multiLevelType w:val="hybridMultilevel"/>
    <w:tmpl w:val="E032A274"/>
    <w:lvl w:ilvl="0" w:tplc="DC763938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1C4"/>
    <w:rsid w:val="000162A9"/>
    <w:rsid w:val="00104117"/>
    <w:rsid w:val="00161E3E"/>
    <w:rsid w:val="001F33C3"/>
    <w:rsid w:val="002A31A0"/>
    <w:rsid w:val="0032412C"/>
    <w:rsid w:val="00350578"/>
    <w:rsid w:val="003927EE"/>
    <w:rsid w:val="003E0203"/>
    <w:rsid w:val="00405D77"/>
    <w:rsid w:val="004902E3"/>
    <w:rsid w:val="005333B4"/>
    <w:rsid w:val="006407FB"/>
    <w:rsid w:val="006929F9"/>
    <w:rsid w:val="00697764"/>
    <w:rsid w:val="006B2333"/>
    <w:rsid w:val="006D7504"/>
    <w:rsid w:val="006E0571"/>
    <w:rsid w:val="006E562B"/>
    <w:rsid w:val="00770C32"/>
    <w:rsid w:val="00801DAB"/>
    <w:rsid w:val="008A6538"/>
    <w:rsid w:val="008B6DE4"/>
    <w:rsid w:val="008D01E4"/>
    <w:rsid w:val="00916148"/>
    <w:rsid w:val="00941545"/>
    <w:rsid w:val="00973F0E"/>
    <w:rsid w:val="009A7269"/>
    <w:rsid w:val="00A051C4"/>
    <w:rsid w:val="00A22F11"/>
    <w:rsid w:val="00A2486E"/>
    <w:rsid w:val="00A90C0C"/>
    <w:rsid w:val="00AB72CF"/>
    <w:rsid w:val="00B21218"/>
    <w:rsid w:val="00B41D4C"/>
    <w:rsid w:val="00B76E45"/>
    <w:rsid w:val="00B82F88"/>
    <w:rsid w:val="00C13071"/>
    <w:rsid w:val="00C24F01"/>
    <w:rsid w:val="00C41748"/>
    <w:rsid w:val="00C67B05"/>
    <w:rsid w:val="00C87BB2"/>
    <w:rsid w:val="00D00069"/>
    <w:rsid w:val="00D23EDD"/>
    <w:rsid w:val="00DB4E2C"/>
    <w:rsid w:val="00DF3196"/>
    <w:rsid w:val="00E9231E"/>
    <w:rsid w:val="00EB19DE"/>
    <w:rsid w:val="00EE6A4F"/>
    <w:rsid w:val="00F14EAA"/>
    <w:rsid w:val="00F85DD4"/>
    <w:rsid w:val="00F91EFE"/>
    <w:rsid w:val="00FC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1C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51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35D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C2E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35D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C2E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5D4"/>
    <w:rPr>
      <w:sz w:val="0"/>
      <w:szCs w:val="0"/>
    </w:rPr>
  </w:style>
  <w:style w:type="table" w:styleId="TableGrid">
    <w:name w:val="Table Grid"/>
    <w:basedOn w:val="TableNormal"/>
    <w:uiPriority w:val="99"/>
    <w:rsid w:val="006E057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3">
    <w:name w:val="Table Simple 3"/>
    <w:basedOn w:val="TableNormal"/>
    <w:uiPriority w:val="99"/>
    <w:rsid w:val="00697764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NoSpacing">
    <w:name w:val="No Spacing"/>
    <w:uiPriority w:val="99"/>
    <w:qFormat/>
    <w:rsid w:val="003E0203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B212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621</Words>
  <Characters>3546</Characters>
  <Application>Microsoft Office Outlook</Application>
  <DocSecurity>0</DocSecurity>
  <Lines>0</Lines>
  <Paragraphs>0</Paragraphs>
  <ScaleCrop>false</ScaleCrop>
  <Company>KEKLİKCİ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MUCAHİD</dc:creator>
  <cp:keywords/>
  <dc:description/>
  <cp:lastModifiedBy>eda</cp:lastModifiedBy>
  <cp:revision>3</cp:revision>
  <cp:lastPrinted>2008-05-27T06:30:00Z</cp:lastPrinted>
  <dcterms:created xsi:type="dcterms:W3CDTF">2012-05-15T22:17:00Z</dcterms:created>
  <dcterms:modified xsi:type="dcterms:W3CDTF">2013-05-11T21:52:00Z</dcterms:modified>
</cp:coreProperties>
</file>