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5E" w:rsidRPr="00C87BB2" w:rsidRDefault="00B3645E" w:rsidP="003B7070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“Kim bir cana kıyarsa bütün insanları öldürmüş gibi olur,kim bir canı kurtarırsa bütün insanları kurtarmış gibi olur.” ayetiyle aşağıdaki haklardan hangi hakkımız kasdetilmektedir?</w:t>
      </w:r>
    </w:p>
    <w:p w:rsidR="00B3645E" w:rsidRPr="00C87BB2" w:rsidRDefault="00B3645E" w:rsidP="003B7070">
      <w:pPr>
        <w:ind w:left="708"/>
      </w:pPr>
      <w:r w:rsidRPr="00C87BB2">
        <w:t>a)Sağlık hakkı</w:t>
      </w:r>
      <w:r w:rsidRPr="00C87BB2">
        <w:tab/>
      </w:r>
    </w:p>
    <w:p w:rsidR="00B3645E" w:rsidRPr="00C87BB2" w:rsidRDefault="00B3645E" w:rsidP="003B7070">
      <w:pPr>
        <w:ind w:left="708"/>
      </w:pPr>
      <w:r w:rsidRPr="00C87BB2">
        <w:t xml:space="preserve">b)Yaşama hakkı  </w:t>
      </w:r>
    </w:p>
    <w:p w:rsidR="00B3645E" w:rsidRPr="00C87BB2" w:rsidRDefault="00B3645E" w:rsidP="003B7070">
      <w:pPr>
        <w:ind w:left="708"/>
      </w:pPr>
      <w:r w:rsidRPr="00C87BB2">
        <w:t>c)İbadet hakkı</w:t>
      </w:r>
      <w:r w:rsidRPr="00C87BB2">
        <w:tab/>
      </w:r>
    </w:p>
    <w:p w:rsidR="00B3645E" w:rsidRPr="00C87BB2" w:rsidRDefault="00B3645E" w:rsidP="003B7070">
      <w:pPr>
        <w:ind w:left="708"/>
      </w:pPr>
      <w:r w:rsidRPr="00C87BB2">
        <w:t xml:space="preserve">d)Ekonomi hakkı       </w:t>
      </w:r>
    </w:p>
    <w:p w:rsidR="00B3645E" w:rsidRPr="00C87BB2" w:rsidRDefault="00B3645E" w:rsidP="003B7070">
      <w:pPr>
        <w:ind w:left="708"/>
      </w:pPr>
      <w:r w:rsidRPr="00C87BB2">
        <w:t>e)Eğitim hakkı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C037E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Kütübi Sitte hangi alanla ilgili bir eserdir?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a)Tefsir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C037E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Bir kişinin hastalıklarından kaynaklanan acılarına dayanamayarak öldürülmesini istemesine ne ad verilir?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a)İntihar 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b)Cinayet 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c)Ötenazi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d)İnançsızlık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e)Şizofreni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0B1066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Bir insanın yaşama hakkı ne zaman başlar?</w:t>
      </w:r>
    </w:p>
    <w:p w:rsidR="00B3645E" w:rsidRPr="00C87BB2" w:rsidRDefault="00B3645E" w:rsidP="0060096F">
      <w:pPr>
        <w:ind w:left="708"/>
      </w:pPr>
      <w:r w:rsidRPr="00C87BB2">
        <w:t>a) Ergenlikle</w:t>
      </w:r>
      <w:r w:rsidRPr="00C87BB2">
        <w:tab/>
        <w:t xml:space="preserve"> </w:t>
      </w:r>
    </w:p>
    <w:p w:rsidR="00B3645E" w:rsidRPr="00C87BB2" w:rsidRDefault="00B3645E" w:rsidP="0060096F">
      <w:pPr>
        <w:ind w:left="708"/>
      </w:pPr>
      <w:r w:rsidRPr="00C87BB2">
        <w:t xml:space="preserve">b) Doğumla   </w:t>
      </w:r>
    </w:p>
    <w:p w:rsidR="00B3645E" w:rsidRPr="00C87BB2" w:rsidRDefault="00B3645E" w:rsidP="0060096F">
      <w:pPr>
        <w:ind w:left="708"/>
      </w:pPr>
      <w:r w:rsidRPr="00C87BB2">
        <w:t xml:space="preserve">c) Anne karnında  </w:t>
      </w:r>
    </w:p>
    <w:p w:rsidR="00B3645E" w:rsidRPr="00C87BB2" w:rsidRDefault="00B3645E" w:rsidP="003B7070">
      <w:pPr>
        <w:ind w:left="708"/>
      </w:pPr>
      <w:r w:rsidRPr="00C87BB2">
        <w:t xml:space="preserve">d) 18 yaşında     </w:t>
      </w:r>
    </w:p>
    <w:p w:rsidR="00B3645E" w:rsidRPr="00C87BB2" w:rsidRDefault="00B3645E" w:rsidP="003B7070">
      <w:pPr>
        <w:ind w:left="708"/>
      </w:pPr>
      <w:r w:rsidRPr="00C87BB2">
        <w:t xml:space="preserve">e) Okul zamanında  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3B7070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“İlim Çin’de dahi olsa gidip alınız.” “Kadın erkek herkese ilim öğrenmek farzdır.”  hadisleri temel haklarımızdan hangisinin kapsamına girer?</w:t>
      </w:r>
    </w:p>
    <w:p w:rsidR="00B3645E" w:rsidRPr="00C87BB2" w:rsidRDefault="00B3645E" w:rsidP="003B7070">
      <w:pPr>
        <w:ind w:left="708"/>
      </w:pPr>
      <w:r w:rsidRPr="00C87BB2">
        <w:t xml:space="preserve">a)Düşünce   </w:t>
      </w:r>
    </w:p>
    <w:p w:rsidR="00B3645E" w:rsidRPr="00C87BB2" w:rsidRDefault="00B3645E" w:rsidP="003B7070">
      <w:pPr>
        <w:ind w:left="708"/>
      </w:pPr>
      <w:r w:rsidRPr="00C87BB2">
        <w:t xml:space="preserve">b)İbadet   </w:t>
      </w:r>
    </w:p>
    <w:p w:rsidR="00B3645E" w:rsidRPr="00C87BB2" w:rsidRDefault="00B3645E" w:rsidP="003B7070">
      <w:pPr>
        <w:ind w:left="708"/>
      </w:pPr>
      <w:r w:rsidRPr="00C87BB2">
        <w:t xml:space="preserve">c)İnanç   </w:t>
      </w:r>
    </w:p>
    <w:p w:rsidR="00B3645E" w:rsidRPr="00C87BB2" w:rsidRDefault="00B3645E" w:rsidP="003B7070">
      <w:pPr>
        <w:ind w:left="708"/>
      </w:pPr>
      <w:r w:rsidRPr="00C87BB2">
        <w:t xml:space="preserve">d)Sağlık   </w:t>
      </w:r>
    </w:p>
    <w:p w:rsidR="00B3645E" w:rsidRPr="00C87BB2" w:rsidRDefault="00B3645E" w:rsidP="003B7070">
      <w:pPr>
        <w:ind w:left="708"/>
      </w:pPr>
      <w:r w:rsidRPr="00C87BB2">
        <w:t>e)Eğitim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0B106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Aşağıdakilerden hangisi tıp alanında eserler vermiş, Avrupa’da “Avicenna” adıyla tanınan ünlü bir bilginimizdir?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a)Piri Reis 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b)İbni Sina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c)Biruni</w:t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d)Ali Kuşçu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e)Uluğ Bey</w:t>
      </w:r>
    </w:p>
    <w:p w:rsidR="00B3645E" w:rsidRPr="00C87BB2" w:rsidRDefault="00B3645E" w:rsidP="00E01502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95.65pt;margin-top:-78.35pt;width:1in;height:63pt;z-index:-251605504" fillcolor="black">
            <v:fill opacity="0"/>
            <v:stroke dashstyle="1 1"/>
            <v:shadow color="#868686"/>
            <v:textpath style="font-family:&quot;Arial Black&quot;;v-text-kern:t" trim="t" fitpath="t" string="A"/>
          </v:shape>
        </w:pic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Peygamberimizin doğumundan vefatına kadar hayatını ve yaşadığı olayları konu edinen ilim dalı aşağıdakilerden hangisidir?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a)Siyer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E75F8C">
      <w:pPr>
        <w:ind w:left="72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6679DB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Fatih İstanbul’u fethettiğinde;“ Ben, Hıristiyan’ı kilisede, Yahudi’yi havrada, Müslüman’ı camide görmek isterim.” diyerek hangi hakka saygı gösterdiğini belirtir?</w:t>
      </w:r>
    </w:p>
    <w:p w:rsidR="00B3645E" w:rsidRPr="00C87BB2" w:rsidRDefault="00B3645E" w:rsidP="00E6421D">
      <w:pPr>
        <w:ind w:left="708"/>
      </w:pPr>
      <w:r w:rsidRPr="00C87BB2">
        <w:t>a) Özel yaşam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b) Kul hakkı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c) Düşünce özgürlüğü</w:t>
      </w:r>
    </w:p>
    <w:p w:rsidR="00B3645E" w:rsidRPr="00C87BB2" w:rsidRDefault="00B3645E" w:rsidP="00E6421D">
      <w:pPr>
        <w:ind w:left="708"/>
      </w:pPr>
      <w:r w:rsidRPr="00C87BB2">
        <w:t>d) Yaşama Hakkı</w:t>
      </w:r>
    </w:p>
    <w:p w:rsidR="00B3645E" w:rsidRPr="00C87BB2" w:rsidRDefault="00B3645E" w:rsidP="00E6421D">
      <w:pPr>
        <w:ind w:left="708"/>
      </w:pPr>
      <w:r w:rsidRPr="00C87BB2">
        <w:t>e) İnanç özgürlüğü</w:t>
      </w:r>
    </w:p>
    <w:p w:rsidR="00B3645E" w:rsidRPr="00C87BB2" w:rsidRDefault="00B3645E" w:rsidP="00E6421D">
      <w:pPr>
        <w:ind w:left="708"/>
      </w:pPr>
    </w:p>
    <w:p w:rsidR="00B3645E" w:rsidRPr="00C87BB2" w:rsidRDefault="00B3645E" w:rsidP="00E6421D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İslam medeniyetinde Peygamberimiz döneminde ilk eğitim kurumu hangisidir?</w:t>
      </w:r>
    </w:p>
    <w:p w:rsidR="00B3645E" w:rsidRPr="00C87BB2" w:rsidRDefault="00B3645E" w:rsidP="00E6421D">
      <w:pPr>
        <w:ind w:left="708"/>
      </w:pPr>
      <w:r w:rsidRPr="00C87BB2">
        <w:t>a) Beytül Hikme</w:t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b) Nizamiye</w:t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c)Suffe</w:t>
      </w:r>
    </w:p>
    <w:p w:rsidR="00B3645E" w:rsidRPr="00C87BB2" w:rsidRDefault="00B3645E" w:rsidP="00E6421D">
      <w:pPr>
        <w:ind w:left="708"/>
      </w:pPr>
      <w:r w:rsidRPr="00C87BB2">
        <w:t>d) Enderun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e) Küttab</w:t>
      </w:r>
    </w:p>
    <w:p w:rsidR="00B3645E" w:rsidRPr="00C87BB2" w:rsidRDefault="00B3645E" w:rsidP="00E6421D">
      <w:pPr>
        <w:ind w:left="708"/>
      </w:pPr>
    </w:p>
    <w:p w:rsidR="00B3645E" w:rsidRPr="00C87BB2" w:rsidRDefault="00B3645E" w:rsidP="00151CE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1-Akıl 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  <w:t xml:space="preserve">2-Duyular  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  <w:t>3-Vahiy</w:t>
      </w:r>
    </w:p>
    <w:p w:rsidR="00B3645E" w:rsidRPr="00C87BB2" w:rsidRDefault="00B3645E" w:rsidP="00151CEB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Yukarıdakilerden hangisi veya hangileri İslam’da bilginin kaynaklarındandır?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 Yalnız 1         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b)Yalnız  2     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c)Yalnız 3       </w:t>
      </w:r>
    </w:p>
    <w:p w:rsidR="00B3645E" w:rsidRPr="00C87BB2" w:rsidRDefault="00B3645E" w:rsidP="00D342C1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 1,2,3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342C1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 1 ve 2</w:t>
      </w:r>
    </w:p>
    <w:p w:rsidR="00B3645E" w:rsidRPr="00C87BB2" w:rsidRDefault="00B3645E" w:rsidP="00D342C1">
      <w:pPr>
        <w:ind w:left="720"/>
      </w:pPr>
    </w:p>
    <w:p w:rsidR="00B3645E" w:rsidRPr="00C87BB2" w:rsidRDefault="00B3645E" w:rsidP="007F1254">
      <w:pPr>
        <w:ind w:left="36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11</w:t>
      </w:r>
      <w:r w:rsidRPr="00C87BB2">
        <w:rPr>
          <w:rFonts w:ascii="Times New Roman TUR" w:hAnsi="Times New Roman TUR" w:cs="Times New Roman TUR"/>
          <w:color w:val="000000"/>
          <w:kern w:val="28"/>
          <w:u w:val="single"/>
        </w:rPr>
        <w:t>.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Kuranın açıklanıp yorumlanmasını konu edinen </w:t>
      </w:r>
    </w:p>
    <w:p w:rsidR="00B3645E" w:rsidRPr="00C87BB2" w:rsidRDefault="00B3645E" w:rsidP="007F1254">
      <w:pPr>
        <w:ind w:left="36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      ilim dalı aşağıdakilerden hangisidir?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a)Tefsir 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FE26F9">
      <w:pPr>
        <w:ind w:left="360"/>
        <w:rPr>
          <w:b/>
          <w:bCs/>
        </w:rPr>
      </w:pPr>
      <w:r w:rsidRPr="00C87BB2">
        <w:rPr>
          <w:b/>
          <w:bCs/>
          <w:u w:val="single"/>
        </w:rPr>
        <w:t>12.</w:t>
      </w:r>
      <w:r w:rsidRPr="00C87BB2">
        <w:rPr>
          <w:b/>
          <w:bCs/>
        </w:rPr>
        <w:t xml:space="preserve"> Hangisi kul hakkına girmez?</w:t>
      </w:r>
    </w:p>
    <w:p w:rsidR="00B3645E" w:rsidRPr="00C87BB2" w:rsidRDefault="00B3645E" w:rsidP="00CF65CD">
      <w:pPr>
        <w:ind w:firstLine="708"/>
      </w:pPr>
      <w:r w:rsidRPr="00C87BB2">
        <w:t>a)Kopya çekmek</w:t>
      </w:r>
      <w:r w:rsidRPr="00C87BB2">
        <w:tab/>
      </w:r>
      <w:r w:rsidRPr="00C87BB2">
        <w:tab/>
      </w:r>
      <w:r w:rsidRPr="00C87BB2">
        <w:tab/>
      </w:r>
    </w:p>
    <w:p w:rsidR="00B3645E" w:rsidRPr="00C87BB2" w:rsidRDefault="00B3645E" w:rsidP="00CF65CD">
      <w:pPr>
        <w:ind w:left="180" w:firstLine="528"/>
      </w:pPr>
      <w:r w:rsidRPr="00C87BB2">
        <w:t xml:space="preserve">b)Sıraları karalamak  </w:t>
      </w:r>
    </w:p>
    <w:p w:rsidR="00B3645E" w:rsidRPr="00C87BB2" w:rsidRDefault="00B3645E" w:rsidP="00CF65CD">
      <w:pPr>
        <w:ind w:left="180" w:firstLine="528"/>
      </w:pPr>
      <w:r w:rsidRPr="00C87BB2">
        <w:t xml:space="preserve">c)Sınavı kendi başına yapmak  </w:t>
      </w:r>
    </w:p>
    <w:p w:rsidR="00B3645E" w:rsidRPr="00C87BB2" w:rsidRDefault="00B3645E" w:rsidP="00CF65CD">
      <w:pPr>
        <w:ind w:left="180" w:firstLine="528"/>
      </w:pPr>
      <w:r w:rsidRPr="00C87BB2">
        <w:t>d)Kaçak elektrik kullanmak</w:t>
      </w:r>
    </w:p>
    <w:p w:rsidR="00B3645E" w:rsidRPr="00C87BB2" w:rsidRDefault="00B3645E" w:rsidP="00CF65CD">
      <w:pPr>
        <w:ind w:left="180" w:firstLine="528"/>
      </w:pPr>
      <w:r w:rsidRPr="00C87BB2">
        <w:t>e)Hırsızlık  yapmak</w:t>
      </w:r>
    </w:p>
    <w:p w:rsidR="00B3645E" w:rsidRPr="00C87BB2" w:rsidRDefault="00B3645E" w:rsidP="00C87BB2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13.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Bir dine veya düşünceye körü körüne bağlanıp, diğer din ve görüşlere kin ve düşmanlık beslemeye ne ad verilir?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a)Yozlaşma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b)Radikallik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c)Taassub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d)Cahillik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e)Metanet</w:t>
      </w:r>
    </w:p>
    <w:p w:rsidR="00B3645E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</w:pP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14.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Din ve devlet işlerinin birbirinden ayrılarak  herkese din ve vicdan özgürlüğünün sağlanmasına ne ad verilir?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a)Laiklik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b)Özgürlük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c)Milliyetçilik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d)Hak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e)Adalet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15.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Aşağıdakilerden hangisi  temel hak ve özgürlüklerin yerine getirilmesini engelleyen davranışlardan biri değildir?</w:t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a)Sigara içmek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b)İçki içmek     </w:t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c)Kumar oynamak        </w:t>
      </w:r>
    </w:p>
    <w:p w:rsidR="00B3645E" w:rsidRPr="00C87BB2" w:rsidRDefault="00B3645E" w:rsidP="00E75F8C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d)Yasalara uymak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e)Uyuşturucu kullanmak</w:t>
      </w:r>
    </w:p>
    <w:p w:rsidR="00B3645E" w:rsidRPr="00C87BB2" w:rsidRDefault="00B3645E" w:rsidP="00E75F8C">
      <w:pPr>
        <w:ind w:left="180" w:firstLine="246"/>
      </w:pP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b/>
          <w:bCs/>
          <w:u w:val="single"/>
        </w:rPr>
        <w:t>16.</w:t>
      </w:r>
      <w:r w:rsidRPr="00C87BB2">
        <w:rPr>
          <w:b/>
          <w:bCs/>
        </w:rPr>
        <w:t xml:space="preserve">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Kişinin kendisine ve başkalarına zarar vermeden istediğini yapabilmesine ne denir?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a)Sorumluluk  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b)Hak 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c)Özgürlük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d)Adelet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e)Hiçbiri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b/>
          <w:bCs/>
          <w:u w:val="single"/>
        </w:rPr>
        <w:t>17.</w:t>
      </w:r>
      <w:r w:rsidRPr="00C87BB2">
        <w:rPr>
          <w:b/>
          <w:bCs/>
        </w:rPr>
        <w:t xml:space="preserve">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Aşağıdakilerden hangisi hak ve özgürlükleri engelleyen bir durumdur?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a)İftira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b)Hepsi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c)Yalancılık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d)Adam öldürmek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e)Gıybet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7F1254">
      <w:pPr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18.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  <w:r>
        <w:rPr>
          <w:rFonts w:ascii="Times New Roman TUR" w:hAnsi="Times New Roman TUR" w:cs="Times New Roman TUR"/>
          <w:b/>
          <w:bCs/>
          <w:color w:val="000000"/>
          <w:kern w:val="28"/>
        </w:rPr>
        <w:t>Seyahatname adlı eserin yazarı Müslüman Türk bilgini aşağıdakilerden hangisidir?</w: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 </w:t>
      </w:r>
      <w:r>
        <w:rPr>
          <w:rFonts w:ascii="Times New Roman TUR" w:hAnsi="Times New Roman TUR" w:cs="Times New Roman TUR"/>
          <w:color w:val="000000"/>
          <w:kern w:val="28"/>
        </w:rPr>
        <w:t>Piri Reis</w: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 </w:t>
      </w:r>
      <w:r>
        <w:rPr>
          <w:rFonts w:ascii="Times New Roman TUR" w:hAnsi="Times New Roman TUR" w:cs="Times New Roman TUR"/>
          <w:color w:val="000000"/>
          <w:kern w:val="28"/>
        </w:rPr>
        <w:t>Mevlana</w:t>
      </w:r>
    </w:p>
    <w:p w:rsidR="00B3645E" w:rsidRPr="00C87BB2" w:rsidRDefault="00B3645E" w:rsidP="009176B5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c) </w:t>
      </w:r>
      <w:r>
        <w:rPr>
          <w:rFonts w:ascii="Times New Roman TUR" w:hAnsi="Times New Roman TUR" w:cs="Times New Roman TUR"/>
          <w:color w:val="000000"/>
          <w:kern w:val="28"/>
        </w:rPr>
        <w:t>Evliya Çelebi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 </w:t>
      </w:r>
      <w:r>
        <w:rPr>
          <w:rFonts w:ascii="Times New Roman TUR" w:hAnsi="Times New Roman TUR" w:cs="Times New Roman TUR"/>
          <w:color w:val="000000"/>
          <w:kern w:val="28"/>
        </w:rPr>
        <w:t>Ahmet Yesevi</w:t>
      </w: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e) </w:t>
      </w:r>
      <w:r>
        <w:rPr>
          <w:rFonts w:ascii="Times New Roman TUR" w:hAnsi="Times New Roman TUR" w:cs="Times New Roman TUR"/>
          <w:color w:val="000000"/>
          <w:kern w:val="28"/>
        </w:rPr>
        <w:t>Yunus Emre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A93987">
      <w:pPr>
        <w:ind w:left="180"/>
      </w:pPr>
    </w:p>
    <w:p w:rsidR="00B3645E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alt="imagesCAQKA12S" style="position:absolute;left:0;text-align:left;margin-left:185.7pt;margin-top:-.3pt;width:67.75pt;height:75.75pt;z-index:-251710976;visibility:visible">
            <v:imagedata r:id="rId7" o:title=""/>
          </v:shape>
        </w:pict>
      </w:r>
      <w:r>
        <w:rPr>
          <w:noProof/>
        </w:rPr>
        <w:pict>
          <v:shape id="_x0000_s1028" type="#_x0000_t136" style="position:absolute;left:0;text-align:left;margin-left:191.15pt;margin-top:-85.1pt;width:1in;height:63pt;z-index:-251712000" fillcolor="black">
            <v:fill opacity="0"/>
            <v:stroke dashstyle="1 1"/>
            <v:shadow color="#868686"/>
            <v:textpath style="font-family:&quot;Arial Black&quot;;v-text-kern:t" trim="t" fitpath="t" string="A"/>
          </v:shape>
        </w:pic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19.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  <w:r>
        <w:rPr>
          <w:noProof/>
        </w:rPr>
        <w:pict>
          <v:shape id="Resim 7" o:spid="_x0000_s1029" type="#_x0000_t75" alt="imagesCA72UBMR" style="position:absolute;left:0;text-align:left;margin-left:119.35pt;margin-top:5.15pt;width:46.1pt;height:64.3pt;z-index:-251708928;visibility:visible;mso-position-horizontal-relative:text;mso-position-vertical-relative:text">
            <v:imagedata r:id="rId8" o:title=""/>
          </v:shape>
        </w:pict>
      </w:r>
      <w:r>
        <w:rPr>
          <w:noProof/>
        </w:rPr>
        <w:pict>
          <v:shape id="Resim 6" o:spid="_x0000_s1030" type="#_x0000_t75" alt="imagesCALL9OPQ" style="position:absolute;left:0;text-align:left;margin-left:24.05pt;margin-top:-.3pt;width:66pt;height:69.75pt;z-index:-251709952;visibility:visible;mso-position-horizontal-relative:text;mso-position-vertical-relative:text">
            <v:imagedata r:id="rId9" o:title=""/>
          </v:shape>
        </w:pic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104117" w:rsidRDefault="00B3645E" w:rsidP="00A93987">
      <w:pPr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104117">
        <w:rPr>
          <w:rFonts w:ascii="Times New Roman TUR" w:hAnsi="Times New Roman TUR" w:cs="Times New Roman TUR"/>
          <w:b/>
          <w:bCs/>
          <w:color w:val="000000"/>
          <w:kern w:val="28"/>
        </w:rPr>
        <w:t>Yukarıdaki simgelerin hangi dinlere ait olduğunu sırasıyla yazan şıkkı bulunuz.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a)Hritiyanlık-İslamiyet-Yahudilik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  <w:t xml:space="preserve">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</w:t>
      </w:r>
      <w:r>
        <w:rPr>
          <w:rFonts w:ascii="Times New Roman TUR" w:hAnsi="Times New Roman TUR" w:cs="Times New Roman TUR"/>
          <w:color w:val="000000"/>
          <w:kern w:val="28"/>
        </w:rPr>
        <w:t>)İslamiyet-Yahudilik-Hritiyanlık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c)Yahudilik-Hristiyanlık-İslamiyet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d)İslamiyet-Hristiyanlık-Yahudilik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e)Hristiyanlık-Yahudilik-İslamiyet</w:t>
      </w:r>
    </w:p>
    <w:p w:rsidR="00B3645E" w:rsidRPr="00C87BB2" w:rsidRDefault="00B3645E" w:rsidP="00A93987">
      <w:pPr>
        <w:ind w:left="180"/>
      </w:pPr>
    </w:p>
    <w:p w:rsidR="00B3645E" w:rsidRPr="00C87BB2" w:rsidRDefault="00B3645E" w:rsidP="00A93987">
      <w:pPr>
        <w:ind w:left="180"/>
        <w:rPr>
          <w:b/>
          <w:bCs/>
        </w:rPr>
      </w:pPr>
      <w:r w:rsidRPr="00C87BB2">
        <w:rPr>
          <w:b/>
          <w:bCs/>
          <w:u w:val="single"/>
        </w:rPr>
        <w:t>20.</w:t>
      </w:r>
      <w:r w:rsidRPr="00C87BB2">
        <w:rPr>
          <w:b/>
          <w:bCs/>
        </w:rPr>
        <w:t xml:space="preserve"> Hak ve özgürlüklerin ihlal edilmesi </w:t>
      </w:r>
    </w:p>
    <w:p w:rsidR="00B3645E" w:rsidRPr="00C87BB2" w:rsidRDefault="00B3645E" w:rsidP="00A93987">
      <w:pPr>
        <w:ind w:left="180"/>
        <w:rPr>
          <w:b/>
          <w:bCs/>
        </w:rPr>
      </w:pPr>
      <w:r w:rsidRPr="00C87BB2">
        <w:rPr>
          <w:b/>
          <w:bCs/>
        </w:rPr>
        <w:t>durumunda ne yapılmalıdır?</w:t>
      </w:r>
    </w:p>
    <w:p w:rsidR="00B3645E" w:rsidRPr="00C87BB2" w:rsidRDefault="00B3645E" w:rsidP="00A93987">
      <w:pPr>
        <w:ind w:left="180"/>
      </w:pPr>
      <w:r w:rsidRPr="00C87BB2">
        <w:t xml:space="preserve">a) Polise şikayet etmek    </w:t>
      </w:r>
    </w:p>
    <w:p w:rsidR="00B3645E" w:rsidRPr="00C87BB2" w:rsidRDefault="00B3645E" w:rsidP="00A93987">
      <w:pPr>
        <w:ind w:left="180"/>
      </w:pPr>
      <w:r w:rsidRPr="00C87BB2">
        <w:t>b) Akrabalara haber vermek</w:t>
      </w:r>
    </w:p>
    <w:p w:rsidR="00B3645E" w:rsidRPr="00C87BB2" w:rsidRDefault="00B3645E" w:rsidP="00A93987">
      <w:pPr>
        <w:ind w:left="180"/>
      </w:pPr>
      <w:r w:rsidRPr="00C87BB2">
        <w:t xml:space="preserve">c) Beddua etmek  </w:t>
      </w:r>
    </w:p>
    <w:p w:rsidR="00B3645E" w:rsidRPr="00C87BB2" w:rsidRDefault="00B3645E" w:rsidP="00A93987">
      <w:pPr>
        <w:ind w:left="180"/>
      </w:pPr>
      <w:r w:rsidRPr="00C87BB2">
        <w:t>d) Kimseye bir şey dememek</w:t>
      </w:r>
    </w:p>
    <w:p w:rsidR="00B3645E" w:rsidRDefault="00B3645E" w:rsidP="00A93987">
      <w:pPr>
        <w:ind w:left="180"/>
      </w:pPr>
      <w:r w:rsidRPr="00C87BB2">
        <w:t>e) Şiddete başvurmak</w:t>
      </w:r>
    </w:p>
    <w:p w:rsidR="00B3645E" w:rsidRPr="00C87BB2" w:rsidRDefault="00B3645E" w:rsidP="00A93987">
      <w:pPr>
        <w:ind w:left="180"/>
      </w:pPr>
    </w:p>
    <w:p w:rsidR="00B3645E" w:rsidRPr="00104117" w:rsidRDefault="00B3645E" w:rsidP="00104117">
      <w:pPr>
        <w:ind w:left="708" w:hanging="528"/>
      </w:pPr>
      <w:r w:rsidRPr="00104117">
        <w:rPr>
          <w:b/>
          <w:bCs/>
          <w:u w:val="single"/>
        </w:rPr>
        <w:t>NOT:</w:t>
      </w:r>
      <w:r w:rsidRPr="00104117">
        <w:t xml:space="preserve"> Her soru 5 puandır. Süre 20 dakikadır.</w:t>
      </w:r>
    </w:p>
    <w:p w:rsidR="00B3645E" w:rsidRPr="00104117" w:rsidRDefault="00B3645E" w:rsidP="00104117">
      <w:pPr>
        <w:ind w:left="708" w:hanging="528"/>
        <w:rPr>
          <w:b/>
          <w:bCs/>
          <w:i/>
          <w:iCs/>
          <w:u w:val="single"/>
        </w:rPr>
      </w:pPr>
      <w:r w:rsidRPr="00104117">
        <w:tab/>
      </w:r>
      <w:r w:rsidRPr="00104117">
        <w:rPr>
          <w:b/>
          <w:bCs/>
          <w:i/>
          <w:iCs/>
        </w:rPr>
        <w:t xml:space="preserve"> </w:t>
      </w:r>
      <w:r w:rsidRPr="00104117">
        <w:rPr>
          <w:b/>
          <w:bCs/>
          <w:i/>
          <w:iCs/>
          <w:u w:val="single"/>
        </w:rPr>
        <w:t>Kodlama bölümüne işaretlenmeyen cevaplar    dikkate alınmayacaktır.</w:t>
      </w:r>
    </w:p>
    <w:p w:rsidR="00B3645E" w:rsidRPr="00104117" w:rsidRDefault="00B3645E" w:rsidP="00104117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Ad-Soyad:</w:t>
      </w:r>
    </w:p>
    <w:p w:rsidR="00B3645E" w:rsidRPr="00104117" w:rsidRDefault="00B3645E" w:rsidP="00104117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Numara:</w:t>
      </w:r>
    </w:p>
    <w:p w:rsidR="00B3645E" w:rsidRPr="00104117" w:rsidRDefault="00B3645E" w:rsidP="00104117">
      <w:pPr>
        <w:pStyle w:val="NoSpacing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Sınıf:</w:t>
      </w:r>
    </w:p>
    <w:p w:rsidR="00B3645E" w:rsidRPr="002A31A0" w:rsidRDefault="00B3645E" w:rsidP="00104117">
      <w:pPr>
        <w:pStyle w:val="NoSpacing"/>
        <w:ind w:left="1416" w:firstLine="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CEVAPLAR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31" style="position:absolute;left:0;text-align:left;margin-left:151.15pt;margin-top:1.15pt;width:11.6pt;height:11.6pt;z-index:251612672">
            <v:fill opacity="0"/>
          </v:oval>
        </w:pict>
      </w:r>
      <w:r>
        <w:rPr>
          <w:noProof/>
          <w:lang w:eastAsia="tr-TR"/>
        </w:rPr>
        <w:pict>
          <v:oval id="_x0000_s1032" style="position:absolute;left:0;text-align:left;margin-left:130.7pt;margin-top:1.5pt;width:11.6pt;height:11.6pt;z-index:251611648">
            <v:fill opacity="0"/>
          </v:oval>
        </w:pict>
      </w:r>
      <w:r>
        <w:rPr>
          <w:noProof/>
          <w:lang w:eastAsia="tr-TR"/>
        </w:rPr>
        <w:pict>
          <v:oval id="_x0000_s1033" style="position:absolute;left:0;text-align:left;margin-left:109.6pt;margin-top:1.2pt;width:11.6pt;height:11.6pt;z-index:251610624">
            <v:fill opacity="0"/>
          </v:oval>
        </w:pict>
      </w:r>
      <w:r>
        <w:rPr>
          <w:noProof/>
          <w:lang w:eastAsia="tr-TR"/>
        </w:rPr>
        <w:pict>
          <v:oval id="_x0000_s1034" style="position:absolute;left:0;text-align:left;margin-left:87.85pt;margin-top:1.55pt;width:11.6pt;height:11.6pt;z-index:251609600">
            <v:fill opacity="0"/>
          </v:oval>
        </w:pict>
      </w:r>
      <w:r>
        <w:rPr>
          <w:noProof/>
          <w:lang w:eastAsia="tr-TR"/>
        </w:rPr>
        <w:pict>
          <v:oval id="_x0000_s1035" style="position:absolute;left:0;text-align:left;margin-left:68.05pt;margin-top:1.25pt;width:11.6pt;height:11.6pt;z-index:25160857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36" style="position:absolute;left:0;text-align:left;margin-left:151.15pt;margin-top:1.15pt;width:11.6pt;height:11.6pt;z-index:251617792">
            <v:fill opacity="0"/>
          </v:oval>
        </w:pict>
      </w:r>
      <w:r>
        <w:rPr>
          <w:noProof/>
          <w:lang w:eastAsia="tr-TR"/>
        </w:rPr>
        <w:pict>
          <v:oval id="_x0000_s1037" style="position:absolute;left:0;text-align:left;margin-left:130.7pt;margin-top:1.5pt;width:11.6pt;height:11.6pt;z-index:251616768">
            <v:fill opacity="0"/>
          </v:oval>
        </w:pict>
      </w:r>
      <w:r>
        <w:rPr>
          <w:noProof/>
          <w:lang w:eastAsia="tr-TR"/>
        </w:rPr>
        <w:pict>
          <v:oval id="_x0000_s1038" style="position:absolute;left:0;text-align:left;margin-left:109.6pt;margin-top:1.2pt;width:11.6pt;height:11.6pt;z-index:251615744">
            <v:fill opacity="0"/>
          </v:oval>
        </w:pict>
      </w:r>
      <w:r>
        <w:rPr>
          <w:noProof/>
          <w:lang w:eastAsia="tr-TR"/>
        </w:rPr>
        <w:pict>
          <v:oval id="_x0000_s1039" style="position:absolute;left:0;text-align:left;margin-left:87.85pt;margin-top:1.55pt;width:11.6pt;height:11.6pt;z-index:251614720">
            <v:fill opacity="0"/>
          </v:oval>
        </w:pict>
      </w:r>
      <w:r>
        <w:rPr>
          <w:noProof/>
          <w:lang w:eastAsia="tr-TR"/>
        </w:rPr>
        <w:pict>
          <v:oval id="_x0000_s1040" style="position:absolute;left:0;text-align:left;margin-left:68.05pt;margin-top:1.25pt;width:11.6pt;height:11.6pt;z-index:25161369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41" style="position:absolute;left:0;text-align:left;margin-left:151.15pt;margin-top:1.15pt;width:11.6pt;height:11.6pt;z-index:251622912">
            <v:fill opacity="0"/>
          </v:oval>
        </w:pict>
      </w:r>
      <w:r>
        <w:rPr>
          <w:noProof/>
          <w:lang w:eastAsia="tr-TR"/>
        </w:rPr>
        <w:pict>
          <v:oval id="_x0000_s1042" style="position:absolute;left:0;text-align:left;margin-left:130.7pt;margin-top:1.5pt;width:11.6pt;height:11.6pt;z-index:251621888">
            <v:fill opacity="0"/>
          </v:oval>
        </w:pict>
      </w:r>
      <w:r>
        <w:rPr>
          <w:noProof/>
          <w:lang w:eastAsia="tr-TR"/>
        </w:rPr>
        <w:pict>
          <v:oval id="_x0000_s1043" style="position:absolute;left:0;text-align:left;margin-left:109.6pt;margin-top:1.2pt;width:11.6pt;height:11.6pt;z-index:251620864">
            <v:fill opacity="0"/>
          </v:oval>
        </w:pict>
      </w:r>
      <w:r>
        <w:rPr>
          <w:noProof/>
          <w:lang w:eastAsia="tr-TR"/>
        </w:rPr>
        <w:pict>
          <v:oval id="_x0000_s1044" style="position:absolute;left:0;text-align:left;margin-left:87.85pt;margin-top:1.55pt;width:11.6pt;height:11.6pt;z-index:251619840">
            <v:fill opacity="0"/>
          </v:oval>
        </w:pict>
      </w:r>
      <w:r>
        <w:rPr>
          <w:noProof/>
          <w:lang w:eastAsia="tr-TR"/>
        </w:rPr>
        <w:pict>
          <v:oval id="_x0000_s1045" style="position:absolute;left:0;text-align:left;margin-left:68.05pt;margin-top:1.25pt;width:11.6pt;height:11.6pt;z-index:25161881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46" style="position:absolute;left:0;text-align:left;margin-left:151.15pt;margin-top:1.15pt;width:11.6pt;height:11.6pt;z-index:251628032">
            <v:fill opacity="0"/>
          </v:oval>
        </w:pict>
      </w:r>
      <w:r>
        <w:rPr>
          <w:noProof/>
          <w:lang w:eastAsia="tr-TR"/>
        </w:rPr>
        <w:pict>
          <v:oval id="_x0000_s1047" style="position:absolute;left:0;text-align:left;margin-left:130.7pt;margin-top:1.5pt;width:11.6pt;height:11.6pt;z-index:251627008">
            <v:fill opacity="0"/>
          </v:oval>
        </w:pict>
      </w:r>
      <w:r>
        <w:rPr>
          <w:noProof/>
          <w:lang w:eastAsia="tr-TR"/>
        </w:rPr>
        <w:pict>
          <v:oval id="_x0000_s1048" style="position:absolute;left:0;text-align:left;margin-left:109.6pt;margin-top:1.2pt;width:11.6pt;height:11.6pt;z-index:251625984">
            <v:fill opacity="0"/>
          </v:oval>
        </w:pict>
      </w:r>
      <w:r>
        <w:rPr>
          <w:noProof/>
          <w:lang w:eastAsia="tr-TR"/>
        </w:rPr>
        <w:pict>
          <v:oval id="_x0000_s1049" style="position:absolute;left:0;text-align:left;margin-left:87.85pt;margin-top:1.55pt;width:11.6pt;height:11.6pt;z-index:251624960">
            <v:fill opacity="0"/>
          </v:oval>
        </w:pict>
      </w:r>
      <w:r>
        <w:rPr>
          <w:noProof/>
          <w:lang w:eastAsia="tr-TR"/>
        </w:rPr>
        <w:pict>
          <v:oval id="_x0000_s1050" style="position:absolute;left:0;text-align:left;margin-left:68.05pt;margin-top:1.25pt;width:11.6pt;height:11.6pt;z-index:25162393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51" style="position:absolute;left:0;text-align:left;margin-left:151.15pt;margin-top:1.15pt;width:11.6pt;height:11.6pt;z-index:251633152">
            <v:fill opacity="0"/>
          </v:oval>
        </w:pict>
      </w:r>
      <w:r>
        <w:rPr>
          <w:noProof/>
          <w:lang w:eastAsia="tr-TR"/>
        </w:rPr>
        <w:pict>
          <v:oval id="_x0000_s1052" style="position:absolute;left:0;text-align:left;margin-left:130.7pt;margin-top:1.5pt;width:11.6pt;height:11.6pt;z-index:251632128">
            <v:fill opacity="0"/>
          </v:oval>
        </w:pict>
      </w:r>
      <w:r>
        <w:rPr>
          <w:noProof/>
          <w:lang w:eastAsia="tr-TR"/>
        </w:rPr>
        <w:pict>
          <v:oval id="_x0000_s1053" style="position:absolute;left:0;text-align:left;margin-left:109.6pt;margin-top:1.2pt;width:11.6pt;height:11.6pt;z-index:251631104">
            <v:fill opacity="0"/>
          </v:oval>
        </w:pict>
      </w:r>
      <w:r>
        <w:rPr>
          <w:noProof/>
          <w:lang w:eastAsia="tr-TR"/>
        </w:rPr>
        <w:pict>
          <v:oval id="_x0000_s1054" style="position:absolute;left:0;text-align:left;margin-left:87.85pt;margin-top:1.55pt;width:11.6pt;height:11.6pt;z-index:251630080">
            <v:fill opacity="0"/>
          </v:oval>
        </w:pict>
      </w:r>
      <w:r>
        <w:rPr>
          <w:noProof/>
          <w:lang w:eastAsia="tr-TR"/>
        </w:rPr>
        <w:pict>
          <v:oval id="_x0000_s1055" style="position:absolute;left:0;text-align:left;margin-left:68.05pt;margin-top:1.25pt;width:11.6pt;height:11.6pt;z-index:25162905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56" style="position:absolute;left:0;text-align:left;margin-left:151.15pt;margin-top:1.15pt;width:11.6pt;height:11.6pt;z-index:251638272">
            <v:fill opacity="0"/>
          </v:oval>
        </w:pict>
      </w:r>
      <w:r>
        <w:rPr>
          <w:noProof/>
          <w:lang w:eastAsia="tr-TR"/>
        </w:rPr>
        <w:pict>
          <v:oval id="_x0000_s1057" style="position:absolute;left:0;text-align:left;margin-left:130.7pt;margin-top:1.5pt;width:11.6pt;height:11.6pt;z-index:251637248">
            <v:fill opacity="0"/>
          </v:oval>
        </w:pict>
      </w:r>
      <w:r>
        <w:rPr>
          <w:noProof/>
          <w:lang w:eastAsia="tr-TR"/>
        </w:rPr>
        <w:pict>
          <v:oval id="_x0000_s1058" style="position:absolute;left:0;text-align:left;margin-left:109.6pt;margin-top:1.2pt;width:11.6pt;height:11.6pt;z-index:251636224">
            <v:fill opacity="0"/>
          </v:oval>
        </w:pict>
      </w:r>
      <w:r>
        <w:rPr>
          <w:noProof/>
          <w:lang w:eastAsia="tr-TR"/>
        </w:rPr>
        <w:pict>
          <v:oval id="_x0000_s1059" style="position:absolute;left:0;text-align:left;margin-left:87.85pt;margin-top:1.55pt;width:11.6pt;height:11.6pt;z-index:251635200">
            <v:fill opacity="0"/>
          </v:oval>
        </w:pict>
      </w:r>
      <w:r>
        <w:rPr>
          <w:noProof/>
          <w:lang w:eastAsia="tr-TR"/>
        </w:rPr>
        <w:pict>
          <v:oval id="_x0000_s1060" style="position:absolute;left:0;text-align:left;margin-left:68.05pt;margin-top:1.25pt;width:11.6pt;height:11.6pt;z-index:25163417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61" style="position:absolute;left:0;text-align:left;margin-left:151.15pt;margin-top:1.15pt;width:11.6pt;height:11.6pt;z-index:251643392">
            <v:fill opacity="0"/>
          </v:oval>
        </w:pict>
      </w:r>
      <w:r>
        <w:rPr>
          <w:noProof/>
          <w:lang w:eastAsia="tr-TR"/>
        </w:rPr>
        <w:pict>
          <v:oval id="_x0000_s1062" style="position:absolute;left:0;text-align:left;margin-left:130.7pt;margin-top:1.5pt;width:11.6pt;height:11.6pt;z-index:251642368">
            <v:fill opacity="0"/>
          </v:oval>
        </w:pict>
      </w:r>
      <w:r>
        <w:rPr>
          <w:noProof/>
          <w:lang w:eastAsia="tr-TR"/>
        </w:rPr>
        <w:pict>
          <v:oval id="_x0000_s1063" style="position:absolute;left:0;text-align:left;margin-left:109.6pt;margin-top:1.2pt;width:11.6pt;height:11.6pt;z-index:251641344">
            <v:fill opacity="0"/>
          </v:oval>
        </w:pict>
      </w:r>
      <w:r>
        <w:rPr>
          <w:noProof/>
          <w:lang w:eastAsia="tr-TR"/>
        </w:rPr>
        <w:pict>
          <v:oval id="_x0000_s1064" style="position:absolute;left:0;text-align:left;margin-left:87.85pt;margin-top:1.55pt;width:11.6pt;height:11.6pt;z-index:251640320">
            <v:fill opacity="0"/>
          </v:oval>
        </w:pict>
      </w:r>
      <w:r>
        <w:rPr>
          <w:noProof/>
          <w:lang w:eastAsia="tr-TR"/>
        </w:rPr>
        <w:pict>
          <v:oval id="_x0000_s1065" style="position:absolute;left:0;text-align:left;margin-left:68.05pt;margin-top:1.25pt;width:11.6pt;height:11.6pt;z-index:25163929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66" style="position:absolute;left:0;text-align:left;margin-left:151.15pt;margin-top:1.15pt;width:11.6pt;height:11.6pt;z-index:251648512">
            <v:fill opacity="0"/>
          </v:oval>
        </w:pict>
      </w:r>
      <w:r>
        <w:rPr>
          <w:noProof/>
          <w:lang w:eastAsia="tr-TR"/>
        </w:rPr>
        <w:pict>
          <v:oval id="_x0000_s1067" style="position:absolute;left:0;text-align:left;margin-left:130.7pt;margin-top:1.5pt;width:11.6pt;height:11.6pt;z-index:251647488">
            <v:fill opacity="0"/>
          </v:oval>
        </w:pict>
      </w:r>
      <w:r>
        <w:rPr>
          <w:noProof/>
          <w:lang w:eastAsia="tr-TR"/>
        </w:rPr>
        <w:pict>
          <v:oval id="_x0000_s1068" style="position:absolute;left:0;text-align:left;margin-left:109.6pt;margin-top:1.2pt;width:11.6pt;height:11.6pt;z-index:251646464">
            <v:fill opacity="0"/>
          </v:oval>
        </w:pict>
      </w:r>
      <w:r>
        <w:rPr>
          <w:noProof/>
          <w:lang w:eastAsia="tr-TR"/>
        </w:rPr>
        <w:pict>
          <v:oval id="_x0000_s1069" style="position:absolute;left:0;text-align:left;margin-left:87.85pt;margin-top:1.55pt;width:11.6pt;height:11.6pt;z-index:251645440">
            <v:fill opacity="0"/>
          </v:oval>
        </w:pict>
      </w:r>
      <w:r>
        <w:rPr>
          <w:noProof/>
          <w:lang w:eastAsia="tr-TR"/>
        </w:rPr>
        <w:pict>
          <v:oval id="_x0000_s1070" style="position:absolute;left:0;text-align:left;margin-left:68.05pt;margin-top:1.25pt;width:11.6pt;height:11.6pt;z-index:25164441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71" style="position:absolute;left:0;text-align:left;margin-left:151.15pt;margin-top:1.15pt;width:11.6pt;height:11.6pt;z-index:251653632">
            <v:fill opacity="0"/>
          </v:oval>
        </w:pict>
      </w:r>
      <w:r>
        <w:rPr>
          <w:noProof/>
          <w:lang w:eastAsia="tr-TR"/>
        </w:rPr>
        <w:pict>
          <v:oval id="_x0000_s1072" style="position:absolute;left:0;text-align:left;margin-left:130.7pt;margin-top:1.5pt;width:11.6pt;height:11.6pt;z-index:251652608">
            <v:fill opacity="0"/>
          </v:oval>
        </w:pict>
      </w:r>
      <w:r>
        <w:rPr>
          <w:noProof/>
          <w:lang w:eastAsia="tr-TR"/>
        </w:rPr>
        <w:pict>
          <v:oval id="_x0000_s1073" style="position:absolute;left:0;text-align:left;margin-left:109.6pt;margin-top:1.2pt;width:11.6pt;height:11.6pt;z-index:251651584">
            <v:fill opacity="0"/>
          </v:oval>
        </w:pict>
      </w:r>
      <w:r>
        <w:rPr>
          <w:noProof/>
          <w:lang w:eastAsia="tr-TR"/>
        </w:rPr>
        <w:pict>
          <v:oval id="_x0000_s1074" style="position:absolute;left:0;text-align:left;margin-left:87.85pt;margin-top:1.55pt;width:11.6pt;height:11.6pt;z-index:251650560">
            <v:fill opacity="0"/>
          </v:oval>
        </w:pict>
      </w:r>
      <w:r>
        <w:rPr>
          <w:noProof/>
          <w:lang w:eastAsia="tr-TR"/>
        </w:rPr>
        <w:pict>
          <v:oval id="_x0000_s1075" style="position:absolute;left:0;text-align:left;margin-left:68.05pt;margin-top:1.25pt;width:11.6pt;height:11.6pt;z-index:25164953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76" style="position:absolute;left:0;text-align:left;margin-left:151.15pt;margin-top:1.15pt;width:11.6pt;height:11.6pt;z-index:251658752">
            <v:fill opacity="0"/>
          </v:oval>
        </w:pict>
      </w:r>
      <w:r>
        <w:rPr>
          <w:noProof/>
          <w:lang w:eastAsia="tr-TR"/>
        </w:rPr>
        <w:pict>
          <v:oval id="_x0000_s1077" style="position:absolute;left:0;text-align:left;margin-left:130.7pt;margin-top:1.5pt;width:11.6pt;height:11.6pt;z-index:251657728">
            <v:fill opacity="0"/>
          </v:oval>
        </w:pict>
      </w:r>
      <w:r>
        <w:rPr>
          <w:noProof/>
          <w:lang w:eastAsia="tr-TR"/>
        </w:rPr>
        <w:pict>
          <v:oval id="_x0000_s1078" style="position:absolute;left:0;text-align:left;margin-left:109.6pt;margin-top:1.2pt;width:11.6pt;height:11.6pt;z-index:251656704">
            <v:fill opacity="0"/>
          </v:oval>
        </w:pict>
      </w:r>
      <w:r>
        <w:rPr>
          <w:noProof/>
          <w:lang w:eastAsia="tr-TR"/>
        </w:rPr>
        <w:pict>
          <v:oval id="_x0000_s1079" style="position:absolute;left:0;text-align:left;margin-left:87.85pt;margin-top:1.55pt;width:11.6pt;height:11.6pt;z-index:251655680">
            <v:fill opacity="0"/>
          </v:oval>
        </w:pict>
      </w:r>
      <w:r>
        <w:rPr>
          <w:noProof/>
          <w:lang w:eastAsia="tr-TR"/>
        </w:rPr>
        <w:pict>
          <v:oval id="_x0000_s1080" style="position:absolute;left:0;text-align:left;margin-left:68.05pt;margin-top:1.25pt;width:11.6pt;height:11.6pt;z-index:25165465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81" style="position:absolute;left:0;text-align:left;margin-left:151.15pt;margin-top:1.15pt;width:11.6pt;height:11.6pt;z-index:251663872">
            <v:fill opacity="0"/>
          </v:oval>
        </w:pict>
      </w:r>
      <w:r>
        <w:rPr>
          <w:noProof/>
          <w:lang w:eastAsia="tr-TR"/>
        </w:rPr>
        <w:pict>
          <v:oval id="_x0000_s1082" style="position:absolute;left:0;text-align:left;margin-left:130.7pt;margin-top:1.5pt;width:11.6pt;height:11.6pt;z-index:251662848">
            <v:fill opacity="0"/>
          </v:oval>
        </w:pict>
      </w:r>
      <w:r>
        <w:rPr>
          <w:noProof/>
          <w:lang w:eastAsia="tr-TR"/>
        </w:rPr>
        <w:pict>
          <v:oval id="_x0000_s1083" style="position:absolute;left:0;text-align:left;margin-left:109.6pt;margin-top:1.2pt;width:11.6pt;height:11.6pt;z-index:251661824">
            <v:fill opacity="0"/>
          </v:oval>
        </w:pict>
      </w:r>
      <w:r>
        <w:rPr>
          <w:noProof/>
          <w:lang w:eastAsia="tr-TR"/>
        </w:rPr>
        <w:pict>
          <v:oval id="_x0000_s1084" style="position:absolute;left:0;text-align:left;margin-left:87.85pt;margin-top:1.55pt;width:11.6pt;height:11.6pt;z-index:251660800">
            <v:fill opacity="0"/>
          </v:oval>
        </w:pict>
      </w:r>
      <w:r>
        <w:rPr>
          <w:noProof/>
          <w:lang w:eastAsia="tr-TR"/>
        </w:rPr>
        <w:pict>
          <v:oval id="_x0000_s1085" style="position:absolute;left:0;text-align:left;margin-left:68.05pt;margin-top:1.25pt;width:11.6pt;height:11.6pt;z-index:25165977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86" style="position:absolute;left:0;text-align:left;margin-left:151.15pt;margin-top:1.15pt;width:11.6pt;height:11.6pt;z-index:251668992">
            <v:fill opacity="0"/>
          </v:oval>
        </w:pict>
      </w:r>
      <w:r>
        <w:rPr>
          <w:noProof/>
          <w:lang w:eastAsia="tr-TR"/>
        </w:rPr>
        <w:pict>
          <v:oval id="_x0000_s1087" style="position:absolute;left:0;text-align:left;margin-left:130.7pt;margin-top:1.5pt;width:11.6pt;height:11.6pt;z-index:251667968">
            <v:fill opacity="0"/>
          </v:oval>
        </w:pict>
      </w:r>
      <w:r>
        <w:rPr>
          <w:noProof/>
          <w:lang w:eastAsia="tr-TR"/>
        </w:rPr>
        <w:pict>
          <v:oval id="_x0000_s1088" style="position:absolute;left:0;text-align:left;margin-left:109.6pt;margin-top:1.2pt;width:11.6pt;height:11.6pt;z-index:251666944">
            <v:fill opacity="0"/>
          </v:oval>
        </w:pict>
      </w:r>
      <w:r>
        <w:rPr>
          <w:noProof/>
          <w:lang w:eastAsia="tr-TR"/>
        </w:rPr>
        <w:pict>
          <v:oval id="_x0000_s1089" style="position:absolute;left:0;text-align:left;margin-left:87.85pt;margin-top:1.55pt;width:11.6pt;height:11.6pt;z-index:251665920">
            <v:fill opacity="0"/>
          </v:oval>
        </w:pict>
      </w:r>
      <w:r>
        <w:rPr>
          <w:noProof/>
          <w:lang w:eastAsia="tr-TR"/>
        </w:rPr>
        <w:pict>
          <v:oval id="_x0000_s1090" style="position:absolute;left:0;text-align:left;margin-left:68.05pt;margin-top:1.25pt;width:11.6pt;height:11.6pt;z-index:25166489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91" style="position:absolute;left:0;text-align:left;margin-left:151.15pt;margin-top:1.15pt;width:11.6pt;height:11.6pt;z-index:251674112">
            <v:fill opacity="0"/>
          </v:oval>
        </w:pict>
      </w:r>
      <w:r>
        <w:rPr>
          <w:noProof/>
          <w:lang w:eastAsia="tr-TR"/>
        </w:rPr>
        <w:pict>
          <v:oval id="_x0000_s1092" style="position:absolute;left:0;text-align:left;margin-left:130.7pt;margin-top:1.5pt;width:11.6pt;height:11.6pt;z-index:251673088">
            <v:fill opacity="0"/>
          </v:oval>
        </w:pict>
      </w:r>
      <w:r>
        <w:rPr>
          <w:noProof/>
          <w:lang w:eastAsia="tr-TR"/>
        </w:rPr>
        <w:pict>
          <v:oval id="_x0000_s1093" style="position:absolute;left:0;text-align:left;margin-left:109.6pt;margin-top:1.2pt;width:11.6pt;height:11.6pt;z-index:251672064">
            <v:fill opacity="0"/>
          </v:oval>
        </w:pict>
      </w:r>
      <w:r>
        <w:rPr>
          <w:noProof/>
          <w:lang w:eastAsia="tr-TR"/>
        </w:rPr>
        <w:pict>
          <v:oval id="_x0000_s1094" style="position:absolute;left:0;text-align:left;margin-left:87.85pt;margin-top:1.55pt;width:11.6pt;height:11.6pt;z-index:251671040">
            <v:fill opacity="0"/>
          </v:oval>
        </w:pict>
      </w:r>
      <w:r>
        <w:rPr>
          <w:noProof/>
          <w:lang w:eastAsia="tr-TR"/>
        </w:rPr>
        <w:pict>
          <v:oval id="_x0000_s1095" style="position:absolute;left:0;text-align:left;margin-left:68.05pt;margin-top:1.25pt;width:11.6pt;height:11.6pt;z-index:25167001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096" style="position:absolute;left:0;text-align:left;margin-left:151.15pt;margin-top:1.15pt;width:11.6pt;height:11.6pt;z-index:251679232">
            <v:fill opacity="0"/>
          </v:oval>
        </w:pict>
      </w:r>
      <w:r>
        <w:rPr>
          <w:noProof/>
          <w:lang w:eastAsia="tr-TR"/>
        </w:rPr>
        <w:pict>
          <v:oval id="_x0000_s1097" style="position:absolute;left:0;text-align:left;margin-left:130.7pt;margin-top:1.5pt;width:11.6pt;height:11.6pt;z-index:251678208">
            <v:fill opacity="0"/>
          </v:oval>
        </w:pict>
      </w:r>
      <w:r>
        <w:rPr>
          <w:noProof/>
          <w:lang w:eastAsia="tr-TR"/>
        </w:rPr>
        <w:pict>
          <v:oval id="_x0000_s1098" style="position:absolute;left:0;text-align:left;margin-left:109.6pt;margin-top:1.2pt;width:11.6pt;height:11.6pt;z-index:251677184">
            <v:fill opacity="0"/>
          </v:oval>
        </w:pict>
      </w:r>
      <w:r>
        <w:rPr>
          <w:noProof/>
          <w:lang w:eastAsia="tr-TR"/>
        </w:rPr>
        <w:pict>
          <v:oval id="_x0000_s1099" style="position:absolute;left:0;text-align:left;margin-left:87.85pt;margin-top:1.55pt;width:11.6pt;height:11.6pt;z-index:251676160">
            <v:fill opacity="0"/>
          </v:oval>
        </w:pict>
      </w:r>
      <w:r>
        <w:rPr>
          <w:noProof/>
          <w:lang w:eastAsia="tr-TR"/>
        </w:rPr>
        <w:pict>
          <v:oval id="_x0000_s1100" style="position:absolute;left:0;text-align:left;margin-left:68.05pt;margin-top:1.25pt;width:11.6pt;height:11.6pt;z-index:25167513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01" style="position:absolute;left:0;text-align:left;margin-left:151.15pt;margin-top:1.15pt;width:11.6pt;height:11.6pt;z-index:251684352">
            <v:fill opacity="0"/>
          </v:oval>
        </w:pict>
      </w:r>
      <w:r>
        <w:rPr>
          <w:noProof/>
          <w:lang w:eastAsia="tr-TR"/>
        </w:rPr>
        <w:pict>
          <v:oval id="_x0000_s1102" style="position:absolute;left:0;text-align:left;margin-left:130.7pt;margin-top:1.5pt;width:11.6pt;height:11.6pt;z-index:251683328">
            <v:fill opacity="0"/>
          </v:oval>
        </w:pict>
      </w:r>
      <w:r>
        <w:rPr>
          <w:noProof/>
          <w:lang w:eastAsia="tr-TR"/>
        </w:rPr>
        <w:pict>
          <v:oval id="_x0000_s1103" style="position:absolute;left:0;text-align:left;margin-left:109.6pt;margin-top:1.2pt;width:11.6pt;height:11.6pt;z-index:251682304">
            <v:fill opacity="0"/>
          </v:oval>
        </w:pict>
      </w:r>
      <w:r>
        <w:rPr>
          <w:noProof/>
          <w:lang w:eastAsia="tr-TR"/>
        </w:rPr>
        <w:pict>
          <v:oval id="_x0000_s1104" style="position:absolute;left:0;text-align:left;margin-left:87.85pt;margin-top:1.55pt;width:11.6pt;height:11.6pt;z-index:251681280">
            <v:fill opacity="0"/>
          </v:oval>
        </w:pict>
      </w:r>
      <w:r>
        <w:rPr>
          <w:noProof/>
          <w:lang w:eastAsia="tr-TR"/>
        </w:rPr>
        <w:pict>
          <v:oval id="_x0000_s1105" style="position:absolute;left:0;text-align:left;margin-left:68.05pt;margin-top:1.25pt;width:11.6pt;height:11.6pt;z-index:25168025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06" style="position:absolute;left:0;text-align:left;margin-left:151.15pt;margin-top:1.15pt;width:11.6pt;height:11.6pt;z-index:251689472">
            <v:fill opacity="0"/>
          </v:oval>
        </w:pict>
      </w:r>
      <w:r>
        <w:rPr>
          <w:noProof/>
          <w:lang w:eastAsia="tr-TR"/>
        </w:rPr>
        <w:pict>
          <v:oval id="_x0000_s1107" style="position:absolute;left:0;text-align:left;margin-left:130.7pt;margin-top:1.5pt;width:11.6pt;height:11.6pt;z-index:251688448">
            <v:fill opacity="0"/>
          </v:oval>
        </w:pict>
      </w:r>
      <w:r>
        <w:rPr>
          <w:noProof/>
          <w:lang w:eastAsia="tr-TR"/>
        </w:rPr>
        <w:pict>
          <v:oval id="_x0000_s1108" style="position:absolute;left:0;text-align:left;margin-left:109.6pt;margin-top:1.2pt;width:11.6pt;height:11.6pt;z-index:251687424">
            <v:fill opacity="0"/>
          </v:oval>
        </w:pict>
      </w:r>
      <w:r>
        <w:rPr>
          <w:noProof/>
          <w:lang w:eastAsia="tr-TR"/>
        </w:rPr>
        <w:pict>
          <v:oval id="_x0000_s1109" style="position:absolute;left:0;text-align:left;margin-left:87.85pt;margin-top:1.55pt;width:11.6pt;height:11.6pt;z-index:251686400">
            <v:fill opacity="0"/>
          </v:oval>
        </w:pict>
      </w:r>
      <w:r>
        <w:rPr>
          <w:noProof/>
          <w:lang w:eastAsia="tr-TR"/>
        </w:rPr>
        <w:pict>
          <v:oval id="_x0000_s1110" style="position:absolute;left:0;text-align:left;margin-left:68.05pt;margin-top:1.25pt;width:11.6pt;height:11.6pt;z-index:25168537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11" style="position:absolute;left:0;text-align:left;margin-left:151.15pt;margin-top:1.15pt;width:11.6pt;height:11.6pt;z-index:251694592">
            <v:fill opacity="0"/>
          </v:oval>
        </w:pict>
      </w:r>
      <w:r>
        <w:rPr>
          <w:noProof/>
          <w:lang w:eastAsia="tr-TR"/>
        </w:rPr>
        <w:pict>
          <v:oval id="_x0000_s1112" style="position:absolute;left:0;text-align:left;margin-left:130.7pt;margin-top:1.5pt;width:11.6pt;height:11.6pt;z-index:251693568">
            <v:fill opacity="0"/>
          </v:oval>
        </w:pict>
      </w:r>
      <w:r>
        <w:rPr>
          <w:noProof/>
          <w:lang w:eastAsia="tr-TR"/>
        </w:rPr>
        <w:pict>
          <v:oval id="_x0000_s1113" style="position:absolute;left:0;text-align:left;margin-left:109.6pt;margin-top:1.2pt;width:11.6pt;height:11.6pt;z-index:251692544">
            <v:fill opacity="0"/>
          </v:oval>
        </w:pict>
      </w:r>
      <w:r>
        <w:rPr>
          <w:noProof/>
          <w:lang w:eastAsia="tr-TR"/>
        </w:rPr>
        <w:pict>
          <v:oval id="_x0000_s1114" style="position:absolute;left:0;text-align:left;margin-left:87.85pt;margin-top:1.55pt;width:11.6pt;height:11.6pt;z-index:251691520">
            <v:fill opacity="0"/>
          </v:oval>
        </w:pict>
      </w:r>
      <w:r>
        <w:rPr>
          <w:noProof/>
          <w:lang w:eastAsia="tr-TR"/>
        </w:rPr>
        <w:pict>
          <v:oval id="_x0000_s1115" style="position:absolute;left:0;text-align:left;margin-left:68.05pt;margin-top:1.25pt;width:11.6pt;height:11.6pt;z-index:25169049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16" style="position:absolute;left:0;text-align:left;margin-left:151.15pt;margin-top:1.15pt;width:11.6pt;height:11.6pt;z-index:251699712">
            <v:fill opacity="0"/>
          </v:oval>
        </w:pict>
      </w:r>
      <w:r>
        <w:rPr>
          <w:noProof/>
          <w:lang w:eastAsia="tr-TR"/>
        </w:rPr>
        <w:pict>
          <v:oval id="_x0000_s1117" style="position:absolute;left:0;text-align:left;margin-left:130.7pt;margin-top:1.5pt;width:11.6pt;height:11.6pt;z-index:251698688">
            <v:fill opacity="0"/>
          </v:oval>
        </w:pict>
      </w:r>
      <w:r>
        <w:rPr>
          <w:noProof/>
          <w:lang w:eastAsia="tr-TR"/>
        </w:rPr>
        <w:pict>
          <v:oval id="_x0000_s1118" style="position:absolute;left:0;text-align:left;margin-left:109.6pt;margin-top:1.2pt;width:11.6pt;height:11.6pt;z-index:251697664">
            <v:fill opacity="0"/>
          </v:oval>
        </w:pict>
      </w:r>
      <w:r>
        <w:rPr>
          <w:noProof/>
          <w:lang w:eastAsia="tr-TR"/>
        </w:rPr>
        <w:pict>
          <v:oval id="_x0000_s1119" style="position:absolute;left:0;text-align:left;margin-left:87.85pt;margin-top:1.55pt;width:11.6pt;height:11.6pt;z-index:251696640">
            <v:fill opacity="0"/>
          </v:oval>
        </w:pict>
      </w:r>
      <w:r>
        <w:rPr>
          <w:noProof/>
          <w:lang w:eastAsia="tr-TR"/>
        </w:rPr>
        <w:pict>
          <v:oval id="_x0000_s1120" style="position:absolute;left:0;text-align:left;margin-left:68.05pt;margin-top:1.25pt;width:11.6pt;height:11.6pt;z-index:25169561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21" style="position:absolute;left:0;text-align:left;margin-left:151.15pt;margin-top:1.15pt;width:11.6pt;height:11.6pt;z-index:251704832">
            <v:fill opacity="0"/>
          </v:oval>
        </w:pict>
      </w:r>
      <w:r>
        <w:rPr>
          <w:noProof/>
          <w:lang w:eastAsia="tr-TR"/>
        </w:rPr>
        <w:pict>
          <v:oval id="_x0000_s1122" style="position:absolute;left:0;text-align:left;margin-left:130.7pt;margin-top:1.5pt;width:11.6pt;height:11.6pt;z-index:251703808">
            <v:fill opacity="0"/>
          </v:oval>
        </w:pict>
      </w:r>
      <w:r>
        <w:rPr>
          <w:noProof/>
          <w:lang w:eastAsia="tr-TR"/>
        </w:rPr>
        <w:pict>
          <v:oval id="_x0000_s1123" style="position:absolute;left:0;text-align:left;margin-left:109.6pt;margin-top:1.2pt;width:11.6pt;height:11.6pt;z-index:251702784">
            <v:fill opacity="0"/>
          </v:oval>
        </w:pict>
      </w:r>
      <w:r>
        <w:rPr>
          <w:noProof/>
          <w:lang w:eastAsia="tr-TR"/>
        </w:rPr>
        <w:pict>
          <v:oval id="_x0000_s1124" style="position:absolute;left:0;text-align:left;margin-left:87.85pt;margin-top:1.55pt;width:11.6pt;height:11.6pt;z-index:251701760">
            <v:fill opacity="0"/>
          </v:oval>
        </w:pict>
      </w:r>
      <w:r>
        <w:rPr>
          <w:noProof/>
          <w:lang w:eastAsia="tr-TR"/>
        </w:rPr>
        <w:pict>
          <v:oval id="_x0000_s1125" style="position:absolute;left:0;text-align:left;margin-left:68.05pt;margin-top:1.25pt;width:11.6pt;height:11.6pt;z-index:25170073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  <w:numPr>
          <w:ilvl w:val="0"/>
          <w:numId w:val="9"/>
        </w:numPr>
      </w:pPr>
      <w:r>
        <w:rPr>
          <w:noProof/>
          <w:lang w:eastAsia="tr-TR"/>
        </w:rPr>
        <w:pict>
          <v:oval id="_x0000_s1126" style="position:absolute;left:0;text-align:left;margin-left:151.15pt;margin-top:1.15pt;width:11.6pt;height:11.6pt;z-index:251709952">
            <v:fill opacity="0"/>
          </v:oval>
        </w:pict>
      </w:r>
      <w:r>
        <w:rPr>
          <w:noProof/>
          <w:lang w:eastAsia="tr-TR"/>
        </w:rPr>
        <w:pict>
          <v:oval id="_x0000_s1127" style="position:absolute;left:0;text-align:left;margin-left:130.7pt;margin-top:1.5pt;width:11.6pt;height:11.6pt;z-index:251708928">
            <v:fill opacity="0"/>
          </v:oval>
        </w:pict>
      </w:r>
      <w:r>
        <w:rPr>
          <w:noProof/>
          <w:lang w:eastAsia="tr-TR"/>
        </w:rPr>
        <w:pict>
          <v:oval id="_x0000_s1128" style="position:absolute;left:0;text-align:left;margin-left:109.6pt;margin-top:1.2pt;width:11.6pt;height:11.6pt;z-index:251707904">
            <v:fill opacity="0"/>
          </v:oval>
        </w:pict>
      </w:r>
      <w:r>
        <w:rPr>
          <w:noProof/>
          <w:lang w:eastAsia="tr-TR"/>
        </w:rPr>
        <w:pict>
          <v:oval id="_x0000_s1129" style="position:absolute;left:0;text-align:left;margin-left:87.85pt;margin-top:1.55pt;width:11.6pt;height:11.6pt;z-index:251706880">
            <v:fill opacity="0"/>
          </v:oval>
        </w:pict>
      </w:r>
      <w:r>
        <w:rPr>
          <w:noProof/>
          <w:lang w:eastAsia="tr-TR"/>
        </w:rPr>
        <w:pict>
          <v:oval id="_x0000_s1130" style="position:absolute;left:0;text-align:left;margin-left:68.05pt;margin-top:1.25pt;width:11.6pt;height:11.6pt;z-index:251705856">
            <v:fill opacity="0"/>
          </v:oval>
        </w:pict>
      </w:r>
      <w:r>
        <w:t>A      B      C      D      E</w:t>
      </w:r>
    </w:p>
    <w:p w:rsidR="00B3645E" w:rsidRDefault="00B3645E" w:rsidP="00104117">
      <w:pPr>
        <w:pStyle w:val="NoSpacing"/>
      </w:pPr>
    </w:p>
    <w:p w:rsidR="00B3645E" w:rsidRPr="00F91EFE" w:rsidRDefault="00B3645E" w:rsidP="00104117">
      <w:pPr>
        <w:pStyle w:val="NoSpacing"/>
        <w:ind w:left="1788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Mücahid KEKLİKÇİ</w:t>
      </w:r>
    </w:p>
    <w:p w:rsidR="00B3645E" w:rsidRPr="00C87BB2" w:rsidRDefault="00B3645E" w:rsidP="00104117">
      <w:pPr>
        <w:pStyle w:val="NoSpacing"/>
        <w:ind w:left="1080" w:firstLine="708"/>
        <w:rPr>
          <w:sz w:val="24"/>
          <w:szCs w:val="24"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Din Kültürü ve Ahlak Bilgisi Öğretmeni</w:t>
      </w:r>
    </w:p>
    <w:sectPr w:rsidR="00B3645E" w:rsidRPr="00C87BB2" w:rsidSect="00C87BB2">
      <w:headerReference w:type="default" r:id="rId10"/>
      <w:footerReference w:type="default" r:id="rId11"/>
      <w:pgSz w:w="11906" w:h="16838"/>
      <w:pgMar w:top="1134" w:right="567" w:bottom="142" w:left="567" w:header="709" w:footer="709" w:gutter="0"/>
      <w:cols w:num="2" w:sep="1"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45E" w:rsidRDefault="00B3645E">
      <w:r>
        <w:separator/>
      </w:r>
    </w:p>
  </w:endnote>
  <w:endnote w:type="continuationSeparator" w:id="1">
    <w:p w:rsidR="00B3645E" w:rsidRDefault="00B3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E" w:rsidRDefault="00B364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45E" w:rsidRDefault="00B3645E">
      <w:r>
        <w:separator/>
      </w:r>
    </w:p>
  </w:footnote>
  <w:footnote w:type="continuationSeparator" w:id="1">
    <w:p w:rsidR="00B3645E" w:rsidRDefault="00B36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45E" w:rsidRPr="00A93987" w:rsidRDefault="00B3645E" w:rsidP="009F6096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</w:t>
    </w:r>
    <w:hyperlink r:id="rId1" w:history="1">
      <w:r>
        <w:rPr>
          <w:rStyle w:val="Hyperlink"/>
        </w:rPr>
        <w:t>www.sorubak.com</w:t>
      </w:r>
    </w:hyperlink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EĞİTİM ÖĞRETİM YILI </w:t>
    </w:r>
  </w:p>
  <w:p w:rsidR="00B3645E" w:rsidRPr="00A93987" w:rsidRDefault="00B3645E" w:rsidP="009F6096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 xml:space="preserve">                           </w:t>
    </w: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ATATÜRK KIZ </w:t>
    </w:r>
    <w:r>
      <w:rPr>
        <w:rFonts w:ascii="Monotype Corsiva" w:hAnsi="Monotype Corsiva" w:cs="Monotype Corsiva"/>
        <w:b/>
        <w:bCs/>
        <w:sz w:val="28"/>
        <w:szCs w:val="28"/>
      </w:rPr>
      <w:t xml:space="preserve">TEKNİK ve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MESLEK LİSESİ </w:t>
    </w:r>
  </w:p>
  <w:p w:rsidR="00B3645E" w:rsidRPr="00A93987" w:rsidRDefault="00B3645E" w:rsidP="009F6096">
    <w:pPr>
      <w:pStyle w:val="Header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 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DİN KÜLTÜRÜ ve AHLAK BİLGİSİ  DERSİ </w:t>
    </w:r>
  </w:p>
  <w:p w:rsidR="00B3645E" w:rsidRDefault="00B3645E" w:rsidP="001E45C2">
    <w:pPr>
      <w:pStyle w:val="Header"/>
      <w:jc w:val="center"/>
      <w:rPr>
        <w:rFonts w:ascii="Monotype Corsiva" w:hAnsi="Monotype Corsiva" w:cs="Monotype Corsiva"/>
        <w:b/>
        <w:bCs/>
        <w:sz w:val="28"/>
        <w:szCs w:val="28"/>
      </w:rPr>
    </w:pPr>
    <w:r w:rsidRPr="00A93987">
      <w:rPr>
        <w:rFonts w:ascii="Monotype Corsiva" w:hAnsi="Monotype Corsiva" w:cs="Monotype Corsiva"/>
        <w:b/>
        <w:bCs/>
        <w:sz w:val="28"/>
        <w:szCs w:val="28"/>
      </w:rPr>
      <w:t>10. SINIFLAR  II. DÖNEM II.</w:t>
    </w:r>
    <w:r>
      <w:rPr>
        <w:rFonts w:ascii="Monotype Corsiva" w:hAnsi="Monotype Corsiva" w:cs="Monotype Corsiva"/>
        <w:b/>
        <w:bCs/>
        <w:sz w:val="28"/>
        <w:szCs w:val="28"/>
      </w:rPr>
      <w:t xml:space="preserve"> ORTAK </w:t>
    </w:r>
    <w:r w:rsidRPr="00A93987">
      <w:rPr>
        <w:rFonts w:ascii="Monotype Corsiva" w:hAnsi="Monotype Corsiva" w:cs="Monotype Corsiva"/>
        <w:b/>
        <w:bCs/>
        <w:sz w:val="28"/>
        <w:szCs w:val="28"/>
      </w:rPr>
      <w:t>YAZILI SINAVI</w:t>
    </w:r>
  </w:p>
  <w:p w:rsidR="00B3645E" w:rsidRPr="00A93987" w:rsidRDefault="00B3645E" w:rsidP="00C037E6">
    <w:pPr>
      <w:pStyle w:val="Header"/>
      <w:jc w:val="center"/>
      <w:rPr>
        <w:rFonts w:ascii="Monotype Corsiva" w:hAnsi="Monotype Corsiva" w:cs="Monotype Corsiva"/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D0D"/>
    <w:multiLevelType w:val="hybridMultilevel"/>
    <w:tmpl w:val="11DA1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3275B"/>
    <w:multiLevelType w:val="hybridMultilevel"/>
    <w:tmpl w:val="F848A0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5111C"/>
    <w:multiLevelType w:val="multilevel"/>
    <w:tmpl w:val="1032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1F059B"/>
    <w:multiLevelType w:val="hybridMultilevel"/>
    <w:tmpl w:val="706ECB58"/>
    <w:lvl w:ilvl="0" w:tplc="EF3A3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9B6A82"/>
    <w:multiLevelType w:val="hybridMultilevel"/>
    <w:tmpl w:val="F2983C24"/>
    <w:lvl w:ilvl="0" w:tplc="A416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u w:val="single"/>
      </w:rPr>
    </w:lvl>
    <w:lvl w:ilvl="1" w:tplc="CA082B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20CBF"/>
    <w:multiLevelType w:val="hybridMultilevel"/>
    <w:tmpl w:val="7BA037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BD6423"/>
    <w:multiLevelType w:val="hybridMultilevel"/>
    <w:tmpl w:val="D88ADCC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8103BB"/>
    <w:multiLevelType w:val="hybridMultilevel"/>
    <w:tmpl w:val="C770CA34"/>
    <w:lvl w:ilvl="0" w:tplc="DA2EA2D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070"/>
    <w:rsid w:val="0003495B"/>
    <w:rsid w:val="000623AB"/>
    <w:rsid w:val="000A1735"/>
    <w:rsid w:val="000B1066"/>
    <w:rsid w:val="000F6051"/>
    <w:rsid w:val="00104117"/>
    <w:rsid w:val="00124D0C"/>
    <w:rsid w:val="00151CEB"/>
    <w:rsid w:val="001E45C2"/>
    <w:rsid w:val="0023174D"/>
    <w:rsid w:val="002A31A0"/>
    <w:rsid w:val="002E0FDE"/>
    <w:rsid w:val="002E79FF"/>
    <w:rsid w:val="00315E99"/>
    <w:rsid w:val="003B7070"/>
    <w:rsid w:val="0042664A"/>
    <w:rsid w:val="00444B29"/>
    <w:rsid w:val="00473E44"/>
    <w:rsid w:val="004902E3"/>
    <w:rsid w:val="004C17C4"/>
    <w:rsid w:val="00511AC0"/>
    <w:rsid w:val="00511EA5"/>
    <w:rsid w:val="00522CDC"/>
    <w:rsid w:val="005402E4"/>
    <w:rsid w:val="005D5C90"/>
    <w:rsid w:val="0060096F"/>
    <w:rsid w:val="0060644F"/>
    <w:rsid w:val="00647DED"/>
    <w:rsid w:val="006679DB"/>
    <w:rsid w:val="006822F1"/>
    <w:rsid w:val="006B419E"/>
    <w:rsid w:val="006C495E"/>
    <w:rsid w:val="00757926"/>
    <w:rsid w:val="007E3A24"/>
    <w:rsid w:val="007F1254"/>
    <w:rsid w:val="0089074F"/>
    <w:rsid w:val="00912BC3"/>
    <w:rsid w:val="009176B5"/>
    <w:rsid w:val="009E3D96"/>
    <w:rsid w:val="009F6096"/>
    <w:rsid w:val="00A21BF6"/>
    <w:rsid w:val="00A22F11"/>
    <w:rsid w:val="00A52C15"/>
    <w:rsid w:val="00A85053"/>
    <w:rsid w:val="00A90745"/>
    <w:rsid w:val="00A93987"/>
    <w:rsid w:val="00B2614B"/>
    <w:rsid w:val="00B3645E"/>
    <w:rsid w:val="00B95D4D"/>
    <w:rsid w:val="00C037E6"/>
    <w:rsid w:val="00C87BB2"/>
    <w:rsid w:val="00CC319D"/>
    <w:rsid w:val="00CE2142"/>
    <w:rsid w:val="00CF65CD"/>
    <w:rsid w:val="00D342C1"/>
    <w:rsid w:val="00DA5DA1"/>
    <w:rsid w:val="00DC7B5D"/>
    <w:rsid w:val="00E01502"/>
    <w:rsid w:val="00E6421D"/>
    <w:rsid w:val="00E75F8C"/>
    <w:rsid w:val="00F409A4"/>
    <w:rsid w:val="00F64870"/>
    <w:rsid w:val="00F91EFE"/>
    <w:rsid w:val="00FD68E1"/>
    <w:rsid w:val="00FE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C1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37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32A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037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32A8"/>
    <w:rPr>
      <w:sz w:val="24"/>
      <w:szCs w:val="24"/>
    </w:rPr>
  </w:style>
  <w:style w:type="table" w:styleId="TableGrid">
    <w:name w:val="Table Grid"/>
    <w:basedOn w:val="TableNormal"/>
    <w:uiPriority w:val="99"/>
    <w:rsid w:val="006009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D5C90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0349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677</Words>
  <Characters>3865</Characters>
  <Application>Microsoft Office Outlook</Application>
  <DocSecurity>0</DocSecurity>
  <Lines>0</Lines>
  <Paragraphs>0</Paragraphs>
  <ScaleCrop>false</ScaleCrop>
  <Company>KEKLİKCİ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subject/>
  <dc:creator>MUCAHİD</dc:creator>
  <cp:keywords/>
  <dc:description/>
  <cp:lastModifiedBy>eda</cp:lastModifiedBy>
  <cp:revision>5</cp:revision>
  <dcterms:created xsi:type="dcterms:W3CDTF">2012-05-15T22:17:00Z</dcterms:created>
  <dcterms:modified xsi:type="dcterms:W3CDTF">2013-05-11T21:52:00Z</dcterms:modified>
</cp:coreProperties>
</file>